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 Narrow" w:hAnsi="Arial Narrow"/>
          <w:sz w:val="24"/>
          <w:highlight w:val="yellow"/>
        </w:rPr>
        <w:id w:val="-84532488"/>
        <w:docPartObj>
          <w:docPartGallery w:val="Cover Pages"/>
          <w:docPartUnique/>
        </w:docPartObj>
      </w:sdtPr>
      <w:sdtEndPr/>
      <w:sdtContent>
        <w:p w14:paraId="3C474BCE" w14:textId="4DC94CA9" w:rsidR="0048632F" w:rsidRPr="00FA21AC" w:rsidRDefault="00E179E9" w:rsidP="000F0CAD">
          <w:pPr>
            <w:pStyle w:val="Header"/>
            <w:tabs>
              <w:tab w:val="left" w:pos="3252"/>
            </w:tabs>
            <w:jc w:val="center"/>
            <w:rPr>
              <w:rFonts w:ascii="Arial Narrow" w:hAnsi="Arial Narrow"/>
            </w:rPr>
          </w:pPr>
          <w:r w:rsidRPr="00FA21AC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728" behindDoc="1" locked="0" layoutInCell="1" allowOverlap="1" wp14:anchorId="689FE864" wp14:editId="67944BF5">
                    <wp:simplePos x="0" y="0"/>
                    <wp:positionH relativeFrom="column">
                      <wp:posOffset>5295369</wp:posOffset>
                    </wp:positionH>
                    <wp:positionV relativeFrom="paragraph">
                      <wp:posOffset>-1474311</wp:posOffset>
                    </wp:positionV>
                    <wp:extent cx="1988785" cy="1988994"/>
                    <wp:effectExtent l="0" t="0" r="0" b="0"/>
                    <wp:wrapNone/>
                    <wp:docPr id="115" name="Grafika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9405237">
                              <a:off x="0" y="0"/>
                              <a:ext cx="1988785" cy="1988994"/>
                              <a:chOff x="69031" y="918594"/>
                              <a:chExt cx="1988785" cy="1988994"/>
                            </a:xfrm>
                          </wpg:grpSpPr>
                          <wps:wsp>
                            <wps:cNvPr id="116" name="Prostoročno: oblika 116"/>
                            <wps:cNvSpPr/>
                            <wps:spPr>
                              <a:xfrm>
                                <a:off x="1039162" y="918594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070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6772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Prostoročno: oblika 117"/>
                            <wps:cNvSpPr/>
                            <wps:spPr>
                              <a:xfrm>
                                <a:off x="1039162" y="918594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222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867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Prostoročno: oblika 118"/>
                            <wps:cNvSpPr/>
                            <wps:spPr>
                              <a:xfrm>
                                <a:off x="1176210" y="1060058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4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4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8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367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9" name="Prostoročno: oblika 119"/>
                            <wps:cNvSpPr/>
                            <wps:spPr>
                              <a:xfrm>
                                <a:off x="1176210" y="1060058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4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4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8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0" name="Prostoročno: oblika 120"/>
                            <wps:cNvSpPr/>
                            <wps:spPr>
                              <a:xfrm>
                                <a:off x="1382935" y="127428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98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400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2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1" name="Prostoročno: oblika 121"/>
                            <wps:cNvSpPr/>
                            <wps:spPr>
                              <a:xfrm>
                                <a:off x="1382935" y="127428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2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Prostoročno: oblika 122"/>
                            <wps:cNvSpPr/>
                            <wps:spPr>
                              <a:xfrm>
                                <a:off x="1693391" y="1590826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629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3" name="Prostoročno: oblika 123"/>
                            <wps:cNvSpPr/>
                            <wps:spPr>
                              <a:xfrm>
                                <a:off x="1693391" y="1590826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4" name="Prostoročno: oblika 124"/>
                            <wps:cNvSpPr/>
                            <wps:spPr>
                              <a:xfrm>
                                <a:off x="1933986" y="1836449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627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5" name="Prostoročno: oblika 125"/>
                            <wps:cNvSpPr/>
                            <wps:spPr>
                              <a:xfrm>
                                <a:off x="1933986" y="1836449"/>
                                <a:ext cx="123829" cy="123365"/>
                              </a:xfrm>
                              <a:custGeom>
                                <a:avLst/>
                                <a:gdLst>
                                  <a:gd name="connsiteX0" fmla="*/ 103732 w 123829"/>
                                  <a:gd name="connsiteY0" fmla="*/ 104528 h 123365"/>
                                  <a:gd name="connsiteX1" fmla="*/ 98933 w 123829"/>
                                  <a:gd name="connsiteY1" fmla="*/ 108591 h 123365"/>
                                  <a:gd name="connsiteX2" fmla="*/ 93765 w 123829"/>
                                  <a:gd name="connsiteY2" fmla="*/ 112285 h 123365"/>
                                  <a:gd name="connsiteX3" fmla="*/ 88596 w 123829"/>
                                  <a:gd name="connsiteY3" fmla="*/ 115609 h 123365"/>
                                  <a:gd name="connsiteX4" fmla="*/ 83059 w 123829"/>
                                  <a:gd name="connsiteY4" fmla="*/ 118195 h 123365"/>
                                  <a:gd name="connsiteX5" fmla="*/ 77153 w 123829"/>
                                  <a:gd name="connsiteY5" fmla="*/ 120411 h 123365"/>
                                  <a:gd name="connsiteX6" fmla="*/ 71246 w 123829"/>
                                  <a:gd name="connsiteY6" fmla="*/ 121888 h 123365"/>
                                  <a:gd name="connsiteX7" fmla="*/ 65340 w 123829"/>
                                  <a:gd name="connsiteY7" fmla="*/ 122996 h 123365"/>
                                  <a:gd name="connsiteX8" fmla="*/ 59433 w 123829"/>
                                  <a:gd name="connsiteY8" fmla="*/ 123366 h 123365"/>
                                  <a:gd name="connsiteX9" fmla="*/ 53527 w 123829"/>
                                  <a:gd name="connsiteY9" fmla="*/ 122996 h 123365"/>
                                  <a:gd name="connsiteX10" fmla="*/ 47621 w 123829"/>
                                  <a:gd name="connsiteY10" fmla="*/ 122258 h 123365"/>
                                  <a:gd name="connsiteX11" fmla="*/ 41714 w 123829"/>
                                  <a:gd name="connsiteY11" fmla="*/ 120780 h 123365"/>
                                  <a:gd name="connsiteX12" fmla="*/ 36177 w 123829"/>
                                  <a:gd name="connsiteY12" fmla="*/ 118933 h 123365"/>
                                  <a:gd name="connsiteX13" fmla="*/ 30640 w 123829"/>
                                  <a:gd name="connsiteY13" fmla="*/ 116348 h 123365"/>
                                  <a:gd name="connsiteX14" fmla="*/ 25472 w 123829"/>
                                  <a:gd name="connsiteY14" fmla="*/ 113393 h 123365"/>
                                  <a:gd name="connsiteX15" fmla="*/ 20673 w 123829"/>
                                  <a:gd name="connsiteY15" fmla="*/ 109699 h 123365"/>
                                  <a:gd name="connsiteX16" fmla="*/ 16243 w 123829"/>
                                  <a:gd name="connsiteY16" fmla="*/ 105637 h 123365"/>
                                  <a:gd name="connsiteX17" fmla="*/ 12182 w 123829"/>
                                  <a:gd name="connsiteY17" fmla="*/ 101204 h 123365"/>
                                  <a:gd name="connsiteX18" fmla="*/ 8860 w 123829"/>
                                  <a:gd name="connsiteY18" fmla="*/ 96403 h 123365"/>
                                  <a:gd name="connsiteX19" fmla="*/ 5906 w 123829"/>
                                  <a:gd name="connsiteY19" fmla="*/ 91231 h 123365"/>
                                  <a:gd name="connsiteX20" fmla="*/ 3692 w 123829"/>
                                  <a:gd name="connsiteY20" fmla="*/ 85691 h 123365"/>
                                  <a:gd name="connsiteX21" fmla="*/ 1846 w 123829"/>
                                  <a:gd name="connsiteY21" fmla="*/ 80151 h 123365"/>
                                  <a:gd name="connsiteX22" fmla="*/ 738 w 123829"/>
                                  <a:gd name="connsiteY22" fmla="*/ 74241 h 123365"/>
                                  <a:gd name="connsiteX23" fmla="*/ 0 w 123829"/>
                                  <a:gd name="connsiteY23" fmla="*/ 68331 h 123365"/>
                                  <a:gd name="connsiteX24" fmla="*/ 0 w 123829"/>
                                  <a:gd name="connsiteY24" fmla="*/ 62422 h 123365"/>
                                  <a:gd name="connsiteX25" fmla="*/ 369 w 123829"/>
                                  <a:gd name="connsiteY25" fmla="*/ 56512 h 123365"/>
                                  <a:gd name="connsiteX26" fmla="*/ 1477 w 123829"/>
                                  <a:gd name="connsiteY26" fmla="*/ 50602 h 123365"/>
                                  <a:gd name="connsiteX27" fmla="*/ 3322 w 123829"/>
                                  <a:gd name="connsiteY27" fmla="*/ 44692 h 123365"/>
                                  <a:gd name="connsiteX28" fmla="*/ 5537 w 123829"/>
                                  <a:gd name="connsiteY28" fmla="*/ 38783 h 123365"/>
                                  <a:gd name="connsiteX29" fmla="*/ 8490 w 123829"/>
                                  <a:gd name="connsiteY29" fmla="*/ 33242 h 123365"/>
                                  <a:gd name="connsiteX30" fmla="*/ 11813 w 123829"/>
                                  <a:gd name="connsiteY30" fmla="*/ 28071 h 123365"/>
                                  <a:gd name="connsiteX31" fmla="*/ 15504 w 123829"/>
                                  <a:gd name="connsiteY31" fmla="*/ 23269 h 123365"/>
                                  <a:gd name="connsiteX32" fmla="*/ 19934 w 123829"/>
                                  <a:gd name="connsiteY32" fmla="*/ 18837 h 123365"/>
                                  <a:gd name="connsiteX33" fmla="*/ 24733 w 123829"/>
                                  <a:gd name="connsiteY33" fmla="*/ 14774 h 123365"/>
                                  <a:gd name="connsiteX34" fmla="*/ 29901 w 123829"/>
                                  <a:gd name="connsiteY34" fmla="*/ 11081 h 123365"/>
                                  <a:gd name="connsiteX35" fmla="*/ 35069 w 123829"/>
                                  <a:gd name="connsiteY35" fmla="*/ 7756 h 123365"/>
                                  <a:gd name="connsiteX36" fmla="*/ 40607 w 123829"/>
                                  <a:gd name="connsiteY36" fmla="*/ 5171 h 123365"/>
                                  <a:gd name="connsiteX37" fmla="*/ 46513 w 123829"/>
                                  <a:gd name="connsiteY37" fmla="*/ 2955 h 123365"/>
                                  <a:gd name="connsiteX38" fmla="*/ 52420 w 123829"/>
                                  <a:gd name="connsiteY38" fmla="*/ 1477 h 123365"/>
                                  <a:gd name="connsiteX39" fmla="*/ 58326 w 123829"/>
                                  <a:gd name="connsiteY39" fmla="*/ 369 h 123365"/>
                                  <a:gd name="connsiteX40" fmla="*/ 64232 w 123829"/>
                                  <a:gd name="connsiteY40" fmla="*/ 0 h 123365"/>
                                  <a:gd name="connsiteX41" fmla="*/ 70139 w 123829"/>
                                  <a:gd name="connsiteY41" fmla="*/ 369 h 123365"/>
                                  <a:gd name="connsiteX42" fmla="*/ 76045 w 123829"/>
                                  <a:gd name="connsiteY42" fmla="*/ 1108 h 123365"/>
                                  <a:gd name="connsiteX43" fmla="*/ 81952 w 123829"/>
                                  <a:gd name="connsiteY43" fmla="*/ 2585 h 123365"/>
                                  <a:gd name="connsiteX44" fmla="*/ 87489 w 123829"/>
                                  <a:gd name="connsiteY44" fmla="*/ 4432 h 123365"/>
                                  <a:gd name="connsiteX45" fmla="*/ 93026 w 123829"/>
                                  <a:gd name="connsiteY45" fmla="*/ 7018 h 123365"/>
                                  <a:gd name="connsiteX46" fmla="*/ 98194 w 123829"/>
                                  <a:gd name="connsiteY46" fmla="*/ 9973 h 123365"/>
                                  <a:gd name="connsiteX47" fmla="*/ 102993 w 123829"/>
                                  <a:gd name="connsiteY47" fmla="*/ 13666 h 123365"/>
                                  <a:gd name="connsiteX48" fmla="*/ 107423 w 123829"/>
                                  <a:gd name="connsiteY48" fmla="*/ 17729 h 123365"/>
                                  <a:gd name="connsiteX49" fmla="*/ 111484 w 123829"/>
                                  <a:gd name="connsiteY49" fmla="*/ 22161 h 123365"/>
                                  <a:gd name="connsiteX50" fmla="*/ 114806 w 123829"/>
                                  <a:gd name="connsiteY50" fmla="*/ 26963 h 123365"/>
                                  <a:gd name="connsiteX51" fmla="*/ 117760 w 123829"/>
                                  <a:gd name="connsiteY51" fmla="*/ 32134 h 123365"/>
                                  <a:gd name="connsiteX52" fmla="*/ 119974 w 123829"/>
                                  <a:gd name="connsiteY52" fmla="*/ 37675 h 123365"/>
                                  <a:gd name="connsiteX53" fmla="*/ 121820 w 123829"/>
                                  <a:gd name="connsiteY53" fmla="*/ 43215 h 123365"/>
                                  <a:gd name="connsiteX54" fmla="*/ 122928 w 123829"/>
                                  <a:gd name="connsiteY54" fmla="*/ 49125 h 123365"/>
                                  <a:gd name="connsiteX55" fmla="*/ 123666 w 123829"/>
                                  <a:gd name="connsiteY55" fmla="*/ 55034 h 123365"/>
                                  <a:gd name="connsiteX56" fmla="*/ 123666 w 123829"/>
                                  <a:gd name="connsiteY56" fmla="*/ 60944 h 123365"/>
                                  <a:gd name="connsiteX57" fmla="*/ 123297 w 123829"/>
                                  <a:gd name="connsiteY57" fmla="*/ 66854 h 123365"/>
                                  <a:gd name="connsiteX58" fmla="*/ 122189 w 123829"/>
                                  <a:gd name="connsiteY58" fmla="*/ 72763 h 123365"/>
                                  <a:gd name="connsiteX59" fmla="*/ 120344 w 123829"/>
                                  <a:gd name="connsiteY59" fmla="*/ 78673 h 123365"/>
                                  <a:gd name="connsiteX60" fmla="*/ 118129 w 123829"/>
                                  <a:gd name="connsiteY60" fmla="*/ 84583 h 123365"/>
                                  <a:gd name="connsiteX61" fmla="*/ 115175 w 123829"/>
                                  <a:gd name="connsiteY61" fmla="*/ 90123 h 123365"/>
                                  <a:gd name="connsiteX62" fmla="*/ 111853 w 123829"/>
                                  <a:gd name="connsiteY62" fmla="*/ 95294 h 123365"/>
                                  <a:gd name="connsiteX63" fmla="*/ 108162 w 123829"/>
                                  <a:gd name="connsiteY63" fmla="*/ 100096 h 123365"/>
                                  <a:gd name="connsiteX64" fmla="*/ 103732 w 123829"/>
                                  <a:gd name="connsiteY64" fmla="*/ 104528 h 123365"/>
                                  <a:gd name="connsiteX65" fmla="*/ 103732 w 123829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829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100040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441"/>
                                      <a:pt x="116652" y="30287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4035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9" name="Prostoročno: oblika 139"/>
                            <wps:cNvSpPr/>
                            <wps:spPr>
                              <a:xfrm>
                                <a:off x="783063" y="1066706"/>
                                <a:ext cx="227213" cy="227155"/>
                              </a:xfrm>
                              <a:custGeom>
                                <a:avLst/>
                                <a:gdLst>
                                  <a:gd name="connsiteX0" fmla="*/ 190390 w 227213"/>
                                  <a:gd name="connsiteY0" fmla="*/ 192436 h 227155"/>
                                  <a:gd name="connsiteX1" fmla="*/ 181900 w 227213"/>
                                  <a:gd name="connsiteY1" fmla="*/ 200192 h 227155"/>
                                  <a:gd name="connsiteX2" fmla="*/ 172671 w 227213"/>
                                  <a:gd name="connsiteY2" fmla="*/ 206841 h 227155"/>
                                  <a:gd name="connsiteX3" fmla="*/ 163073 w 227213"/>
                                  <a:gd name="connsiteY3" fmla="*/ 212750 h 227155"/>
                                  <a:gd name="connsiteX4" fmla="*/ 152737 w 227213"/>
                                  <a:gd name="connsiteY4" fmla="*/ 217552 h 227155"/>
                                  <a:gd name="connsiteX5" fmla="*/ 142031 w 227213"/>
                                  <a:gd name="connsiteY5" fmla="*/ 221615 h 227155"/>
                                  <a:gd name="connsiteX6" fmla="*/ 130957 w 227213"/>
                                  <a:gd name="connsiteY6" fmla="*/ 224570 h 227155"/>
                                  <a:gd name="connsiteX7" fmla="*/ 119882 w 227213"/>
                                  <a:gd name="connsiteY7" fmla="*/ 226417 h 227155"/>
                                  <a:gd name="connsiteX8" fmla="*/ 108808 w 227213"/>
                                  <a:gd name="connsiteY8" fmla="*/ 227155 h 227155"/>
                                  <a:gd name="connsiteX9" fmla="*/ 97733 w 227213"/>
                                  <a:gd name="connsiteY9" fmla="*/ 226786 h 227155"/>
                                  <a:gd name="connsiteX10" fmla="*/ 86658 w 227213"/>
                                  <a:gd name="connsiteY10" fmla="*/ 225309 h 227155"/>
                                  <a:gd name="connsiteX11" fmla="*/ 75953 w 227213"/>
                                  <a:gd name="connsiteY11" fmla="*/ 222723 h 227155"/>
                                  <a:gd name="connsiteX12" fmla="*/ 65617 w 227213"/>
                                  <a:gd name="connsiteY12" fmla="*/ 219030 h 227155"/>
                                  <a:gd name="connsiteX13" fmla="*/ 55650 w 227213"/>
                                  <a:gd name="connsiteY13" fmla="*/ 214597 h 227155"/>
                                  <a:gd name="connsiteX14" fmla="*/ 46421 w 227213"/>
                                  <a:gd name="connsiteY14" fmla="*/ 209057 h 227155"/>
                                  <a:gd name="connsiteX15" fmla="*/ 37930 w 227213"/>
                                  <a:gd name="connsiteY15" fmla="*/ 202408 h 227155"/>
                                  <a:gd name="connsiteX16" fmla="*/ 29809 w 227213"/>
                                  <a:gd name="connsiteY16" fmla="*/ 195021 h 227155"/>
                                  <a:gd name="connsiteX17" fmla="*/ 22795 w 227213"/>
                                  <a:gd name="connsiteY17" fmla="*/ 186895 h 227155"/>
                                  <a:gd name="connsiteX18" fmla="*/ 16520 w 227213"/>
                                  <a:gd name="connsiteY18" fmla="*/ 178031 h 227155"/>
                                  <a:gd name="connsiteX19" fmla="*/ 11351 w 227213"/>
                                  <a:gd name="connsiteY19" fmla="*/ 168427 h 227155"/>
                                  <a:gd name="connsiteX20" fmla="*/ 6922 w 227213"/>
                                  <a:gd name="connsiteY20" fmla="*/ 158455 h 227155"/>
                                  <a:gd name="connsiteX21" fmla="*/ 3599 w 227213"/>
                                  <a:gd name="connsiteY21" fmla="*/ 148113 h 227155"/>
                                  <a:gd name="connsiteX22" fmla="*/ 1384 w 227213"/>
                                  <a:gd name="connsiteY22" fmla="*/ 137401 h 227155"/>
                                  <a:gd name="connsiteX23" fmla="*/ 277 w 227213"/>
                                  <a:gd name="connsiteY23" fmla="*/ 126321 h 227155"/>
                                  <a:gd name="connsiteX24" fmla="*/ 277 w 227213"/>
                                  <a:gd name="connsiteY24" fmla="*/ 115240 h 227155"/>
                                  <a:gd name="connsiteX25" fmla="*/ 1384 w 227213"/>
                                  <a:gd name="connsiteY25" fmla="*/ 104159 h 227155"/>
                                  <a:gd name="connsiteX26" fmla="*/ 3599 w 227213"/>
                                  <a:gd name="connsiteY26" fmla="*/ 93078 h 227155"/>
                                  <a:gd name="connsiteX27" fmla="*/ 6552 w 227213"/>
                                  <a:gd name="connsiteY27" fmla="*/ 82367 h 227155"/>
                                  <a:gd name="connsiteX28" fmla="*/ 10613 w 227213"/>
                                  <a:gd name="connsiteY28" fmla="*/ 71656 h 227155"/>
                                  <a:gd name="connsiteX29" fmla="*/ 15781 w 227213"/>
                                  <a:gd name="connsiteY29" fmla="*/ 61683 h 227155"/>
                                  <a:gd name="connsiteX30" fmla="*/ 22057 w 227213"/>
                                  <a:gd name="connsiteY30" fmla="*/ 52080 h 227155"/>
                                  <a:gd name="connsiteX31" fmla="*/ 29071 w 227213"/>
                                  <a:gd name="connsiteY31" fmla="*/ 43215 h 227155"/>
                                  <a:gd name="connsiteX32" fmla="*/ 36823 w 227213"/>
                                  <a:gd name="connsiteY32" fmla="*/ 34720 h 227155"/>
                                  <a:gd name="connsiteX33" fmla="*/ 45313 w 227213"/>
                                  <a:gd name="connsiteY33" fmla="*/ 26963 h 227155"/>
                                  <a:gd name="connsiteX34" fmla="*/ 54542 w 227213"/>
                                  <a:gd name="connsiteY34" fmla="*/ 20315 h 227155"/>
                                  <a:gd name="connsiteX35" fmla="*/ 64140 w 227213"/>
                                  <a:gd name="connsiteY35" fmla="*/ 14405 h 227155"/>
                                  <a:gd name="connsiteX36" fmla="*/ 74476 w 227213"/>
                                  <a:gd name="connsiteY36" fmla="*/ 9603 h 227155"/>
                                  <a:gd name="connsiteX37" fmla="*/ 85182 w 227213"/>
                                  <a:gd name="connsiteY37" fmla="*/ 5540 h 227155"/>
                                  <a:gd name="connsiteX38" fmla="*/ 96256 w 227213"/>
                                  <a:gd name="connsiteY38" fmla="*/ 2586 h 227155"/>
                                  <a:gd name="connsiteX39" fmla="*/ 107331 w 227213"/>
                                  <a:gd name="connsiteY39" fmla="*/ 739 h 227155"/>
                                  <a:gd name="connsiteX40" fmla="*/ 118405 w 227213"/>
                                  <a:gd name="connsiteY40" fmla="*/ 0 h 227155"/>
                                  <a:gd name="connsiteX41" fmla="*/ 129480 w 227213"/>
                                  <a:gd name="connsiteY41" fmla="*/ 369 h 227155"/>
                                  <a:gd name="connsiteX42" fmla="*/ 140555 w 227213"/>
                                  <a:gd name="connsiteY42" fmla="*/ 1847 h 227155"/>
                                  <a:gd name="connsiteX43" fmla="*/ 151260 w 227213"/>
                                  <a:gd name="connsiteY43" fmla="*/ 4432 h 227155"/>
                                  <a:gd name="connsiteX44" fmla="*/ 161596 w 227213"/>
                                  <a:gd name="connsiteY44" fmla="*/ 8126 h 227155"/>
                                  <a:gd name="connsiteX45" fmla="*/ 171563 w 227213"/>
                                  <a:gd name="connsiteY45" fmla="*/ 12558 h 227155"/>
                                  <a:gd name="connsiteX46" fmla="*/ 180792 w 227213"/>
                                  <a:gd name="connsiteY46" fmla="*/ 18099 h 227155"/>
                                  <a:gd name="connsiteX47" fmla="*/ 189283 w 227213"/>
                                  <a:gd name="connsiteY47" fmla="*/ 24747 h 227155"/>
                                  <a:gd name="connsiteX48" fmla="*/ 197404 w 227213"/>
                                  <a:gd name="connsiteY48" fmla="*/ 32134 h 227155"/>
                                  <a:gd name="connsiteX49" fmla="*/ 204418 w 227213"/>
                                  <a:gd name="connsiteY49" fmla="*/ 40260 h 227155"/>
                                  <a:gd name="connsiteX50" fmla="*/ 210693 w 227213"/>
                                  <a:gd name="connsiteY50" fmla="*/ 49125 h 227155"/>
                                  <a:gd name="connsiteX51" fmla="*/ 215862 w 227213"/>
                                  <a:gd name="connsiteY51" fmla="*/ 58728 h 227155"/>
                                  <a:gd name="connsiteX52" fmla="*/ 220291 w 227213"/>
                                  <a:gd name="connsiteY52" fmla="*/ 68701 h 227155"/>
                                  <a:gd name="connsiteX53" fmla="*/ 223614 w 227213"/>
                                  <a:gd name="connsiteY53" fmla="*/ 79043 h 227155"/>
                                  <a:gd name="connsiteX54" fmla="*/ 225829 w 227213"/>
                                  <a:gd name="connsiteY54" fmla="*/ 89754 h 227155"/>
                                  <a:gd name="connsiteX55" fmla="*/ 226936 w 227213"/>
                                  <a:gd name="connsiteY55" fmla="*/ 100835 h 227155"/>
                                  <a:gd name="connsiteX56" fmla="*/ 226936 w 227213"/>
                                  <a:gd name="connsiteY56" fmla="*/ 111916 h 227155"/>
                                  <a:gd name="connsiteX57" fmla="*/ 225829 w 227213"/>
                                  <a:gd name="connsiteY57" fmla="*/ 122996 h 227155"/>
                                  <a:gd name="connsiteX58" fmla="*/ 223614 w 227213"/>
                                  <a:gd name="connsiteY58" fmla="*/ 134077 h 227155"/>
                                  <a:gd name="connsiteX59" fmla="*/ 220661 w 227213"/>
                                  <a:gd name="connsiteY59" fmla="*/ 144788 h 227155"/>
                                  <a:gd name="connsiteX60" fmla="*/ 216600 w 227213"/>
                                  <a:gd name="connsiteY60" fmla="*/ 155500 h 227155"/>
                                  <a:gd name="connsiteX61" fmla="*/ 211432 w 227213"/>
                                  <a:gd name="connsiteY61" fmla="*/ 165473 h 227155"/>
                                  <a:gd name="connsiteX62" fmla="*/ 205156 w 227213"/>
                                  <a:gd name="connsiteY62" fmla="*/ 175076 h 227155"/>
                                  <a:gd name="connsiteX63" fmla="*/ 198142 w 227213"/>
                                  <a:gd name="connsiteY63" fmla="*/ 183941 h 227155"/>
                                  <a:gd name="connsiteX64" fmla="*/ 190390 w 227213"/>
                                  <a:gd name="connsiteY64" fmla="*/ 192436 h 227155"/>
                                  <a:gd name="connsiteX65" fmla="*/ 190390 w 227213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3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045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5346" y="199823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904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6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9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6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198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8"/>
                                    </a:cubicBezTo>
                                    <a:cubicBezTo>
                                      <a:pt x="219553" y="148482"/>
                                      <a:pt x="218077" y="151806"/>
                                      <a:pt x="216600" y="155500"/>
                                    </a:cubicBezTo>
                                    <a:cubicBezTo>
                                      <a:pt x="215123" y="159193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0" name="Prostoročno: oblika 140"/>
                            <wps:cNvSpPr/>
                            <wps:spPr>
                              <a:xfrm>
                                <a:off x="783063" y="1066706"/>
                                <a:ext cx="227213" cy="227155"/>
                              </a:xfrm>
                              <a:custGeom>
                                <a:avLst/>
                                <a:gdLst>
                                  <a:gd name="connsiteX0" fmla="*/ 190390 w 227213"/>
                                  <a:gd name="connsiteY0" fmla="*/ 192436 h 227155"/>
                                  <a:gd name="connsiteX1" fmla="*/ 181900 w 227213"/>
                                  <a:gd name="connsiteY1" fmla="*/ 200192 h 227155"/>
                                  <a:gd name="connsiteX2" fmla="*/ 172671 w 227213"/>
                                  <a:gd name="connsiteY2" fmla="*/ 206841 h 227155"/>
                                  <a:gd name="connsiteX3" fmla="*/ 163073 w 227213"/>
                                  <a:gd name="connsiteY3" fmla="*/ 212750 h 227155"/>
                                  <a:gd name="connsiteX4" fmla="*/ 152737 w 227213"/>
                                  <a:gd name="connsiteY4" fmla="*/ 217552 h 227155"/>
                                  <a:gd name="connsiteX5" fmla="*/ 142031 w 227213"/>
                                  <a:gd name="connsiteY5" fmla="*/ 221615 h 227155"/>
                                  <a:gd name="connsiteX6" fmla="*/ 130957 w 227213"/>
                                  <a:gd name="connsiteY6" fmla="*/ 224570 h 227155"/>
                                  <a:gd name="connsiteX7" fmla="*/ 119882 w 227213"/>
                                  <a:gd name="connsiteY7" fmla="*/ 226417 h 227155"/>
                                  <a:gd name="connsiteX8" fmla="*/ 108808 w 227213"/>
                                  <a:gd name="connsiteY8" fmla="*/ 227155 h 227155"/>
                                  <a:gd name="connsiteX9" fmla="*/ 97733 w 227213"/>
                                  <a:gd name="connsiteY9" fmla="*/ 226786 h 227155"/>
                                  <a:gd name="connsiteX10" fmla="*/ 86658 w 227213"/>
                                  <a:gd name="connsiteY10" fmla="*/ 225309 h 227155"/>
                                  <a:gd name="connsiteX11" fmla="*/ 75953 w 227213"/>
                                  <a:gd name="connsiteY11" fmla="*/ 222723 h 227155"/>
                                  <a:gd name="connsiteX12" fmla="*/ 65617 w 227213"/>
                                  <a:gd name="connsiteY12" fmla="*/ 219030 h 227155"/>
                                  <a:gd name="connsiteX13" fmla="*/ 55650 w 227213"/>
                                  <a:gd name="connsiteY13" fmla="*/ 214597 h 227155"/>
                                  <a:gd name="connsiteX14" fmla="*/ 46421 w 227213"/>
                                  <a:gd name="connsiteY14" fmla="*/ 209057 h 227155"/>
                                  <a:gd name="connsiteX15" fmla="*/ 37930 w 227213"/>
                                  <a:gd name="connsiteY15" fmla="*/ 202408 h 227155"/>
                                  <a:gd name="connsiteX16" fmla="*/ 29809 w 227213"/>
                                  <a:gd name="connsiteY16" fmla="*/ 195021 h 227155"/>
                                  <a:gd name="connsiteX17" fmla="*/ 22795 w 227213"/>
                                  <a:gd name="connsiteY17" fmla="*/ 186895 h 227155"/>
                                  <a:gd name="connsiteX18" fmla="*/ 16520 w 227213"/>
                                  <a:gd name="connsiteY18" fmla="*/ 178031 h 227155"/>
                                  <a:gd name="connsiteX19" fmla="*/ 11351 w 227213"/>
                                  <a:gd name="connsiteY19" fmla="*/ 168427 h 227155"/>
                                  <a:gd name="connsiteX20" fmla="*/ 6922 w 227213"/>
                                  <a:gd name="connsiteY20" fmla="*/ 158455 h 227155"/>
                                  <a:gd name="connsiteX21" fmla="*/ 3599 w 227213"/>
                                  <a:gd name="connsiteY21" fmla="*/ 148113 h 227155"/>
                                  <a:gd name="connsiteX22" fmla="*/ 1384 w 227213"/>
                                  <a:gd name="connsiteY22" fmla="*/ 137401 h 227155"/>
                                  <a:gd name="connsiteX23" fmla="*/ 277 w 227213"/>
                                  <a:gd name="connsiteY23" fmla="*/ 126321 h 227155"/>
                                  <a:gd name="connsiteX24" fmla="*/ 277 w 227213"/>
                                  <a:gd name="connsiteY24" fmla="*/ 115240 h 227155"/>
                                  <a:gd name="connsiteX25" fmla="*/ 1384 w 227213"/>
                                  <a:gd name="connsiteY25" fmla="*/ 104159 h 227155"/>
                                  <a:gd name="connsiteX26" fmla="*/ 3599 w 227213"/>
                                  <a:gd name="connsiteY26" fmla="*/ 93078 h 227155"/>
                                  <a:gd name="connsiteX27" fmla="*/ 6552 w 227213"/>
                                  <a:gd name="connsiteY27" fmla="*/ 82367 h 227155"/>
                                  <a:gd name="connsiteX28" fmla="*/ 10613 w 227213"/>
                                  <a:gd name="connsiteY28" fmla="*/ 71656 h 227155"/>
                                  <a:gd name="connsiteX29" fmla="*/ 15781 w 227213"/>
                                  <a:gd name="connsiteY29" fmla="*/ 61683 h 227155"/>
                                  <a:gd name="connsiteX30" fmla="*/ 22057 w 227213"/>
                                  <a:gd name="connsiteY30" fmla="*/ 52080 h 227155"/>
                                  <a:gd name="connsiteX31" fmla="*/ 29071 w 227213"/>
                                  <a:gd name="connsiteY31" fmla="*/ 43215 h 227155"/>
                                  <a:gd name="connsiteX32" fmla="*/ 36823 w 227213"/>
                                  <a:gd name="connsiteY32" fmla="*/ 34720 h 227155"/>
                                  <a:gd name="connsiteX33" fmla="*/ 45313 w 227213"/>
                                  <a:gd name="connsiteY33" fmla="*/ 26963 h 227155"/>
                                  <a:gd name="connsiteX34" fmla="*/ 54542 w 227213"/>
                                  <a:gd name="connsiteY34" fmla="*/ 20315 h 227155"/>
                                  <a:gd name="connsiteX35" fmla="*/ 64140 w 227213"/>
                                  <a:gd name="connsiteY35" fmla="*/ 14405 h 227155"/>
                                  <a:gd name="connsiteX36" fmla="*/ 74476 w 227213"/>
                                  <a:gd name="connsiteY36" fmla="*/ 9603 h 227155"/>
                                  <a:gd name="connsiteX37" fmla="*/ 85182 w 227213"/>
                                  <a:gd name="connsiteY37" fmla="*/ 5540 h 227155"/>
                                  <a:gd name="connsiteX38" fmla="*/ 96256 w 227213"/>
                                  <a:gd name="connsiteY38" fmla="*/ 2586 h 227155"/>
                                  <a:gd name="connsiteX39" fmla="*/ 107331 w 227213"/>
                                  <a:gd name="connsiteY39" fmla="*/ 739 h 227155"/>
                                  <a:gd name="connsiteX40" fmla="*/ 118405 w 227213"/>
                                  <a:gd name="connsiteY40" fmla="*/ 0 h 227155"/>
                                  <a:gd name="connsiteX41" fmla="*/ 129480 w 227213"/>
                                  <a:gd name="connsiteY41" fmla="*/ 369 h 227155"/>
                                  <a:gd name="connsiteX42" fmla="*/ 140555 w 227213"/>
                                  <a:gd name="connsiteY42" fmla="*/ 1847 h 227155"/>
                                  <a:gd name="connsiteX43" fmla="*/ 151260 w 227213"/>
                                  <a:gd name="connsiteY43" fmla="*/ 4432 h 227155"/>
                                  <a:gd name="connsiteX44" fmla="*/ 161596 w 227213"/>
                                  <a:gd name="connsiteY44" fmla="*/ 8126 h 227155"/>
                                  <a:gd name="connsiteX45" fmla="*/ 171563 w 227213"/>
                                  <a:gd name="connsiteY45" fmla="*/ 12558 h 227155"/>
                                  <a:gd name="connsiteX46" fmla="*/ 180792 w 227213"/>
                                  <a:gd name="connsiteY46" fmla="*/ 18099 h 227155"/>
                                  <a:gd name="connsiteX47" fmla="*/ 189283 w 227213"/>
                                  <a:gd name="connsiteY47" fmla="*/ 24747 h 227155"/>
                                  <a:gd name="connsiteX48" fmla="*/ 197404 w 227213"/>
                                  <a:gd name="connsiteY48" fmla="*/ 32134 h 227155"/>
                                  <a:gd name="connsiteX49" fmla="*/ 204418 w 227213"/>
                                  <a:gd name="connsiteY49" fmla="*/ 40260 h 227155"/>
                                  <a:gd name="connsiteX50" fmla="*/ 210693 w 227213"/>
                                  <a:gd name="connsiteY50" fmla="*/ 49125 h 227155"/>
                                  <a:gd name="connsiteX51" fmla="*/ 215862 w 227213"/>
                                  <a:gd name="connsiteY51" fmla="*/ 58728 h 227155"/>
                                  <a:gd name="connsiteX52" fmla="*/ 220291 w 227213"/>
                                  <a:gd name="connsiteY52" fmla="*/ 68701 h 227155"/>
                                  <a:gd name="connsiteX53" fmla="*/ 223614 w 227213"/>
                                  <a:gd name="connsiteY53" fmla="*/ 79043 h 227155"/>
                                  <a:gd name="connsiteX54" fmla="*/ 225829 w 227213"/>
                                  <a:gd name="connsiteY54" fmla="*/ 89754 h 227155"/>
                                  <a:gd name="connsiteX55" fmla="*/ 226936 w 227213"/>
                                  <a:gd name="connsiteY55" fmla="*/ 100835 h 227155"/>
                                  <a:gd name="connsiteX56" fmla="*/ 226936 w 227213"/>
                                  <a:gd name="connsiteY56" fmla="*/ 111916 h 227155"/>
                                  <a:gd name="connsiteX57" fmla="*/ 225829 w 227213"/>
                                  <a:gd name="connsiteY57" fmla="*/ 122996 h 227155"/>
                                  <a:gd name="connsiteX58" fmla="*/ 223614 w 227213"/>
                                  <a:gd name="connsiteY58" fmla="*/ 134077 h 227155"/>
                                  <a:gd name="connsiteX59" fmla="*/ 220661 w 227213"/>
                                  <a:gd name="connsiteY59" fmla="*/ 144788 h 227155"/>
                                  <a:gd name="connsiteX60" fmla="*/ 216600 w 227213"/>
                                  <a:gd name="connsiteY60" fmla="*/ 155500 h 227155"/>
                                  <a:gd name="connsiteX61" fmla="*/ 211432 w 227213"/>
                                  <a:gd name="connsiteY61" fmla="*/ 165473 h 227155"/>
                                  <a:gd name="connsiteX62" fmla="*/ 205156 w 227213"/>
                                  <a:gd name="connsiteY62" fmla="*/ 175076 h 227155"/>
                                  <a:gd name="connsiteX63" fmla="*/ 198142 w 227213"/>
                                  <a:gd name="connsiteY63" fmla="*/ 183941 h 227155"/>
                                  <a:gd name="connsiteX64" fmla="*/ 190390 w 227213"/>
                                  <a:gd name="connsiteY64" fmla="*/ 192436 h 227155"/>
                                  <a:gd name="connsiteX65" fmla="*/ 190390 w 227213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3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6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9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6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036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567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8"/>
                                    </a:cubicBezTo>
                                    <a:cubicBezTo>
                                      <a:pt x="219553" y="148482"/>
                                      <a:pt x="218077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Prostoročno: oblika 141"/>
                            <wps:cNvSpPr/>
                            <wps:spPr>
                              <a:xfrm>
                                <a:off x="1020335" y="13850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7054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2" name="Prostoročno: oblika 142"/>
                            <wps:cNvSpPr/>
                            <wps:spPr>
                              <a:xfrm>
                                <a:off x="1020335" y="13850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4799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Prostoročno: oblika 143"/>
                            <wps:cNvSpPr/>
                            <wps:spPr>
                              <a:xfrm>
                                <a:off x="1154430" y="159932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4" name="Prostoročno: oblika 144"/>
                            <wps:cNvSpPr/>
                            <wps:spPr>
                              <a:xfrm>
                                <a:off x="1154430" y="159932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0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70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" name="Prostoročno: oblika 145"/>
                            <wps:cNvSpPr/>
                            <wps:spPr>
                              <a:xfrm>
                                <a:off x="1467747" y="1843836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7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6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8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8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5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8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7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728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73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6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8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9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9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6" name="Prostoročno: oblika 146"/>
                            <wps:cNvSpPr/>
                            <wps:spPr>
                              <a:xfrm>
                                <a:off x="1467747" y="1843836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2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7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6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60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4938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2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8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8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5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780" y="17360"/>
                                      <a:pt x="22888" y="15882"/>
                                      <a:pt x="24733" y="14774"/>
                                    </a:cubicBezTo>
                                    <a:cubicBezTo>
                                      <a:pt x="26579" y="13666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7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6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8"/>
                                      <a:pt x="117760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9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9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7054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7" name="Prostoročno: oblika 147"/>
                            <wps:cNvSpPr/>
                            <wps:spPr>
                              <a:xfrm>
                                <a:off x="1677518" y="1984193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868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2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113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52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8" name="Prostoročno: oblika 148"/>
                            <wps:cNvSpPr/>
                            <wps:spPr>
                              <a:xfrm>
                                <a:off x="1677518" y="1984193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6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4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2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4" y="223831"/>
                                      <a:pt x="75953" y="222723"/>
                                    </a:cubicBezTo>
                                    <a:cubicBezTo>
                                      <a:pt x="72262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4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4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6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6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6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4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8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726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" name="Prostoročno: oblika 149"/>
                            <wps:cNvSpPr/>
                            <wps:spPr>
                              <a:xfrm>
                                <a:off x="450826" y="1289060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8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6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486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8"/>
                                    </a:cubicBezTo>
                                    <a:cubicBezTo>
                                      <a:pt x="253515" y="20684"/>
                                      <a:pt x="257945" y="23269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5"/>
                                      <a:pt x="329929" y="145896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1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" name="Prostoročno: oblika 150"/>
                            <wps:cNvSpPr/>
                            <wps:spPr>
                              <a:xfrm>
                                <a:off x="450826" y="1289060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8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6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8"/>
                                    </a:cubicBezTo>
                                    <a:cubicBezTo>
                                      <a:pt x="253515" y="20684"/>
                                      <a:pt x="257945" y="23269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5"/>
                                      <a:pt x="329929" y="145896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1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Prostoročno: oblika 151"/>
                            <wps:cNvSpPr/>
                            <wps:spPr>
                              <a:xfrm>
                                <a:off x="761283" y="160597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2" name="Prostoročno: oblika 152"/>
                            <wps:cNvSpPr/>
                            <wps:spPr>
                              <a:xfrm>
                                <a:off x="761283" y="160597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481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Prostoročno: oblika 153"/>
                            <wps:cNvSpPr/>
                            <wps:spPr>
                              <a:xfrm>
                                <a:off x="1001508" y="18515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4799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369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867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Prostoročno: oblika 154"/>
                            <wps:cNvSpPr/>
                            <wps:spPr>
                              <a:xfrm>
                                <a:off x="1001508" y="185159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3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1 h 123365"/>
                                  <a:gd name="connsiteX20" fmla="*/ 3692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1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9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3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2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1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9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3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1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1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5" name="Prostoročno: oblika 155"/>
                            <wps:cNvSpPr/>
                            <wps:spPr>
                              <a:xfrm>
                                <a:off x="1138556" y="1993057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8168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367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" name="Prostoročno: oblika 156"/>
                            <wps:cNvSpPr/>
                            <wps:spPr>
                              <a:xfrm>
                                <a:off x="1138556" y="1993057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927" y="186895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7" name="Prostoročno: oblika 157"/>
                            <wps:cNvSpPr/>
                            <wps:spPr>
                              <a:xfrm>
                                <a:off x="1345281" y="220691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9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4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3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4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8"/>
                                      <a:pt x="237272" y="309153"/>
                                    </a:cubicBezTo>
                                    <a:cubicBezTo>
                                      <a:pt x="232473" y="311739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591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2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4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9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3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4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486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3343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1"/>
                                      <a:pt x="326607" y="189112"/>
                                      <a:pt x="325500" y="194283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2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8" name="Prostoročno: oblika 158"/>
                            <wps:cNvSpPr/>
                            <wps:spPr>
                              <a:xfrm>
                                <a:off x="1345281" y="2206916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8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9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1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4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4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6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30 w 330206"/>
                                  <a:gd name="connsiteY55" fmla="*/ 145897 h 329467"/>
                                  <a:gd name="connsiteX56" fmla="*/ 329930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3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8 h 329467"/>
                                  <a:gd name="connsiteX63" fmla="*/ 288584 w 330206"/>
                                  <a:gd name="connsiteY63" fmla="*/ 267415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4"/>
                                      <a:pt x="251300" y="300658"/>
                                    </a:cubicBezTo>
                                    <a:cubicBezTo>
                                      <a:pt x="246870" y="303613"/>
                                      <a:pt x="242071" y="306568"/>
                                      <a:pt x="237272" y="309153"/>
                                    </a:cubicBezTo>
                                    <a:cubicBezTo>
                                      <a:pt x="232473" y="311739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8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4"/>
                                      <a:pt x="72262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4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9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1"/>
                                    </a:cubicBezTo>
                                    <a:cubicBezTo>
                                      <a:pt x="21319" y="253749"/>
                                      <a:pt x="18735" y="249317"/>
                                      <a:pt x="16520" y="244515"/>
                                    </a:cubicBezTo>
                                    <a:cubicBezTo>
                                      <a:pt x="14305" y="239713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6"/>
                                      <a:pt x="2861" y="204625"/>
                                      <a:pt x="2123" y="199454"/>
                                    </a:cubicBezTo>
                                    <a:cubicBezTo>
                                      <a:pt x="1384" y="194283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4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6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9357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499" y="11450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4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30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30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1"/>
                                      <a:pt x="326607" y="189112"/>
                                      <a:pt x="325500" y="194283"/>
                                    </a:cubicBezTo>
                                    <a:cubicBezTo>
                                      <a:pt x="324392" y="199454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4"/>
                                      <a:pt x="302243" y="249686"/>
                                      <a:pt x="298921" y="254118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5"/>
                                    </a:cubicBezTo>
                                    <a:cubicBezTo>
                                      <a:pt x="284893" y="271848"/>
                                      <a:pt x="281202" y="27591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9" name="Prostoročno: oblika 159"/>
                            <wps:cNvSpPr/>
                            <wps:spPr>
                              <a:xfrm>
                                <a:off x="222321" y="1614465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473"/>
                                      <a:pt x="8398" y="162148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0" name="Prostoročno: oblika 160"/>
                            <wps:cNvSpPr/>
                            <wps:spPr>
                              <a:xfrm>
                                <a:off x="222321" y="1614465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1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473"/>
                                      <a:pt x="8398" y="162148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4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1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" name="Prostoročno: oblika 161"/>
                            <wps:cNvSpPr/>
                            <wps:spPr>
                              <a:xfrm>
                                <a:off x="535639" y="1858980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087" y="10969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Prostoročno: oblika 162"/>
                            <wps:cNvSpPr/>
                            <wps:spPr>
                              <a:xfrm>
                                <a:off x="535639" y="1858980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6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2 h 123365"/>
                                  <a:gd name="connsiteX19" fmla="*/ 5906 w 123665"/>
                                  <a:gd name="connsiteY19" fmla="*/ 91231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69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4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3 h 123365"/>
                                  <a:gd name="connsiteX59" fmla="*/ 120344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3 h 123365"/>
                                  <a:gd name="connsiteX62" fmla="*/ 111853 w 123665"/>
                                  <a:gd name="connsiteY62" fmla="*/ 95294 h 123365"/>
                                  <a:gd name="connsiteX63" fmla="*/ 108162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6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2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1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7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4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69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6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200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4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3297" y="68701"/>
                                      <a:pt x="122558" y="70917"/>
                                      <a:pt x="122189" y="72763"/>
                                    </a:cubicBezTo>
                                    <a:cubicBezTo>
                                      <a:pt x="121820" y="74610"/>
                                      <a:pt x="121082" y="76826"/>
                                      <a:pt x="120344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3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4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2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Prostoročno: oblika 163"/>
                            <wps:cNvSpPr/>
                            <wps:spPr>
                              <a:xfrm>
                                <a:off x="745550" y="1999506"/>
                                <a:ext cx="226694" cy="226814"/>
                              </a:xfrm>
                              <a:custGeom>
                                <a:avLst/>
                                <a:gdLst>
                                  <a:gd name="connsiteX0" fmla="*/ 190250 w 226694"/>
                                  <a:gd name="connsiteY0" fmla="*/ 192265 h 226814"/>
                                  <a:gd name="connsiteX1" fmla="*/ 30038 w 226694"/>
                                  <a:gd name="connsiteY1" fmla="*/ 194851 h 226814"/>
                                  <a:gd name="connsiteX2" fmla="*/ 36313 w 226694"/>
                                  <a:gd name="connsiteY2" fmla="*/ 34549 h 226814"/>
                                  <a:gd name="connsiteX3" fmla="*/ 196525 w 226694"/>
                                  <a:gd name="connsiteY3" fmla="*/ 31964 h 226814"/>
                                  <a:gd name="connsiteX4" fmla="*/ 190250 w 226694"/>
                                  <a:gd name="connsiteY4" fmla="*/ 192265 h 226814"/>
                                  <a:gd name="connsiteX5" fmla="*/ 190250 w 226694"/>
                                  <a:gd name="connsiteY5" fmla="*/ 192265 h 2268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26694" h="226814">
                                    <a:moveTo>
                                      <a:pt x="190250" y="192265"/>
                                    </a:moveTo>
                                    <a:cubicBezTo>
                                      <a:pt x="144106" y="237327"/>
                                      <a:pt x="72490" y="238435"/>
                                      <a:pt x="30038" y="194851"/>
                                    </a:cubicBezTo>
                                    <a:cubicBezTo>
                                      <a:pt x="-12415" y="151267"/>
                                      <a:pt x="-9461" y="79611"/>
                                      <a:pt x="36313" y="34549"/>
                                    </a:cubicBezTo>
                                    <a:cubicBezTo>
                                      <a:pt x="82457" y="-10512"/>
                                      <a:pt x="154073" y="-11620"/>
                                      <a:pt x="196525" y="31964"/>
                                    </a:cubicBezTo>
                                    <a:cubicBezTo>
                                      <a:pt x="238978" y="75548"/>
                                      <a:pt x="236394" y="147204"/>
                                      <a:pt x="190250" y="192265"/>
                                    </a:cubicBezTo>
                                    <a:lnTo>
                                      <a:pt x="190250" y="1922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4" name="Prostoročno: oblika 164"/>
                            <wps:cNvSpPr/>
                            <wps:spPr>
                              <a:xfrm>
                                <a:off x="745550" y="1999506"/>
                                <a:ext cx="226694" cy="226814"/>
                              </a:xfrm>
                              <a:custGeom>
                                <a:avLst/>
                                <a:gdLst>
                                  <a:gd name="connsiteX0" fmla="*/ 190250 w 226694"/>
                                  <a:gd name="connsiteY0" fmla="*/ 192265 h 226814"/>
                                  <a:gd name="connsiteX1" fmla="*/ 30038 w 226694"/>
                                  <a:gd name="connsiteY1" fmla="*/ 194851 h 226814"/>
                                  <a:gd name="connsiteX2" fmla="*/ 36313 w 226694"/>
                                  <a:gd name="connsiteY2" fmla="*/ 34549 h 226814"/>
                                  <a:gd name="connsiteX3" fmla="*/ 196525 w 226694"/>
                                  <a:gd name="connsiteY3" fmla="*/ 31964 h 226814"/>
                                  <a:gd name="connsiteX4" fmla="*/ 190250 w 226694"/>
                                  <a:gd name="connsiteY4" fmla="*/ 192265 h 226814"/>
                                  <a:gd name="connsiteX5" fmla="*/ 190250 w 226694"/>
                                  <a:gd name="connsiteY5" fmla="*/ 192265 h 2268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26694" h="226814">
                                    <a:moveTo>
                                      <a:pt x="190250" y="192265"/>
                                    </a:moveTo>
                                    <a:cubicBezTo>
                                      <a:pt x="144106" y="237327"/>
                                      <a:pt x="72490" y="238435"/>
                                      <a:pt x="30038" y="194851"/>
                                    </a:cubicBezTo>
                                    <a:cubicBezTo>
                                      <a:pt x="-12415" y="151267"/>
                                      <a:pt x="-9461" y="79611"/>
                                      <a:pt x="36313" y="34549"/>
                                    </a:cubicBezTo>
                                    <a:cubicBezTo>
                                      <a:pt x="82457" y="-10512"/>
                                      <a:pt x="154073" y="-11620"/>
                                      <a:pt x="196525" y="31964"/>
                                    </a:cubicBezTo>
                                    <a:cubicBezTo>
                                      <a:pt x="238978" y="75548"/>
                                      <a:pt x="236394" y="147204"/>
                                      <a:pt x="190250" y="192265"/>
                                    </a:cubicBezTo>
                                    <a:lnTo>
                                      <a:pt x="190250" y="192265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" name="Prostoročno: oblika 165"/>
                            <wps:cNvSpPr/>
                            <wps:spPr>
                              <a:xfrm>
                                <a:off x="982682" y="23177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4938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369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3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6" name="Prostoročno: oblika 166"/>
                            <wps:cNvSpPr/>
                            <wps:spPr>
                              <a:xfrm>
                                <a:off x="982682" y="23177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1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1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4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3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49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4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1"/>
                                    </a:cubicBezTo>
                                    <a:cubicBezTo>
                                      <a:pt x="0" y="66485"/>
                                      <a:pt x="0" y="64268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5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1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1"/>
                                      <a:pt x="123297" y="53188"/>
                                      <a:pt x="123666" y="55034"/>
                                    </a:cubicBezTo>
                                    <a:cubicBezTo>
                                      <a:pt x="123666" y="56881"/>
                                      <a:pt x="123666" y="59097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0"/>
                                      <a:pt x="121082" y="76827"/>
                                      <a:pt x="120343" y="78673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685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7" name="Prostoročno: oblika 167"/>
                            <wps:cNvSpPr/>
                            <wps:spPr>
                              <a:xfrm>
                                <a:off x="1116776" y="253232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6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8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1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6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8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4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5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1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7"/>
                                      <a:pt x="220291" y="68701"/>
                                    </a:cubicBezTo>
                                    <a:cubicBezTo>
                                      <a:pt x="221768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567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09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927" y="18689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8" name="Prostoročno: oblika 168"/>
                            <wps:cNvSpPr/>
                            <wps:spPr>
                              <a:xfrm>
                                <a:off x="1116776" y="2532320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6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8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1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6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9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1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9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1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1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6"/>
                                    </a:cubicBezTo>
                                    <a:cubicBezTo>
                                      <a:pt x="20580" y="183941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8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1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4"/>
                                      <a:pt x="9137" y="75349"/>
                                      <a:pt x="10613" y="71656"/>
                                    </a:cubicBezTo>
                                    <a:cubicBezTo>
                                      <a:pt x="12090" y="6833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5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1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2"/>
                                      <a:pt x="54542" y="20315"/>
                                    </a:cubicBezTo>
                                    <a:cubicBezTo>
                                      <a:pt x="57865" y="18099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2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9"/>
                                    </a:cubicBezTo>
                                    <a:cubicBezTo>
                                      <a:pt x="183745" y="19945"/>
                                      <a:pt x="186699" y="22162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1" y="58728"/>
                                    </a:cubicBezTo>
                                    <a:cubicBezTo>
                                      <a:pt x="217338" y="62052"/>
                                      <a:pt x="218815" y="65377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9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60" y="86061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60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9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1"/>
                                    </a:cubicBezTo>
                                    <a:cubicBezTo>
                                      <a:pt x="195558" y="186526"/>
                                      <a:pt x="193343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9" name="Prostoročno: oblika 169"/>
                            <wps:cNvSpPr/>
                            <wps:spPr>
                              <a:xfrm>
                                <a:off x="69031" y="1866367"/>
                                <a:ext cx="124035" cy="123365"/>
                              </a:xfrm>
                              <a:custGeom>
                                <a:avLst/>
                                <a:gdLst>
                                  <a:gd name="connsiteX0" fmla="*/ 104101 w 124035"/>
                                  <a:gd name="connsiteY0" fmla="*/ 104528 h 123365"/>
                                  <a:gd name="connsiteX1" fmla="*/ 99302 w 124035"/>
                                  <a:gd name="connsiteY1" fmla="*/ 108591 h 123365"/>
                                  <a:gd name="connsiteX2" fmla="*/ 94134 w 124035"/>
                                  <a:gd name="connsiteY2" fmla="*/ 112285 h 123365"/>
                                  <a:gd name="connsiteX3" fmla="*/ 88966 w 124035"/>
                                  <a:gd name="connsiteY3" fmla="*/ 115609 h 123365"/>
                                  <a:gd name="connsiteX4" fmla="*/ 83428 w 124035"/>
                                  <a:gd name="connsiteY4" fmla="*/ 118195 h 123365"/>
                                  <a:gd name="connsiteX5" fmla="*/ 77522 w 124035"/>
                                  <a:gd name="connsiteY5" fmla="*/ 120411 h 123365"/>
                                  <a:gd name="connsiteX6" fmla="*/ 71615 w 124035"/>
                                  <a:gd name="connsiteY6" fmla="*/ 121888 h 123365"/>
                                  <a:gd name="connsiteX7" fmla="*/ 65709 w 124035"/>
                                  <a:gd name="connsiteY7" fmla="*/ 122996 h 123365"/>
                                  <a:gd name="connsiteX8" fmla="*/ 59803 w 124035"/>
                                  <a:gd name="connsiteY8" fmla="*/ 123366 h 123365"/>
                                  <a:gd name="connsiteX9" fmla="*/ 53896 w 124035"/>
                                  <a:gd name="connsiteY9" fmla="*/ 122996 h 123365"/>
                                  <a:gd name="connsiteX10" fmla="*/ 47990 w 124035"/>
                                  <a:gd name="connsiteY10" fmla="*/ 122258 h 123365"/>
                                  <a:gd name="connsiteX11" fmla="*/ 41714 w 124035"/>
                                  <a:gd name="connsiteY11" fmla="*/ 121150 h 123365"/>
                                  <a:gd name="connsiteX12" fmla="*/ 36177 w 124035"/>
                                  <a:gd name="connsiteY12" fmla="*/ 119303 h 123365"/>
                                  <a:gd name="connsiteX13" fmla="*/ 30640 w 124035"/>
                                  <a:gd name="connsiteY13" fmla="*/ 116717 h 123365"/>
                                  <a:gd name="connsiteX14" fmla="*/ 25471 w 124035"/>
                                  <a:gd name="connsiteY14" fmla="*/ 113762 h 123365"/>
                                  <a:gd name="connsiteX15" fmla="*/ 20673 w 124035"/>
                                  <a:gd name="connsiteY15" fmla="*/ 110069 h 123365"/>
                                  <a:gd name="connsiteX16" fmla="*/ 16243 w 124035"/>
                                  <a:gd name="connsiteY16" fmla="*/ 106006 h 123365"/>
                                  <a:gd name="connsiteX17" fmla="*/ 12182 w 124035"/>
                                  <a:gd name="connsiteY17" fmla="*/ 101574 h 123365"/>
                                  <a:gd name="connsiteX18" fmla="*/ 8860 w 124035"/>
                                  <a:gd name="connsiteY18" fmla="*/ 96772 h 123365"/>
                                  <a:gd name="connsiteX19" fmla="*/ 5906 w 124035"/>
                                  <a:gd name="connsiteY19" fmla="*/ 91601 h 123365"/>
                                  <a:gd name="connsiteX20" fmla="*/ 3692 w 124035"/>
                                  <a:gd name="connsiteY20" fmla="*/ 86061 h 123365"/>
                                  <a:gd name="connsiteX21" fmla="*/ 1846 w 124035"/>
                                  <a:gd name="connsiteY21" fmla="*/ 80520 h 123365"/>
                                  <a:gd name="connsiteX22" fmla="*/ 738 w 124035"/>
                                  <a:gd name="connsiteY22" fmla="*/ 74610 h 123365"/>
                                  <a:gd name="connsiteX23" fmla="*/ 0 w 124035"/>
                                  <a:gd name="connsiteY23" fmla="*/ 68701 h 123365"/>
                                  <a:gd name="connsiteX24" fmla="*/ 0 w 124035"/>
                                  <a:gd name="connsiteY24" fmla="*/ 62791 h 123365"/>
                                  <a:gd name="connsiteX25" fmla="*/ 369 w 124035"/>
                                  <a:gd name="connsiteY25" fmla="*/ 56881 h 123365"/>
                                  <a:gd name="connsiteX26" fmla="*/ 1846 w 124035"/>
                                  <a:gd name="connsiteY26" fmla="*/ 50602 h 123365"/>
                                  <a:gd name="connsiteX27" fmla="*/ 3692 w 124035"/>
                                  <a:gd name="connsiteY27" fmla="*/ 44692 h 123365"/>
                                  <a:gd name="connsiteX28" fmla="*/ 5906 w 124035"/>
                                  <a:gd name="connsiteY28" fmla="*/ 38783 h 123365"/>
                                  <a:gd name="connsiteX29" fmla="*/ 8860 w 124035"/>
                                  <a:gd name="connsiteY29" fmla="*/ 33242 h 123365"/>
                                  <a:gd name="connsiteX30" fmla="*/ 12182 w 124035"/>
                                  <a:gd name="connsiteY30" fmla="*/ 28071 h 123365"/>
                                  <a:gd name="connsiteX31" fmla="*/ 15874 w 124035"/>
                                  <a:gd name="connsiteY31" fmla="*/ 23270 h 123365"/>
                                  <a:gd name="connsiteX32" fmla="*/ 20303 w 124035"/>
                                  <a:gd name="connsiteY32" fmla="*/ 18837 h 123365"/>
                                  <a:gd name="connsiteX33" fmla="*/ 25102 w 124035"/>
                                  <a:gd name="connsiteY33" fmla="*/ 14774 h 123365"/>
                                  <a:gd name="connsiteX34" fmla="*/ 30270 w 124035"/>
                                  <a:gd name="connsiteY34" fmla="*/ 11081 h 123365"/>
                                  <a:gd name="connsiteX35" fmla="*/ 35439 w 124035"/>
                                  <a:gd name="connsiteY35" fmla="*/ 7757 h 123365"/>
                                  <a:gd name="connsiteX36" fmla="*/ 40976 w 124035"/>
                                  <a:gd name="connsiteY36" fmla="*/ 5171 h 123365"/>
                                  <a:gd name="connsiteX37" fmla="*/ 46882 w 124035"/>
                                  <a:gd name="connsiteY37" fmla="*/ 2955 h 123365"/>
                                  <a:gd name="connsiteX38" fmla="*/ 52789 w 124035"/>
                                  <a:gd name="connsiteY38" fmla="*/ 1477 h 123365"/>
                                  <a:gd name="connsiteX39" fmla="*/ 58695 w 124035"/>
                                  <a:gd name="connsiteY39" fmla="*/ 369 h 123365"/>
                                  <a:gd name="connsiteX40" fmla="*/ 64602 w 124035"/>
                                  <a:gd name="connsiteY40" fmla="*/ 0 h 123365"/>
                                  <a:gd name="connsiteX41" fmla="*/ 70508 w 124035"/>
                                  <a:gd name="connsiteY41" fmla="*/ 369 h 123365"/>
                                  <a:gd name="connsiteX42" fmla="*/ 76414 w 124035"/>
                                  <a:gd name="connsiteY42" fmla="*/ 1108 h 123365"/>
                                  <a:gd name="connsiteX43" fmla="*/ 82321 w 124035"/>
                                  <a:gd name="connsiteY43" fmla="*/ 2216 h 123365"/>
                                  <a:gd name="connsiteX44" fmla="*/ 87858 w 124035"/>
                                  <a:gd name="connsiteY44" fmla="*/ 4063 h 123365"/>
                                  <a:gd name="connsiteX45" fmla="*/ 93395 w 124035"/>
                                  <a:gd name="connsiteY45" fmla="*/ 6648 h 123365"/>
                                  <a:gd name="connsiteX46" fmla="*/ 98564 w 124035"/>
                                  <a:gd name="connsiteY46" fmla="*/ 9603 h 123365"/>
                                  <a:gd name="connsiteX47" fmla="*/ 103363 w 124035"/>
                                  <a:gd name="connsiteY47" fmla="*/ 13297 h 123365"/>
                                  <a:gd name="connsiteX48" fmla="*/ 107792 w 124035"/>
                                  <a:gd name="connsiteY48" fmla="*/ 17360 h 123365"/>
                                  <a:gd name="connsiteX49" fmla="*/ 111853 w 124035"/>
                                  <a:gd name="connsiteY49" fmla="*/ 21792 h 123365"/>
                                  <a:gd name="connsiteX50" fmla="*/ 115175 w 124035"/>
                                  <a:gd name="connsiteY50" fmla="*/ 26594 h 123365"/>
                                  <a:gd name="connsiteX51" fmla="*/ 118129 w 124035"/>
                                  <a:gd name="connsiteY51" fmla="*/ 31765 h 123365"/>
                                  <a:gd name="connsiteX52" fmla="*/ 120344 w 124035"/>
                                  <a:gd name="connsiteY52" fmla="*/ 37305 h 123365"/>
                                  <a:gd name="connsiteX53" fmla="*/ 122189 w 124035"/>
                                  <a:gd name="connsiteY53" fmla="*/ 42846 h 123365"/>
                                  <a:gd name="connsiteX54" fmla="*/ 123297 w 124035"/>
                                  <a:gd name="connsiteY54" fmla="*/ 48755 h 123365"/>
                                  <a:gd name="connsiteX55" fmla="*/ 124035 w 124035"/>
                                  <a:gd name="connsiteY55" fmla="*/ 54665 h 123365"/>
                                  <a:gd name="connsiteX56" fmla="*/ 124035 w 124035"/>
                                  <a:gd name="connsiteY56" fmla="*/ 60575 h 123365"/>
                                  <a:gd name="connsiteX57" fmla="*/ 123666 w 124035"/>
                                  <a:gd name="connsiteY57" fmla="*/ 66485 h 123365"/>
                                  <a:gd name="connsiteX58" fmla="*/ 122558 w 124035"/>
                                  <a:gd name="connsiteY58" fmla="*/ 72394 h 123365"/>
                                  <a:gd name="connsiteX59" fmla="*/ 120713 w 124035"/>
                                  <a:gd name="connsiteY59" fmla="*/ 78304 h 123365"/>
                                  <a:gd name="connsiteX60" fmla="*/ 118498 w 124035"/>
                                  <a:gd name="connsiteY60" fmla="*/ 84214 h 123365"/>
                                  <a:gd name="connsiteX61" fmla="*/ 115545 w 124035"/>
                                  <a:gd name="connsiteY61" fmla="*/ 89754 h 123365"/>
                                  <a:gd name="connsiteX62" fmla="*/ 112222 w 124035"/>
                                  <a:gd name="connsiteY62" fmla="*/ 94925 h 123365"/>
                                  <a:gd name="connsiteX63" fmla="*/ 108531 w 124035"/>
                                  <a:gd name="connsiteY63" fmla="*/ 99727 h 123365"/>
                                  <a:gd name="connsiteX64" fmla="*/ 104101 w 124035"/>
                                  <a:gd name="connsiteY64" fmla="*/ 104528 h 123365"/>
                                  <a:gd name="connsiteX65" fmla="*/ 104101 w 12403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4035" h="123365">
                                    <a:moveTo>
                                      <a:pt x="104101" y="104528"/>
                                    </a:moveTo>
                                    <a:cubicBezTo>
                                      <a:pt x="102624" y="106006"/>
                                      <a:pt x="101148" y="107483"/>
                                      <a:pt x="99302" y="108591"/>
                                    </a:cubicBezTo>
                                    <a:cubicBezTo>
                                      <a:pt x="97825" y="110069"/>
                                      <a:pt x="95979" y="111177"/>
                                      <a:pt x="94134" y="112285"/>
                                    </a:cubicBezTo>
                                    <a:cubicBezTo>
                                      <a:pt x="92288" y="113393"/>
                                      <a:pt x="90811" y="114501"/>
                                      <a:pt x="88966" y="115609"/>
                                    </a:cubicBezTo>
                                    <a:cubicBezTo>
                                      <a:pt x="87120" y="116717"/>
                                      <a:pt x="85274" y="117456"/>
                                      <a:pt x="83428" y="118195"/>
                                    </a:cubicBezTo>
                                    <a:cubicBezTo>
                                      <a:pt x="81583" y="118933"/>
                                      <a:pt x="79737" y="119672"/>
                                      <a:pt x="77522" y="120411"/>
                                    </a:cubicBezTo>
                                    <a:cubicBezTo>
                                      <a:pt x="75676" y="121150"/>
                                      <a:pt x="73461" y="121519"/>
                                      <a:pt x="71615" y="121888"/>
                                    </a:cubicBezTo>
                                    <a:cubicBezTo>
                                      <a:pt x="69770" y="122258"/>
                                      <a:pt x="67555" y="122627"/>
                                      <a:pt x="65709" y="122996"/>
                                    </a:cubicBezTo>
                                    <a:cubicBezTo>
                                      <a:pt x="63863" y="123366"/>
                                      <a:pt x="61648" y="123366"/>
                                      <a:pt x="59803" y="123366"/>
                                    </a:cubicBezTo>
                                    <a:cubicBezTo>
                                      <a:pt x="57957" y="123366"/>
                                      <a:pt x="55742" y="123366"/>
                                      <a:pt x="53896" y="122996"/>
                                    </a:cubicBezTo>
                                    <a:cubicBezTo>
                                      <a:pt x="52050" y="122996"/>
                                      <a:pt x="49835" y="122627"/>
                                      <a:pt x="47990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1150"/>
                                    </a:cubicBezTo>
                                    <a:cubicBezTo>
                                      <a:pt x="39868" y="120411"/>
                                      <a:pt x="38023" y="120041"/>
                                      <a:pt x="36177" y="119303"/>
                                    </a:cubicBezTo>
                                    <a:cubicBezTo>
                                      <a:pt x="34331" y="118564"/>
                                      <a:pt x="32485" y="117825"/>
                                      <a:pt x="30640" y="116717"/>
                                    </a:cubicBezTo>
                                    <a:cubicBezTo>
                                      <a:pt x="28794" y="115609"/>
                                      <a:pt x="27317" y="114870"/>
                                      <a:pt x="25471" y="113762"/>
                                    </a:cubicBezTo>
                                    <a:cubicBezTo>
                                      <a:pt x="23995" y="112654"/>
                                      <a:pt x="22149" y="111546"/>
                                      <a:pt x="20673" y="110069"/>
                                    </a:cubicBezTo>
                                    <a:cubicBezTo>
                                      <a:pt x="19196" y="108961"/>
                                      <a:pt x="17719" y="107483"/>
                                      <a:pt x="16243" y="106006"/>
                                    </a:cubicBezTo>
                                    <a:cubicBezTo>
                                      <a:pt x="14766" y="104528"/>
                                      <a:pt x="13659" y="103051"/>
                                      <a:pt x="12182" y="101574"/>
                                    </a:cubicBezTo>
                                    <a:cubicBezTo>
                                      <a:pt x="11075" y="100096"/>
                                      <a:pt x="9967" y="98249"/>
                                      <a:pt x="8860" y="96772"/>
                                    </a:cubicBezTo>
                                    <a:cubicBezTo>
                                      <a:pt x="7752" y="94925"/>
                                      <a:pt x="7014" y="93448"/>
                                      <a:pt x="5906" y="91601"/>
                                    </a:cubicBezTo>
                                    <a:cubicBezTo>
                                      <a:pt x="5168" y="89754"/>
                                      <a:pt x="4061" y="87907"/>
                                      <a:pt x="3692" y="86061"/>
                                    </a:cubicBezTo>
                                    <a:cubicBezTo>
                                      <a:pt x="2953" y="84214"/>
                                      <a:pt x="2215" y="82367"/>
                                      <a:pt x="1846" y="80520"/>
                                    </a:cubicBezTo>
                                    <a:cubicBezTo>
                                      <a:pt x="1477" y="78673"/>
                                      <a:pt x="1107" y="76457"/>
                                      <a:pt x="738" y="74610"/>
                                    </a:cubicBezTo>
                                    <a:cubicBezTo>
                                      <a:pt x="369" y="72764"/>
                                      <a:pt x="369" y="70547"/>
                                      <a:pt x="0" y="68701"/>
                                    </a:cubicBezTo>
                                    <a:cubicBezTo>
                                      <a:pt x="0" y="66854"/>
                                      <a:pt x="0" y="64638"/>
                                      <a:pt x="0" y="62791"/>
                                    </a:cubicBezTo>
                                    <a:cubicBezTo>
                                      <a:pt x="0" y="60944"/>
                                      <a:pt x="369" y="58728"/>
                                      <a:pt x="369" y="56881"/>
                                    </a:cubicBezTo>
                                    <a:cubicBezTo>
                                      <a:pt x="1107" y="54296"/>
                                      <a:pt x="1477" y="52449"/>
                                      <a:pt x="1846" y="50602"/>
                                    </a:cubicBezTo>
                                    <a:cubicBezTo>
                                      <a:pt x="2215" y="48755"/>
                                      <a:pt x="2953" y="46539"/>
                                      <a:pt x="3692" y="44692"/>
                                    </a:cubicBezTo>
                                    <a:cubicBezTo>
                                      <a:pt x="4430" y="42846"/>
                                      <a:pt x="5168" y="40999"/>
                                      <a:pt x="5906" y="38783"/>
                                    </a:cubicBezTo>
                                    <a:cubicBezTo>
                                      <a:pt x="6645" y="36936"/>
                                      <a:pt x="7752" y="35089"/>
                                      <a:pt x="8860" y="33242"/>
                                    </a:cubicBezTo>
                                    <a:cubicBezTo>
                                      <a:pt x="9967" y="31396"/>
                                      <a:pt x="11075" y="29549"/>
                                      <a:pt x="12182" y="28071"/>
                                    </a:cubicBezTo>
                                    <a:cubicBezTo>
                                      <a:pt x="13289" y="26225"/>
                                      <a:pt x="14766" y="24747"/>
                                      <a:pt x="15874" y="23270"/>
                                    </a:cubicBezTo>
                                    <a:cubicBezTo>
                                      <a:pt x="17350" y="21792"/>
                                      <a:pt x="18458" y="20315"/>
                                      <a:pt x="20303" y="18837"/>
                                    </a:cubicBezTo>
                                    <a:cubicBezTo>
                                      <a:pt x="21780" y="17360"/>
                                      <a:pt x="23257" y="15882"/>
                                      <a:pt x="25102" y="14774"/>
                                    </a:cubicBezTo>
                                    <a:cubicBezTo>
                                      <a:pt x="26579" y="13297"/>
                                      <a:pt x="28425" y="12189"/>
                                      <a:pt x="30270" y="11081"/>
                                    </a:cubicBezTo>
                                    <a:cubicBezTo>
                                      <a:pt x="32116" y="9973"/>
                                      <a:pt x="33593" y="8865"/>
                                      <a:pt x="35439" y="7757"/>
                                    </a:cubicBezTo>
                                    <a:cubicBezTo>
                                      <a:pt x="37284" y="6648"/>
                                      <a:pt x="39130" y="5910"/>
                                      <a:pt x="40976" y="5171"/>
                                    </a:cubicBezTo>
                                    <a:cubicBezTo>
                                      <a:pt x="42822" y="4432"/>
                                      <a:pt x="44667" y="3694"/>
                                      <a:pt x="46882" y="2955"/>
                                    </a:cubicBezTo>
                                    <a:cubicBezTo>
                                      <a:pt x="48728" y="2216"/>
                                      <a:pt x="50943" y="1847"/>
                                      <a:pt x="52789" y="1477"/>
                                    </a:cubicBezTo>
                                    <a:cubicBezTo>
                                      <a:pt x="54634" y="1108"/>
                                      <a:pt x="56849" y="739"/>
                                      <a:pt x="58695" y="369"/>
                                    </a:cubicBezTo>
                                    <a:cubicBezTo>
                                      <a:pt x="60541" y="0"/>
                                      <a:pt x="62756" y="0"/>
                                      <a:pt x="64602" y="0"/>
                                    </a:cubicBezTo>
                                    <a:cubicBezTo>
                                      <a:pt x="66447" y="0"/>
                                      <a:pt x="68662" y="0"/>
                                      <a:pt x="70508" y="369"/>
                                    </a:cubicBezTo>
                                    <a:cubicBezTo>
                                      <a:pt x="72354" y="369"/>
                                      <a:pt x="74569" y="739"/>
                                      <a:pt x="76414" y="1108"/>
                                    </a:cubicBezTo>
                                    <a:cubicBezTo>
                                      <a:pt x="78629" y="1108"/>
                                      <a:pt x="80475" y="1477"/>
                                      <a:pt x="82321" y="2216"/>
                                    </a:cubicBezTo>
                                    <a:cubicBezTo>
                                      <a:pt x="84167" y="2955"/>
                                      <a:pt x="86012" y="3324"/>
                                      <a:pt x="87858" y="4063"/>
                                    </a:cubicBezTo>
                                    <a:cubicBezTo>
                                      <a:pt x="89704" y="4802"/>
                                      <a:pt x="91550" y="5540"/>
                                      <a:pt x="93395" y="6648"/>
                                    </a:cubicBezTo>
                                    <a:cubicBezTo>
                                      <a:pt x="95241" y="7757"/>
                                      <a:pt x="96718" y="8495"/>
                                      <a:pt x="98564" y="9603"/>
                                    </a:cubicBezTo>
                                    <a:cubicBezTo>
                                      <a:pt x="100040" y="10711"/>
                                      <a:pt x="101886" y="11819"/>
                                      <a:pt x="103363" y="13297"/>
                                    </a:cubicBezTo>
                                    <a:cubicBezTo>
                                      <a:pt x="104839" y="14405"/>
                                      <a:pt x="106316" y="15882"/>
                                      <a:pt x="107792" y="17360"/>
                                    </a:cubicBezTo>
                                    <a:cubicBezTo>
                                      <a:pt x="109269" y="18837"/>
                                      <a:pt x="110376" y="20315"/>
                                      <a:pt x="111853" y="21792"/>
                                    </a:cubicBezTo>
                                    <a:cubicBezTo>
                                      <a:pt x="112960" y="23270"/>
                                      <a:pt x="114068" y="25116"/>
                                      <a:pt x="115175" y="26594"/>
                                    </a:cubicBezTo>
                                    <a:cubicBezTo>
                                      <a:pt x="116283" y="28441"/>
                                      <a:pt x="117021" y="29918"/>
                                      <a:pt x="118129" y="31765"/>
                                    </a:cubicBezTo>
                                    <a:cubicBezTo>
                                      <a:pt x="118867" y="33612"/>
                                      <a:pt x="119974" y="35459"/>
                                      <a:pt x="120344" y="37305"/>
                                    </a:cubicBezTo>
                                    <a:cubicBezTo>
                                      <a:pt x="121082" y="39152"/>
                                      <a:pt x="121820" y="40999"/>
                                      <a:pt x="122189" y="42846"/>
                                    </a:cubicBezTo>
                                    <a:cubicBezTo>
                                      <a:pt x="122558" y="44692"/>
                                      <a:pt x="122928" y="46909"/>
                                      <a:pt x="123297" y="48755"/>
                                    </a:cubicBezTo>
                                    <a:cubicBezTo>
                                      <a:pt x="123666" y="50602"/>
                                      <a:pt x="123666" y="52818"/>
                                      <a:pt x="124035" y="54665"/>
                                    </a:cubicBezTo>
                                    <a:cubicBezTo>
                                      <a:pt x="124035" y="56512"/>
                                      <a:pt x="124035" y="58728"/>
                                      <a:pt x="124035" y="60575"/>
                                    </a:cubicBezTo>
                                    <a:cubicBezTo>
                                      <a:pt x="124035" y="62422"/>
                                      <a:pt x="123666" y="64638"/>
                                      <a:pt x="123666" y="66485"/>
                                    </a:cubicBezTo>
                                    <a:cubicBezTo>
                                      <a:pt x="123297" y="68331"/>
                                      <a:pt x="122928" y="70547"/>
                                      <a:pt x="122558" y="72394"/>
                                    </a:cubicBezTo>
                                    <a:cubicBezTo>
                                      <a:pt x="122189" y="74241"/>
                                      <a:pt x="121451" y="76457"/>
                                      <a:pt x="120713" y="78304"/>
                                    </a:cubicBezTo>
                                    <a:cubicBezTo>
                                      <a:pt x="119974" y="80151"/>
                                      <a:pt x="119236" y="81998"/>
                                      <a:pt x="118498" y="84214"/>
                                    </a:cubicBezTo>
                                    <a:cubicBezTo>
                                      <a:pt x="117759" y="86061"/>
                                      <a:pt x="116652" y="87907"/>
                                      <a:pt x="115545" y="89754"/>
                                    </a:cubicBezTo>
                                    <a:cubicBezTo>
                                      <a:pt x="114437" y="91601"/>
                                      <a:pt x="113330" y="93448"/>
                                      <a:pt x="112222" y="94925"/>
                                    </a:cubicBezTo>
                                    <a:cubicBezTo>
                                      <a:pt x="111115" y="96772"/>
                                      <a:pt x="109638" y="98249"/>
                                      <a:pt x="108531" y="99727"/>
                                    </a:cubicBezTo>
                                    <a:cubicBezTo>
                                      <a:pt x="107054" y="101574"/>
                                      <a:pt x="105577" y="103051"/>
                                      <a:pt x="104101" y="104528"/>
                                    </a:cubicBezTo>
                                    <a:lnTo>
                                      <a:pt x="104101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Prostoročno: oblika 170"/>
                            <wps:cNvSpPr/>
                            <wps:spPr>
                              <a:xfrm>
                                <a:off x="69031" y="1866367"/>
                                <a:ext cx="124035" cy="123365"/>
                              </a:xfrm>
                              <a:custGeom>
                                <a:avLst/>
                                <a:gdLst>
                                  <a:gd name="connsiteX0" fmla="*/ 104101 w 124035"/>
                                  <a:gd name="connsiteY0" fmla="*/ 104528 h 123365"/>
                                  <a:gd name="connsiteX1" fmla="*/ 99302 w 124035"/>
                                  <a:gd name="connsiteY1" fmla="*/ 108591 h 123365"/>
                                  <a:gd name="connsiteX2" fmla="*/ 94134 w 124035"/>
                                  <a:gd name="connsiteY2" fmla="*/ 112285 h 123365"/>
                                  <a:gd name="connsiteX3" fmla="*/ 88966 w 124035"/>
                                  <a:gd name="connsiteY3" fmla="*/ 115609 h 123365"/>
                                  <a:gd name="connsiteX4" fmla="*/ 83428 w 124035"/>
                                  <a:gd name="connsiteY4" fmla="*/ 118195 h 123365"/>
                                  <a:gd name="connsiteX5" fmla="*/ 77522 w 124035"/>
                                  <a:gd name="connsiteY5" fmla="*/ 120411 h 123365"/>
                                  <a:gd name="connsiteX6" fmla="*/ 71615 w 124035"/>
                                  <a:gd name="connsiteY6" fmla="*/ 121888 h 123365"/>
                                  <a:gd name="connsiteX7" fmla="*/ 65709 w 124035"/>
                                  <a:gd name="connsiteY7" fmla="*/ 122996 h 123365"/>
                                  <a:gd name="connsiteX8" fmla="*/ 59803 w 124035"/>
                                  <a:gd name="connsiteY8" fmla="*/ 123366 h 123365"/>
                                  <a:gd name="connsiteX9" fmla="*/ 53896 w 124035"/>
                                  <a:gd name="connsiteY9" fmla="*/ 122996 h 123365"/>
                                  <a:gd name="connsiteX10" fmla="*/ 47990 w 124035"/>
                                  <a:gd name="connsiteY10" fmla="*/ 122258 h 123365"/>
                                  <a:gd name="connsiteX11" fmla="*/ 41714 w 124035"/>
                                  <a:gd name="connsiteY11" fmla="*/ 121150 h 123365"/>
                                  <a:gd name="connsiteX12" fmla="*/ 36177 w 124035"/>
                                  <a:gd name="connsiteY12" fmla="*/ 119303 h 123365"/>
                                  <a:gd name="connsiteX13" fmla="*/ 30640 w 124035"/>
                                  <a:gd name="connsiteY13" fmla="*/ 116717 h 123365"/>
                                  <a:gd name="connsiteX14" fmla="*/ 25471 w 124035"/>
                                  <a:gd name="connsiteY14" fmla="*/ 113762 h 123365"/>
                                  <a:gd name="connsiteX15" fmla="*/ 20673 w 124035"/>
                                  <a:gd name="connsiteY15" fmla="*/ 110069 h 123365"/>
                                  <a:gd name="connsiteX16" fmla="*/ 16243 w 124035"/>
                                  <a:gd name="connsiteY16" fmla="*/ 106006 h 123365"/>
                                  <a:gd name="connsiteX17" fmla="*/ 12182 w 124035"/>
                                  <a:gd name="connsiteY17" fmla="*/ 101574 h 123365"/>
                                  <a:gd name="connsiteX18" fmla="*/ 8860 w 124035"/>
                                  <a:gd name="connsiteY18" fmla="*/ 96772 h 123365"/>
                                  <a:gd name="connsiteX19" fmla="*/ 5906 w 124035"/>
                                  <a:gd name="connsiteY19" fmla="*/ 91601 h 123365"/>
                                  <a:gd name="connsiteX20" fmla="*/ 3692 w 124035"/>
                                  <a:gd name="connsiteY20" fmla="*/ 86061 h 123365"/>
                                  <a:gd name="connsiteX21" fmla="*/ 1846 w 124035"/>
                                  <a:gd name="connsiteY21" fmla="*/ 80520 h 123365"/>
                                  <a:gd name="connsiteX22" fmla="*/ 738 w 124035"/>
                                  <a:gd name="connsiteY22" fmla="*/ 74610 h 123365"/>
                                  <a:gd name="connsiteX23" fmla="*/ 0 w 124035"/>
                                  <a:gd name="connsiteY23" fmla="*/ 68701 h 123365"/>
                                  <a:gd name="connsiteX24" fmla="*/ 0 w 124035"/>
                                  <a:gd name="connsiteY24" fmla="*/ 62791 h 123365"/>
                                  <a:gd name="connsiteX25" fmla="*/ 369 w 124035"/>
                                  <a:gd name="connsiteY25" fmla="*/ 56881 h 123365"/>
                                  <a:gd name="connsiteX26" fmla="*/ 1846 w 124035"/>
                                  <a:gd name="connsiteY26" fmla="*/ 50602 h 123365"/>
                                  <a:gd name="connsiteX27" fmla="*/ 3692 w 124035"/>
                                  <a:gd name="connsiteY27" fmla="*/ 44692 h 123365"/>
                                  <a:gd name="connsiteX28" fmla="*/ 5906 w 124035"/>
                                  <a:gd name="connsiteY28" fmla="*/ 38783 h 123365"/>
                                  <a:gd name="connsiteX29" fmla="*/ 8860 w 124035"/>
                                  <a:gd name="connsiteY29" fmla="*/ 33242 h 123365"/>
                                  <a:gd name="connsiteX30" fmla="*/ 12182 w 124035"/>
                                  <a:gd name="connsiteY30" fmla="*/ 28071 h 123365"/>
                                  <a:gd name="connsiteX31" fmla="*/ 15874 w 124035"/>
                                  <a:gd name="connsiteY31" fmla="*/ 23270 h 123365"/>
                                  <a:gd name="connsiteX32" fmla="*/ 20303 w 124035"/>
                                  <a:gd name="connsiteY32" fmla="*/ 18837 h 123365"/>
                                  <a:gd name="connsiteX33" fmla="*/ 25102 w 124035"/>
                                  <a:gd name="connsiteY33" fmla="*/ 14774 h 123365"/>
                                  <a:gd name="connsiteX34" fmla="*/ 30270 w 124035"/>
                                  <a:gd name="connsiteY34" fmla="*/ 11081 h 123365"/>
                                  <a:gd name="connsiteX35" fmla="*/ 35439 w 124035"/>
                                  <a:gd name="connsiteY35" fmla="*/ 7757 h 123365"/>
                                  <a:gd name="connsiteX36" fmla="*/ 40976 w 124035"/>
                                  <a:gd name="connsiteY36" fmla="*/ 5171 h 123365"/>
                                  <a:gd name="connsiteX37" fmla="*/ 46882 w 124035"/>
                                  <a:gd name="connsiteY37" fmla="*/ 2955 h 123365"/>
                                  <a:gd name="connsiteX38" fmla="*/ 52789 w 124035"/>
                                  <a:gd name="connsiteY38" fmla="*/ 1477 h 123365"/>
                                  <a:gd name="connsiteX39" fmla="*/ 58695 w 124035"/>
                                  <a:gd name="connsiteY39" fmla="*/ 369 h 123365"/>
                                  <a:gd name="connsiteX40" fmla="*/ 64602 w 124035"/>
                                  <a:gd name="connsiteY40" fmla="*/ 0 h 123365"/>
                                  <a:gd name="connsiteX41" fmla="*/ 70508 w 124035"/>
                                  <a:gd name="connsiteY41" fmla="*/ 369 h 123365"/>
                                  <a:gd name="connsiteX42" fmla="*/ 76414 w 124035"/>
                                  <a:gd name="connsiteY42" fmla="*/ 1108 h 123365"/>
                                  <a:gd name="connsiteX43" fmla="*/ 82321 w 124035"/>
                                  <a:gd name="connsiteY43" fmla="*/ 2216 h 123365"/>
                                  <a:gd name="connsiteX44" fmla="*/ 87858 w 124035"/>
                                  <a:gd name="connsiteY44" fmla="*/ 4063 h 123365"/>
                                  <a:gd name="connsiteX45" fmla="*/ 93395 w 124035"/>
                                  <a:gd name="connsiteY45" fmla="*/ 6648 h 123365"/>
                                  <a:gd name="connsiteX46" fmla="*/ 98564 w 124035"/>
                                  <a:gd name="connsiteY46" fmla="*/ 9603 h 123365"/>
                                  <a:gd name="connsiteX47" fmla="*/ 103363 w 124035"/>
                                  <a:gd name="connsiteY47" fmla="*/ 13297 h 123365"/>
                                  <a:gd name="connsiteX48" fmla="*/ 107792 w 124035"/>
                                  <a:gd name="connsiteY48" fmla="*/ 17360 h 123365"/>
                                  <a:gd name="connsiteX49" fmla="*/ 111853 w 124035"/>
                                  <a:gd name="connsiteY49" fmla="*/ 21792 h 123365"/>
                                  <a:gd name="connsiteX50" fmla="*/ 115175 w 124035"/>
                                  <a:gd name="connsiteY50" fmla="*/ 26594 h 123365"/>
                                  <a:gd name="connsiteX51" fmla="*/ 118129 w 124035"/>
                                  <a:gd name="connsiteY51" fmla="*/ 31765 h 123365"/>
                                  <a:gd name="connsiteX52" fmla="*/ 120344 w 124035"/>
                                  <a:gd name="connsiteY52" fmla="*/ 37305 h 123365"/>
                                  <a:gd name="connsiteX53" fmla="*/ 122189 w 124035"/>
                                  <a:gd name="connsiteY53" fmla="*/ 42846 h 123365"/>
                                  <a:gd name="connsiteX54" fmla="*/ 123297 w 124035"/>
                                  <a:gd name="connsiteY54" fmla="*/ 48755 h 123365"/>
                                  <a:gd name="connsiteX55" fmla="*/ 124035 w 124035"/>
                                  <a:gd name="connsiteY55" fmla="*/ 54665 h 123365"/>
                                  <a:gd name="connsiteX56" fmla="*/ 124035 w 124035"/>
                                  <a:gd name="connsiteY56" fmla="*/ 60575 h 123365"/>
                                  <a:gd name="connsiteX57" fmla="*/ 123666 w 124035"/>
                                  <a:gd name="connsiteY57" fmla="*/ 66485 h 123365"/>
                                  <a:gd name="connsiteX58" fmla="*/ 122558 w 124035"/>
                                  <a:gd name="connsiteY58" fmla="*/ 72394 h 123365"/>
                                  <a:gd name="connsiteX59" fmla="*/ 120713 w 124035"/>
                                  <a:gd name="connsiteY59" fmla="*/ 78304 h 123365"/>
                                  <a:gd name="connsiteX60" fmla="*/ 118498 w 124035"/>
                                  <a:gd name="connsiteY60" fmla="*/ 84214 h 123365"/>
                                  <a:gd name="connsiteX61" fmla="*/ 115545 w 124035"/>
                                  <a:gd name="connsiteY61" fmla="*/ 89754 h 123365"/>
                                  <a:gd name="connsiteX62" fmla="*/ 112222 w 124035"/>
                                  <a:gd name="connsiteY62" fmla="*/ 94925 h 123365"/>
                                  <a:gd name="connsiteX63" fmla="*/ 108531 w 124035"/>
                                  <a:gd name="connsiteY63" fmla="*/ 99727 h 123365"/>
                                  <a:gd name="connsiteX64" fmla="*/ 104101 w 124035"/>
                                  <a:gd name="connsiteY64" fmla="*/ 104528 h 123365"/>
                                  <a:gd name="connsiteX65" fmla="*/ 104101 w 12403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4035" h="123365">
                                    <a:moveTo>
                                      <a:pt x="104101" y="104528"/>
                                    </a:moveTo>
                                    <a:cubicBezTo>
                                      <a:pt x="102624" y="106006"/>
                                      <a:pt x="101148" y="107483"/>
                                      <a:pt x="99302" y="108591"/>
                                    </a:cubicBezTo>
                                    <a:cubicBezTo>
                                      <a:pt x="97825" y="110069"/>
                                      <a:pt x="95979" y="111177"/>
                                      <a:pt x="94134" y="112285"/>
                                    </a:cubicBezTo>
                                    <a:cubicBezTo>
                                      <a:pt x="92288" y="113393"/>
                                      <a:pt x="90811" y="114501"/>
                                      <a:pt x="88966" y="115609"/>
                                    </a:cubicBezTo>
                                    <a:cubicBezTo>
                                      <a:pt x="87120" y="116717"/>
                                      <a:pt x="85274" y="117456"/>
                                      <a:pt x="83428" y="118195"/>
                                    </a:cubicBezTo>
                                    <a:cubicBezTo>
                                      <a:pt x="81583" y="118933"/>
                                      <a:pt x="79737" y="119672"/>
                                      <a:pt x="77522" y="120411"/>
                                    </a:cubicBezTo>
                                    <a:cubicBezTo>
                                      <a:pt x="75676" y="121150"/>
                                      <a:pt x="73461" y="121519"/>
                                      <a:pt x="71615" y="121888"/>
                                    </a:cubicBezTo>
                                    <a:cubicBezTo>
                                      <a:pt x="69770" y="122258"/>
                                      <a:pt x="67555" y="122627"/>
                                      <a:pt x="65709" y="122996"/>
                                    </a:cubicBezTo>
                                    <a:cubicBezTo>
                                      <a:pt x="63863" y="123366"/>
                                      <a:pt x="61648" y="123366"/>
                                      <a:pt x="59803" y="123366"/>
                                    </a:cubicBezTo>
                                    <a:cubicBezTo>
                                      <a:pt x="57957" y="123366"/>
                                      <a:pt x="55742" y="123366"/>
                                      <a:pt x="53896" y="122996"/>
                                    </a:cubicBezTo>
                                    <a:cubicBezTo>
                                      <a:pt x="52050" y="122996"/>
                                      <a:pt x="49835" y="122627"/>
                                      <a:pt x="47990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1150"/>
                                    </a:cubicBezTo>
                                    <a:cubicBezTo>
                                      <a:pt x="39868" y="120411"/>
                                      <a:pt x="38023" y="120041"/>
                                      <a:pt x="36177" y="119303"/>
                                    </a:cubicBezTo>
                                    <a:cubicBezTo>
                                      <a:pt x="34331" y="118564"/>
                                      <a:pt x="32485" y="117825"/>
                                      <a:pt x="30640" y="116717"/>
                                    </a:cubicBezTo>
                                    <a:cubicBezTo>
                                      <a:pt x="28794" y="115609"/>
                                      <a:pt x="27317" y="114870"/>
                                      <a:pt x="25471" y="113762"/>
                                    </a:cubicBezTo>
                                    <a:cubicBezTo>
                                      <a:pt x="23995" y="112654"/>
                                      <a:pt x="22149" y="111546"/>
                                      <a:pt x="20673" y="110069"/>
                                    </a:cubicBezTo>
                                    <a:cubicBezTo>
                                      <a:pt x="19196" y="108961"/>
                                      <a:pt x="17719" y="107483"/>
                                      <a:pt x="16243" y="106006"/>
                                    </a:cubicBezTo>
                                    <a:cubicBezTo>
                                      <a:pt x="14766" y="104528"/>
                                      <a:pt x="13659" y="103051"/>
                                      <a:pt x="12182" y="101574"/>
                                    </a:cubicBezTo>
                                    <a:cubicBezTo>
                                      <a:pt x="11075" y="100096"/>
                                      <a:pt x="9967" y="98249"/>
                                      <a:pt x="8860" y="96772"/>
                                    </a:cubicBezTo>
                                    <a:cubicBezTo>
                                      <a:pt x="7752" y="94925"/>
                                      <a:pt x="7014" y="93448"/>
                                      <a:pt x="5906" y="91601"/>
                                    </a:cubicBezTo>
                                    <a:cubicBezTo>
                                      <a:pt x="5168" y="89754"/>
                                      <a:pt x="4061" y="87907"/>
                                      <a:pt x="3692" y="86061"/>
                                    </a:cubicBezTo>
                                    <a:cubicBezTo>
                                      <a:pt x="2953" y="84214"/>
                                      <a:pt x="2215" y="82367"/>
                                      <a:pt x="1846" y="80520"/>
                                    </a:cubicBezTo>
                                    <a:cubicBezTo>
                                      <a:pt x="1477" y="78673"/>
                                      <a:pt x="1107" y="76457"/>
                                      <a:pt x="738" y="74610"/>
                                    </a:cubicBezTo>
                                    <a:cubicBezTo>
                                      <a:pt x="369" y="72764"/>
                                      <a:pt x="369" y="70547"/>
                                      <a:pt x="0" y="68701"/>
                                    </a:cubicBezTo>
                                    <a:cubicBezTo>
                                      <a:pt x="0" y="66854"/>
                                      <a:pt x="0" y="64638"/>
                                      <a:pt x="0" y="62791"/>
                                    </a:cubicBezTo>
                                    <a:cubicBezTo>
                                      <a:pt x="0" y="60944"/>
                                      <a:pt x="369" y="58728"/>
                                      <a:pt x="369" y="56881"/>
                                    </a:cubicBezTo>
                                    <a:cubicBezTo>
                                      <a:pt x="1107" y="54296"/>
                                      <a:pt x="1477" y="52449"/>
                                      <a:pt x="1846" y="50602"/>
                                    </a:cubicBezTo>
                                    <a:cubicBezTo>
                                      <a:pt x="2215" y="48755"/>
                                      <a:pt x="2953" y="46539"/>
                                      <a:pt x="3692" y="44692"/>
                                    </a:cubicBezTo>
                                    <a:cubicBezTo>
                                      <a:pt x="4430" y="42846"/>
                                      <a:pt x="5168" y="40999"/>
                                      <a:pt x="5906" y="38783"/>
                                    </a:cubicBezTo>
                                    <a:cubicBezTo>
                                      <a:pt x="6645" y="36936"/>
                                      <a:pt x="7752" y="35089"/>
                                      <a:pt x="8860" y="33242"/>
                                    </a:cubicBezTo>
                                    <a:cubicBezTo>
                                      <a:pt x="9967" y="31396"/>
                                      <a:pt x="11075" y="29549"/>
                                      <a:pt x="12182" y="28071"/>
                                    </a:cubicBezTo>
                                    <a:cubicBezTo>
                                      <a:pt x="13289" y="26225"/>
                                      <a:pt x="14766" y="24747"/>
                                      <a:pt x="15874" y="23270"/>
                                    </a:cubicBezTo>
                                    <a:cubicBezTo>
                                      <a:pt x="17350" y="21792"/>
                                      <a:pt x="18458" y="20315"/>
                                      <a:pt x="20303" y="18837"/>
                                    </a:cubicBezTo>
                                    <a:cubicBezTo>
                                      <a:pt x="21780" y="17360"/>
                                      <a:pt x="23257" y="15882"/>
                                      <a:pt x="25102" y="14774"/>
                                    </a:cubicBezTo>
                                    <a:cubicBezTo>
                                      <a:pt x="26579" y="13297"/>
                                      <a:pt x="28425" y="12189"/>
                                      <a:pt x="30270" y="11081"/>
                                    </a:cubicBezTo>
                                    <a:cubicBezTo>
                                      <a:pt x="32116" y="9973"/>
                                      <a:pt x="33593" y="8865"/>
                                      <a:pt x="35439" y="7757"/>
                                    </a:cubicBezTo>
                                    <a:cubicBezTo>
                                      <a:pt x="37284" y="6648"/>
                                      <a:pt x="39130" y="5910"/>
                                      <a:pt x="40976" y="5171"/>
                                    </a:cubicBezTo>
                                    <a:cubicBezTo>
                                      <a:pt x="42822" y="4432"/>
                                      <a:pt x="44667" y="3694"/>
                                      <a:pt x="46882" y="2955"/>
                                    </a:cubicBezTo>
                                    <a:cubicBezTo>
                                      <a:pt x="48728" y="2216"/>
                                      <a:pt x="50943" y="1847"/>
                                      <a:pt x="52789" y="1477"/>
                                    </a:cubicBezTo>
                                    <a:cubicBezTo>
                                      <a:pt x="54634" y="1108"/>
                                      <a:pt x="56849" y="739"/>
                                      <a:pt x="58695" y="369"/>
                                    </a:cubicBezTo>
                                    <a:cubicBezTo>
                                      <a:pt x="60541" y="0"/>
                                      <a:pt x="62756" y="0"/>
                                      <a:pt x="64602" y="0"/>
                                    </a:cubicBezTo>
                                    <a:cubicBezTo>
                                      <a:pt x="66447" y="0"/>
                                      <a:pt x="68662" y="0"/>
                                      <a:pt x="70508" y="369"/>
                                    </a:cubicBezTo>
                                    <a:cubicBezTo>
                                      <a:pt x="72354" y="369"/>
                                      <a:pt x="74569" y="739"/>
                                      <a:pt x="76414" y="1108"/>
                                    </a:cubicBezTo>
                                    <a:cubicBezTo>
                                      <a:pt x="78629" y="1108"/>
                                      <a:pt x="80475" y="1477"/>
                                      <a:pt x="82321" y="2216"/>
                                    </a:cubicBezTo>
                                    <a:cubicBezTo>
                                      <a:pt x="84167" y="2955"/>
                                      <a:pt x="86012" y="3324"/>
                                      <a:pt x="87858" y="4063"/>
                                    </a:cubicBezTo>
                                    <a:cubicBezTo>
                                      <a:pt x="89704" y="4802"/>
                                      <a:pt x="91550" y="5540"/>
                                      <a:pt x="93395" y="6648"/>
                                    </a:cubicBezTo>
                                    <a:cubicBezTo>
                                      <a:pt x="95241" y="7757"/>
                                      <a:pt x="96718" y="8495"/>
                                      <a:pt x="98564" y="9603"/>
                                    </a:cubicBezTo>
                                    <a:cubicBezTo>
                                      <a:pt x="100040" y="10711"/>
                                      <a:pt x="101886" y="11819"/>
                                      <a:pt x="103363" y="13297"/>
                                    </a:cubicBezTo>
                                    <a:cubicBezTo>
                                      <a:pt x="104839" y="14405"/>
                                      <a:pt x="106316" y="15882"/>
                                      <a:pt x="107792" y="17360"/>
                                    </a:cubicBezTo>
                                    <a:cubicBezTo>
                                      <a:pt x="109269" y="18837"/>
                                      <a:pt x="110376" y="20315"/>
                                      <a:pt x="111853" y="21792"/>
                                    </a:cubicBezTo>
                                    <a:cubicBezTo>
                                      <a:pt x="112960" y="23270"/>
                                      <a:pt x="114068" y="25116"/>
                                      <a:pt x="115175" y="26594"/>
                                    </a:cubicBezTo>
                                    <a:cubicBezTo>
                                      <a:pt x="116283" y="28441"/>
                                      <a:pt x="117021" y="29918"/>
                                      <a:pt x="118129" y="31765"/>
                                    </a:cubicBezTo>
                                    <a:cubicBezTo>
                                      <a:pt x="118867" y="33612"/>
                                      <a:pt x="119974" y="35459"/>
                                      <a:pt x="120344" y="37305"/>
                                    </a:cubicBezTo>
                                    <a:cubicBezTo>
                                      <a:pt x="121082" y="39152"/>
                                      <a:pt x="121820" y="40999"/>
                                      <a:pt x="122189" y="42846"/>
                                    </a:cubicBezTo>
                                    <a:cubicBezTo>
                                      <a:pt x="122558" y="44692"/>
                                      <a:pt x="122928" y="46909"/>
                                      <a:pt x="123297" y="48755"/>
                                    </a:cubicBezTo>
                                    <a:cubicBezTo>
                                      <a:pt x="123666" y="50602"/>
                                      <a:pt x="123666" y="52818"/>
                                      <a:pt x="124035" y="54665"/>
                                    </a:cubicBezTo>
                                    <a:cubicBezTo>
                                      <a:pt x="124035" y="56512"/>
                                      <a:pt x="124035" y="58728"/>
                                      <a:pt x="124035" y="60575"/>
                                    </a:cubicBezTo>
                                    <a:cubicBezTo>
                                      <a:pt x="124035" y="62422"/>
                                      <a:pt x="123666" y="64638"/>
                                      <a:pt x="123666" y="66485"/>
                                    </a:cubicBezTo>
                                    <a:cubicBezTo>
                                      <a:pt x="123297" y="68331"/>
                                      <a:pt x="122928" y="70547"/>
                                      <a:pt x="122558" y="72394"/>
                                    </a:cubicBezTo>
                                    <a:cubicBezTo>
                                      <a:pt x="122189" y="74241"/>
                                      <a:pt x="121451" y="76457"/>
                                      <a:pt x="120713" y="78304"/>
                                    </a:cubicBezTo>
                                    <a:cubicBezTo>
                                      <a:pt x="119974" y="80151"/>
                                      <a:pt x="119236" y="81998"/>
                                      <a:pt x="118498" y="84214"/>
                                    </a:cubicBezTo>
                                    <a:cubicBezTo>
                                      <a:pt x="117759" y="86061"/>
                                      <a:pt x="116652" y="87907"/>
                                      <a:pt x="115545" y="89754"/>
                                    </a:cubicBezTo>
                                    <a:cubicBezTo>
                                      <a:pt x="114437" y="91601"/>
                                      <a:pt x="113330" y="93448"/>
                                      <a:pt x="112222" y="94925"/>
                                    </a:cubicBezTo>
                                    <a:cubicBezTo>
                                      <a:pt x="111115" y="96772"/>
                                      <a:pt x="109638" y="98249"/>
                                      <a:pt x="108531" y="99727"/>
                                    </a:cubicBezTo>
                                    <a:cubicBezTo>
                                      <a:pt x="107054" y="101574"/>
                                      <a:pt x="105577" y="103051"/>
                                      <a:pt x="104101" y="104528"/>
                                    </a:cubicBezTo>
                                    <a:lnTo>
                                      <a:pt x="104101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" name="Prostoročno: oblika 171"/>
                            <wps:cNvSpPr/>
                            <wps:spPr>
                              <a:xfrm>
                                <a:off x="206448" y="200783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" name="Prostoročno: oblika 172"/>
                            <wps:cNvSpPr/>
                            <wps:spPr>
                              <a:xfrm>
                                <a:off x="206448" y="2007831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8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5 h 227155"/>
                                  <a:gd name="connsiteX21" fmla="*/ 3599 w 227212"/>
                                  <a:gd name="connsiteY21" fmla="*/ 148113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80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20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5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1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3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8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6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2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5"/>
                                    </a:cubicBezTo>
                                    <a:cubicBezTo>
                                      <a:pt x="5814" y="155131"/>
                                      <a:pt x="4707" y="151437"/>
                                      <a:pt x="3599" y="148113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6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8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904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9"/>
                                      <a:pt x="19842" y="55034"/>
                                      <a:pt x="22057" y="52080"/>
                                    </a:cubicBezTo>
                                    <a:cubicBezTo>
                                      <a:pt x="24272" y="49125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5"/>
                                      <a:pt x="36823" y="34720"/>
                                    </a:cubicBezTo>
                                    <a:cubicBezTo>
                                      <a:pt x="39407" y="32134"/>
                                      <a:pt x="42360" y="29549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3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2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9"/>
                                      <a:pt x="197404" y="32134"/>
                                    </a:cubicBezTo>
                                    <a:cubicBezTo>
                                      <a:pt x="199988" y="34720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5"/>
                                    </a:cubicBezTo>
                                    <a:cubicBezTo>
                                      <a:pt x="212539" y="52080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1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3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726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3" name="Prostoročno: oblika 173"/>
                            <wps:cNvSpPr/>
                            <wps:spPr>
                              <a:xfrm>
                                <a:off x="413173" y="2222059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7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8994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5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29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1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" name="Prostoročno: oblika 174"/>
                            <wps:cNvSpPr/>
                            <wps:spPr>
                              <a:xfrm>
                                <a:off x="413173" y="2222059"/>
                                <a:ext cx="330206" cy="329467"/>
                              </a:xfrm>
                              <a:custGeom>
                                <a:avLst/>
                                <a:gdLst>
                                  <a:gd name="connsiteX0" fmla="*/ 277141 w 330206"/>
                                  <a:gd name="connsiteY0" fmla="*/ 279604 h 329467"/>
                                  <a:gd name="connsiteX1" fmla="*/ 264590 w 330206"/>
                                  <a:gd name="connsiteY1" fmla="*/ 290685 h 329467"/>
                                  <a:gd name="connsiteX2" fmla="*/ 251300 w 330206"/>
                                  <a:gd name="connsiteY2" fmla="*/ 300658 h 329467"/>
                                  <a:gd name="connsiteX3" fmla="*/ 237272 w 330206"/>
                                  <a:gd name="connsiteY3" fmla="*/ 309153 h 329467"/>
                                  <a:gd name="connsiteX4" fmla="*/ 222506 w 330206"/>
                                  <a:gd name="connsiteY4" fmla="*/ 316171 h 329467"/>
                                  <a:gd name="connsiteX5" fmla="*/ 207002 w 330206"/>
                                  <a:gd name="connsiteY5" fmla="*/ 321711 h 329467"/>
                                  <a:gd name="connsiteX6" fmla="*/ 191128 w 330206"/>
                                  <a:gd name="connsiteY6" fmla="*/ 325774 h 329467"/>
                                  <a:gd name="connsiteX7" fmla="*/ 174886 w 330206"/>
                                  <a:gd name="connsiteY7" fmla="*/ 328360 h 329467"/>
                                  <a:gd name="connsiteX8" fmla="*/ 158643 w 330206"/>
                                  <a:gd name="connsiteY8" fmla="*/ 329468 h 329467"/>
                                  <a:gd name="connsiteX9" fmla="*/ 142400 w 330206"/>
                                  <a:gd name="connsiteY9" fmla="*/ 329098 h 329467"/>
                                  <a:gd name="connsiteX10" fmla="*/ 126527 w 330206"/>
                                  <a:gd name="connsiteY10" fmla="*/ 326882 h 329467"/>
                                  <a:gd name="connsiteX11" fmla="*/ 111022 w 330206"/>
                                  <a:gd name="connsiteY11" fmla="*/ 323189 h 329467"/>
                                  <a:gd name="connsiteX12" fmla="*/ 95887 w 330206"/>
                                  <a:gd name="connsiteY12" fmla="*/ 318017 h 329467"/>
                                  <a:gd name="connsiteX13" fmla="*/ 81490 w 330206"/>
                                  <a:gd name="connsiteY13" fmla="*/ 311369 h 329467"/>
                                  <a:gd name="connsiteX14" fmla="*/ 67832 w 330206"/>
                                  <a:gd name="connsiteY14" fmla="*/ 303243 h 329467"/>
                                  <a:gd name="connsiteX15" fmla="*/ 55280 w 330206"/>
                                  <a:gd name="connsiteY15" fmla="*/ 293640 h 329467"/>
                                  <a:gd name="connsiteX16" fmla="*/ 43837 w 330206"/>
                                  <a:gd name="connsiteY16" fmla="*/ 282928 h 329467"/>
                                  <a:gd name="connsiteX17" fmla="*/ 33501 w 330206"/>
                                  <a:gd name="connsiteY17" fmla="*/ 271109 h 329467"/>
                                  <a:gd name="connsiteX18" fmla="*/ 24272 w 330206"/>
                                  <a:gd name="connsiteY18" fmla="*/ 258182 h 329467"/>
                                  <a:gd name="connsiteX19" fmla="*/ 16520 w 330206"/>
                                  <a:gd name="connsiteY19" fmla="*/ 244515 h 329467"/>
                                  <a:gd name="connsiteX20" fmla="*/ 10244 w 330206"/>
                                  <a:gd name="connsiteY20" fmla="*/ 230110 h 329467"/>
                                  <a:gd name="connsiteX21" fmla="*/ 5445 w 330206"/>
                                  <a:gd name="connsiteY21" fmla="*/ 214967 h 329467"/>
                                  <a:gd name="connsiteX22" fmla="*/ 2123 w 330206"/>
                                  <a:gd name="connsiteY22" fmla="*/ 199453 h 329467"/>
                                  <a:gd name="connsiteX23" fmla="*/ 277 w 330206"/>
                                  <a:gd name="connsiteY23" fmla="*/ 183571 h 329467"/>
                                  <a:gd name="connsiteX24" fmla="*/ 277 w 330206"/>
                                  <a:gd name="connsiteY24" fmla="*/ 167319 h 329467"/>
                                  <a:gd name="connsiteX25" fmla="*/ 1753 w 330206"/>
                                  <a:gd name="connsiteY25" fmla="*/ 151068 h 329467"/>
                                  <a:gd name="connsiteX26" fmla="*/ 4707 w 330206"/>
                                  <a:gd name="connsiteY26" fmla="*/ 135185 h 329467"/>
                                  <a:gd name="connsiteX27" fmla="*/ 9137 w 330206"/>
                                  <a:gd name="connsiteY27" fmla="*/ 119303 h 329467"/>
                                  <a:gd name="connsiteX28" fmla="*/ 15043 w 330206"/>
                                  <a:gd name="connsiteY28" fmla="*/ 104159 h 329467"/>
                                  <a:gd name="connsiteX29" fmla="*/ 22426 w 330206"/>
                                  <a:gd name="connsiteY29" fmla="*/ 89385 h 329467"/>
                                  <a:gd name="connsiteX30" fmla="*/ 31286 w 330206"/>
                                  <a:gd name="connsiteY30" fmla="*/ 75349 h 329467"/>
                                  <a:gd name="connsiteX31" fmla="*/ 41622 w 330206"/>
                                  <a:gd name="connsiteY31" fmla="*/ 62052 h 329467"/>
                                  <a:gd name="connsiteX32" fmla="*/ 53066 w 330206"/>
                                  <a:gd name="connsiteY32" fmla="*/ 49863 h 329467"/>
                                  <a:gd name="connsiteX33" fmla="*/ 65617 w 330206"/>
                                  <a:gd name="connsiteY33" fmla="*/ 38783 h 329467"/>
                                  <a:gd name="connsiteX34" fmla="*/ 78906 w 330206"/>
                                  <a:gd name="connsiteY34" fmla="*/ 28810 h 329467"/>
                                  <a:gd name="connsiteX35" fmla="*/ 92934 w 330206"/>
                                  <a:gd name="connsiteY35" fmla="*/ 20315 h 329467"/>
                                  <a:gd name="connsiteX36" fmla="*/ 107700 w 330206"/>
                                  <a:gd name="connsiteY36" fmla="*/ 13297 h 329467"/>
                                  <a:gd name="connsiteX37" fmla="*/ 123204 w 330206"/>
                                  <a:gd name="connsiteY37" fmla="*/ 7756 h 329467"/>
                                  <a:gd name="connsiteX38" fmla="*/ 139078 w 330206"/>
                                  <a:gd name="connsiteY38" fmla="*/ 3694 h 329467"/>
                                  <a:gd name="connsiteX39" fmla="*/ 155321 w 330206"/>
                                  <a:gd name="connsiteY39" fmla="*/ 1108 h 329467"/>
                                  <a:gd name="connsiteX40" fmla="*/ 171563 w 330206"/>
                                  <a:gd name="connsiteY40" fmla="*/ 0 h 329467"/>
                                  <a:gd name="connsiteX41" fmla="*/ 187806 w 330206"/>
                                  <a:gd name="connsiteY41" fmla="*/ 369 h 329467"/>
                                  <a:gd name="connsiteX42" fmla="*/ 203680 w 330206"/>
                                  <a:gd name="connsiteY42" fmla="*/ 2585 h 329467"/>
                                  <a:gd name="connsiteX43" fmla="*/ 219184 w 330206"/>
                                  <a:gd name="connsiteY43" fmla="*/ 6279 h 329467"/>
                                  <a:gd name="connsiteX44" fmla="*/ 234319 w 330206"/>
                                  <a:gd name="connsiteY44" fmla="*/ 11450 h 329467"/>
                                  <a:gd name="connsiteX45" fmla="*/ 248716 w 330206"/>
                                  <a:gd name="connsiteY45" fmla="*/ 18099 h 329467"/>
                                  <a:gd name="connsiteX46" fmla="*/ 262375 w 330206"/>
                                  <a:gd name="connsiteY46" fmla="*/ 26224 h 329467"/>
                                  <a:gd name="connsiteX47" fmla="*/ 274926 w 330206"/>
                                  <a:gd name="connsiteY47" fmla="*/ 35828 h 329467"/>
                                  <a:gd name="connsiteX48" fmla="*/ 286370 w 330206"/>
                                  <a:gd name="connsiteY48" fmla="*/ 46539 h 329467"/>
                                  <a:gd name="connsiteX49" fmla="*/ 296706 w 330206"/>
                                  <a:gd name="connsiteY49" fmla="*/ 58359 h 329467"/>
                                  <a:gd name="connsiteX50" fmla="*/ 305935 w 330206"/>
                                  <a:gd name="connsiteY50" fmla="*/ 71286 h 329467"/>
                                  <a:gd name="connsiteX51" fmla="*/ 313687 w 330206"/>
                                  <a:gd name="connsiteY51" fmla="*/ 84952 h 329467"/>
                                  <a:gd name="connsiteX52" fmla="*/ 319962 w 330206"/>
                                  <a:gd name="connsiteY52" fmla="*/ 99357 h 329467"/>
                                  <a:gd name="connsiteX53" fmla="*/ 324761 w 330206"/>
                                  <a:gd name="connsiteY53" fmla="*/ 114501 h 329467"/>
                                  <a:gd name="connsiteX54" fmla="*/ 328084 w 330206"/>
                                  <a:gd name="connsiteY54" fmla="*/ 130014 h 329467"/>
                                  <a:gd name="connsiteX55" fmla="*/ 329929 w 330206"/>
                                  <a:gd name="connsiteY55" fmla="*/ 145897 h 329467"/>
                                  <a:gd name="connsiteX56" fmla="*/ 329929 w 330206"/>
                                  <a:gd name="connsiteY56" fmla="*/ 162148 h 329467"/>
                                  <a:gd name="connsiteX57" fmla="*/ 328453 w 330206"/>
                                  <a:gd name="connsiteY57" fmla="*/ 178400 h 329467"/>
                                  <a:gd name="connsiteX58" fmla="*/ 325500 w 330206"/>
                                  <a:gd name="connsiteY58" fmla="*/ 194282 h 329467"/>
                                  <a:gd name="connsiteX59" fmla="*/ 321070 w 330206"/>
                                  <a:gd name="connsiteY59" fmla="*/ 210165 h 329467"/>
                                  <a:gd name="connsiteX60" fmla="*/ 315163 w 330206"/>
                                  <a:gd name="connsiteY60" fmla="*/ 225309 h 329467"/>
                                  <a:gd name="connsiteX61" fmla="*/ 307780 w 330206"/>
                                  <a:gd name="connsiteY61" fmla="*/ 240083 h 329467"/>
                                  <a:gd name="connsiteX62" fmla="*/ 298921 w 330206"/>
                                  <a:gd name="connsiteY62" fmla="*/ 254119 h 329467"/>
                                  <a:gd name="connsiteX63" fmla="*/ 288584 w 330206"/>
                                  <a:gd name="connsiteY63" fmla="*/ 267416 h 329467"/>
                                  <a:gd name="connsiteX64" fmla="*/ 277141 w 330206"/>
                                  <a:gd name="connsiteY64" fmla="*/ 279604 h 329467"/>
                                  <a:gd name="connsiteX65" fmla="*/ 277141 w 330206"/>
                                  <a:gd name="connsiteY65" fmla="*/ 279604 h 3294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30206" h="329467">
                                    <a:moveTo>
                                      <a:pt x="277141" y="279604"/>
                                    </a:moveTo>
                                    <a:cubicBezTo>
                                      <a:pt x="273080" y="283667"/>
                                      <a:pt x="269019" y="286991"/>
                                      <a:pt x="264590" y="290685"/>
                                    </a:cubicBezTo>
                                    <a:cubicBezTo>
                                      <a:pt x="260160" y="294009"/>
                                      <a:pt x="255730" y="297333"/>
                                      <a:pt x="251300" y="300658"/>
                                    </a:cubicBezTo>
                                    <a:cubicBezTo>
                                      <a:pt x="246870" y="303612"/>
                                      <a:pt x="242071" y="306567"/>
                                      <a:pt x="237272" y="309153"/>
                                    </a:cubicBezTo>
                                    <a:cubicBezTo>
                                      <a:pt x="232473" y="311738"/>
                                      <a:pt x="227305" y="314324"/>
                                      <a:pt x="222506" y="316171"/>
                                    </a:cubicBezTo>
                                    <a:cubicBezTo>
                                      <a:pt x="217338" y="318387"/>
                                      <a:pt x="212170" y="320234"/>
                                      <a:pt x="207002" y="321711"/>
                                    </a:cubicBezTo>
                                    <a:cubicBezTo>
                                      <a:pt x="201834" y="323189"/>
                                      <a:pt x="196666" y="324666"/>
                                      <a:pt x="191128" y="325774"/>
                                    </a:cubicBezTo>
                                    <a:cubicBezTo>
                                      <a:pt x="185960" y="326882"/>
                                      <a:pt x="180423" y="327621"/>
                                      <a:pt x="174886" y="328360"/>
                                    </a:cubicBezTo>
                                    <a:cubicBezTo>
                                      <a:pt x="169348" y="329098"/>
                                      <a:pt x="164180" y="329468"/>
                                      <a:pt x="158643" y="329468"/>
                                    </a:cubicBezTo>
                                    <a:cubicBezTo>
                                      <a:pt x="153106" y="329468"/>
                                      <a:pt x="147938" y="329468"/>
                                      <a:pt x="142400" y="329098"/>
                                    </a:cubicBezTo>
                                    <a:cubicBezTo>
                                      <a:pt x="137232" y="328729"/>
                                      <a:pt x="131695" y="327990"/>
                                      <a:pt x="126527" y="326882"/>
                                    </a:cubicBezTo>
                                    <a:cubicBezTo>
                                      <a:pt x="121359" y="325774"/>
                                      <a:pt x="116191" y="324666"/>
                                      <a:pt x="111022" y="323189"/>
                                    </a:cubicBezTo>
                                    <a:cubicBezTo>
                                      <a:pt x="105854" y="321711"/>
                                      <a:pt x="101055" y="319864"/>
                                      <a:pt x="95887" y="318017"/>
                                    </a:cubicBezTo>
                                    <a:cubicBezTo>
                                      <a:pt x="91088" y="316171"/>
                                      <a:pt x="86289" y="313955"/>
                                      <a:pt x="81490" y="311369"/>
                                    </a:cubicBezTo>
                                    <a:cubicBezTo>
                                      <a:pt x="76691" y="308783"/>
                                      <a:pt x="72261" y="306198"/>
                                      <a:pt x="67832" y="303243"/>
                                    </a:cubicBezTo>
                                    <a:cubicBezTo>
                                      <a:pt x="63402" y="300288"/>
                                      <a:pt x="59341" y="297333"/>
                                      <a:pt x="55280" y="293640"/>
                                    </a:cubicBezTo>
                                    <a:cubicBezTo>
                                      <a:pt x="51220" y="290316"/>
                                      <a:pt x="47528" y="286622"/>
                                      <a:pt x="43837" y="282928"/>
                                    </a:cubicBezTo>
                                    <a:cubicBezTo>
                                      <a:pt x="40145" y="279235"/>
                                      <a:pt x="36823" y="275172"/>
                                      <a:pt x="33501" y="271109"/>
                                    </a:cubicBezTo>
                                    <a:cubicBezTo>
                                      <a:pt x="30178" y="267046"/>
                                      <a:pt x="27225" y="262614"/>
                                      <a:pt x="24272" y="258182"/>
                                    </a:cubicBezTo>
                                    <a:cubicBezTo>
                                      <a:pt x="21319" y="253749"/>
                                      <a:pt x="18734" y="249317"/>
                                      <a:pt x="16520" y="244515"/>
                                    </a:cubicBezTo>
                                    <a:cubicBezTo>
                                      <a:pt x="14305" y="239714"/>
                                      <a:pt x="12090" y="234912"/>
                                      <a:pt x="10244" y="230110"/>
                                    </a:cubicBezTo>
                                    <a:cubicBezTo>
                                      <a:pt x="8398" y="225309"/>
                                      <a:pt x="6922" y="220138"/>
                                      <a:pt x="5445" y="214967"/>
                                    </a:cubicBezTo>
                                    <a:cubicBezTo>
                                      <a:pt x="3968" y="209795"/>
                                      <a:pt x="2861" y="204624"/>
                                      <a:pt x="2123" y="199453"/>
                                    </a:cubicBezTo>
                                    <a:cubicBezTo>
                                      <a:pt x="1384" y="194282"/>
                                      <a:pt x="646" y="188742"/>
                                      <a:pt x="277" y="183571"/>
                                    </a:cubicBezTo>
                                    <a:cubicBezTo>
                                      <a:pt x="-92" y="178031"/>
                                      <a:pt x="-92" y="172860"/>
                                      <a:pt x="277" y="167319"/>
                                    </a:cubicBezTo>
                                    <a:cubicBezTo>
                                      <a:pt x="646" y="161779"/>
                                      <a:pt x="1015" y="156608"/>
                                      <a:pt x="1753" y="151068"/>
                                    </a:cubicBezTo>
                                    <a:cubicBezTo>
                                      <a:pt x="2492" y="145527"/>
                                      <a:pt x="3599" y="140356"/>
                                      <a:pt x="4707" y="135185"/>
                                    </a:cubicBezTo>
                                    <a:cubicBezTo>
                                      <a:pt x="5814" y="130014"/>
                                      <a:pt x="7660" y="124474"/>
                                      <a:pt x="9137" y="119303"/>
                                    </a:cubicBezTo>
                                    <a:cubicBezTo>
                                      <a:pt x="10982" y="114132"/>
                                      <a:pt x="12828" y="108961"/>
                                      <a:pt x="15043" y="104159"/>
                                    </a:cubicBezTo>
                                    <a:cubicBezTo>
                                      <a:pt x="17258" y="98988"/>
                                      <a:pt x="19842" y="94186"/>
                                      <a:pt x="22426" y="89385"/>
                                    </a:cubicBezTo>
                                    <a:cubicBezTo>
                                      <a:pt x="25010" y="84583"/>
                                      <a:pt x="27963" y="79781"/>
                                      <a:pt x="31286" y="75349"/>
                                    </a:cubicBezTo>
                                    <a:cubicBezTo>
                                      <a:pt x="34608" y="70917"/>
                                      <a:pt x="37930" y="66484"/>
                                      <a:pt x="41622" y="62052"/>
                                    </a:cubicBezTo>
                                    <a:cubicBezTo>
                                      <a:pt x="45313" y="57989"/>
                                      <a:pt x="49005" y="53926"/>
                                      <a:pt x="53066" y="49863"/>
                                    </a:cubicBezTo>
                                    <a:cubicBezTo>
                                      <a:pt x="57126" y="45800"/>
                                      <a:pt x="61187" y="42476"/>
                                      <a:pt x="65617" y="38783"/>
                                    </a:cubicBezTo>
                                    <a:cubicBezTo>
                                      <a:pt x="70047" y="35458"/>
                                      <a:pt x="74476" y="32134"/>
                                      <a:pt x="78906" y="28810"/>
                                    </a:cubicBezTo>
                                    <a:cubicBezTo>
                                      <a:pt x="83336" y="25855"/>
                                      <a:pt x="88135" y="22900"/>
                                      <a:pt x="92934" y="20315"/>
                                    </a:cubicBezTo>
                                    <a:cubicBezTo>
                                      <a:pt x="97733" y="17729"/>
                                      <a:pt x="102901" y="15144"/>
                                      <a:pt x="107700" y="13297"/>
                                    </a:cubicBezTo>
                                    <a:cubicBezTo>
                                      <a:pt x="112868" y="11081"/>
                                      <a:pt x="118036" y="9234"/>
                                      <a:pt x="123204" y="7756"/>
                                    </a:cubicBezTo>
                                    <a:cubicBezTo>
                                      <a:pt x="128373" y="6279"/>
                                      <a:pt x="133541" y="4802"/>
                                      <a:pt x="139078" y="3694"/>
                                    </a:cubicBezTo>
                                    <a:cubicBezTo>
                                      <a:pt x="144246" y="2585"/>
                                      <a:pt x="149783" y="1847"/>
                                      <a:pt x="155321" y="1108"/>
                                    </a:cubicBezTo>
                                    <a:cubicBezTo>
                                      <a:pt x="160858" y="369"/>
                                      <a:pt x="166026" y="0"/>
                                      <a:pt x="171563" y="0"/>
                                    </a:cubicBezTo>
                                    <a:cubicBezTo>
                                      <a:pt x="177101" y="0"/>
                                      <a:pt x="182269" y="0"/>
                                      <a:pt x="187806" y="369"/>
                                    </a:cubicBezTo>
                                    <a:cubicBezTo>
                                      <a:pt x="192974" y="739"/>
                                      <a:pt x="198511" y="1477"/>
                                      <a:pt x="203680" y="2585"/>
                                    </a:cubicBezTo>
                                    <a:cubicBezTo>
                                      <a:pt x="208848" y="3694"/>
                                      <a:pt x="214016" y="4802"/>
                                      <a:pt x="219184" y="6279"/>
                                    </a:cubicBezTo>
                                    <a:cubicBezTo>
                                      <a:pt x="224352" y="7756"/>
                                      <a:pt x="229151" y="9603"/>
                                      <a:pt x="234319" y="11450"/>
                                    </a:cubicBezTo>
                                    <a:cubicBezTo>
                                      <a:pt x="239118" y="13297"/>
                                      <a:pt x="243917" y="15513"/>
                                      <a:pt x="248716" y="18099"/>
                                    </a:cubicBezTo>
                                    <a:cubicBezTo>
                                      <a:pt x="253515" y="20684"/>
                                      <a:pt x="257945" y="23270"/>
                                      <a:pt x="262375" y="26224"/>
                                    </a:cubicBezTo>
                                    <a:cubicBezTo>
                                      <a:pt x="266805" y="29179"/>
                                      <a:pt x="270865" y="32134"/>
                                      <a:pt x="274926" y="35828"/>
                                    </a:cubicBezTo>
                                    <a:cubicBezTo>
                                      <a:pt x="278987" y="39152"/>
                                      <a:pt x="282678" y="42846"/>
                                      <a:pt x="286370" y="46539"/>
                                    </a:cubicBezTo>
                                    <a:cubicBezTo>
                                      <a:pt x="290061" y="50233"/>
                                      <a:pt x="293383" y="54296"/>
                                      <a:pt x="296706" y="58359"/>
                                    </a:cubicBezTo>
                                    <a:cubicBezTo>
                                      <a:pt x="300028" y="62422"/>
                                      <a:pt x="302981" y="66854"/>
                                      <a:pt x="305935" y="71286"/>
                                    </a:cubicBezTo>
                                    <a:cubicBezTo>
                                      <a:pt x="308888" y="75718"/>
                                      <a:pt x="311472" y="80151"/>
                                      <a:pt x="313687" y="84952"/>
                                    </a:cubicBezTo>
                                    <a:cubicBezTo>
                                      <a:pt x="315902" y="89754"/>
                                      <a:pt x="318117" y="94556"/>
                                      <a:pt x="319962" y="99357"/>
                                    </a:cubicBezTo>
                                    <a:cubicBezTo>
                                      <a:pt x="321808" y="104159"/>
                                      <a:pt x="323285" y="109330"/>
                                      <a:pt x="324761" y="114501"/>
                                    </a:cubicBezTo>
                                    <a:cubicBezTo>
                                      <a:pt x="326238" y="119672"/>
                                      <a:pt x="327345" y="124843"/>
                                      <a:pt x="328084" y="130014"/>
                                    </a:cubicBezTo>
                                    <a:cubicBezTo>
                                      <a:pt x="328822" y="135185"/>
                                      <a:pt x="329560" y="140726"/>
                                      <a:pt x="329929" y="145897"/>
                                    </a:cubicBezTo>
                                    <a:cubicBezTo>
                                      <a:pt x="330299" y="151437"/>
                                      <a:pt x="330299" y="156608"/>
                                      <a:pt x="329929" y="162148"/>
                                    </a:cubicBezTo>
                                    <a:cubicBezTo>
                                      <a:pt x="329560" y="167689"/>
                                      <a:pt x="329191" y="172860"/>
                                      <a:pt x="328453" y="178400"/>
                                    </a:cubicBezTo>
                                    <a:cubicBezTo>
                                      <a:pt x="327715" y="183940"/>
                                      <a:pt x="326607" y="189111"/>
                                      <a:pt x="325500" y="194282"/>
                                    </a:cubicBezTo>
                                    <a:cubicBezTo>
                                      <a:pt x="324392" y="199453"/>
                                      <a:pt x="322546" y="204994"/>
                                      <a:pt x="321070" y="210165"/>
                                    </a:cubicBezTo>
                                    <a:cubicBezTo>
                                      <a:pt x="319224" y="215336"/>
                                      <a:pt x="317378" y="220507"/>
                                      <a:pt x="315163" y="225309"/>
                                    </a:cubicBezTo>
                                    <a:cubicBezTo>
                                      <a:pt x="312948" y="230480"/>
                                      <a:pt x="310364" y="235281"/>
                                      <a:pt x="307780" y="240083"/>
                                    </a:cubicBezTo>
                                    <a:cubicBezTo>
                                      <a:pt x="305196" y="244885"/>
                                      <a:pt x="302243" y="249686"/>
                                      <a:pt x="298921" y="254119"/>
                                    </a:cubicBezTo>
                                    <a:cubicBezTo>
                                      <a:pt x="295598" y="258551"/>
                                      <a:pt x="292276" y="262983"/>
                                      <a:pt x="288584" y="267416"/>
                                    </a:cubicBezTo>
                                    <a:cubicBezTo>
                                      <a:pt x="284893" y="271478"/>
                                      <a:pt x="281201" y="275541"/>
                                      <a:pt x="277141" y="279604"/>
                                    </a:cubicBezTo>
                                    <a:lnTo>
                                      <a:pt x="277141" y="2796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5" name="Prostoročno: oblika 175"/>
                            <wps:cNvSpPr/>
                            <wps:spPr>
                              <a:xfrm>
                                <a:off x="723629" y="2538599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4 h 227155"/>
                                  <a:gd name="connsiteX21" fmla="*/ 3599 w 227212"/>
                                  <a:gd name="connsiteY21" fmla="*/ 148112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79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19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4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0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2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5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1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4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2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7962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8"/>
                                      <a:pt x="19842" y="55034"/>
                                      <a:pt x="22057" y="52079"/>
                                    </a:cubicBezTo>
                                    <a:cubicBezTo>
                                      <a:pt x="24272" y="49124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19"/>
                                    </a:cubicBezTo>
                                    <a:cubicBezTo>
                                      <a:pt x="39407" y="32134"/>
                                      <a:pt x="42360" y="29548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8"/>
                                      <a:pt x="197404" y="32134"/>
                                    </a:cubicBezTo>
                                    <a:cubicBezTo>
                                      <a:pt x="199988" y="34719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4"/>
                                    </a:cubicBezTo>
                                    <a:cubicBezTo>
                                      <a:pt x="212539" y="52079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0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2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" name="Prostoročno: oblika 176"/>
                            <wps:cNvSpPr/>
                            <wps:spPr>
                              <a:xfrm>
                                <a:off x="723629" y="2538599"/>
                                <a:ext cx="227212" cy="227155"/>
                              </a:xfrm>
                              <a:custGeom>
                                <a:avLst/>
                                <a:gdLst>
                                  <a:gd name="connsiteX0" fmla="*/ 190390 w 227212"/>
                                  <a:gd name="connsiteY0" fmla="*/ 192436 h 227155"/>
                                  <a:gd name="connsiteX1" fmla="*/ 181900 w 227212"/>
                                  <a:gd name="connsiteY1" fmla="*/ 200192 h 227155"/>
                                  <a:gd name="connsiteX2" fmla="*/ 172671 w 227212"/>
                                  <a:gd name="connsiteY2" fmla="*/ 206841 h 227155"/>
                                  <a:gd name="connsiteX3" fmla="*/ 163073 w 227212"/>
                                  <a:gd name="connsiteY3" fmla="*/ 212750 h 227155"/>
                                  <a:gd name="connsiteX4" fmla="*/ 152737 w 227212"/>
                                  <a:gd name="connsiteY4" fmla="*/ 217552 h 227155"/>
                                  <a:gd name="connsiteX5" fmla="*/ 142031 w 227212"/>
                                  <a:gd name="connsiteY5" fmla="*/ 221615 h 227155"/>
                                  <a:gd name="connsiteX6" fmla="*/ 130957 w 227212"/>
                                  <a:gd name="connsiteY6" fmla="*/ 224570 h 227155"/>
                                  <a:gd name="connsiteX7" fmla="*/ 119882 w 227212"/>
                                  <a:gd name="connsiteY7" fmla="*/ 226417 h 227155"/>
                                  <a:gd name="connsiteX8" fmla="*/ 108807 w 227212"/>
                                  <a:gd name="connsiteY8" fmla="*/ 227155 h 227155"/>
                                  <a:gd name="connsiteX9" fmla="*/ 97733 w 227212"/>
                                  <a:gd name="connsiteY9" fmla="*/ 226786 h 227155"/>
                                  <a:gd name="connsiteX10" fmla="*/ 86658 w 227212"/>
                                  <a:gd name="connsiteY10" fmla="*/ 225309 h 227155"/>
                                  <a:gd name="connsiteX11" fmla="*/ 75953 w 227212"/>
                                  <a:gd name="connsiteY11" fmla="*/ 222723 h 227155"/>
                                  <a:gd name="connsiteX12" fmla="*/ 65617 w 227212"/>
                                  <a:gd name="connsiteY12" fmla="*/ 219030 h 227155"/>
                                  <a:gd name="connsiteX13" fmla="*/ 55650 w 227212"/>
                                  <a:gd name="connsiteY13" fmla="*/ 214597 h 227155"/>
                                  <a:gd name="connsiteX14" fmla="*/ 46421 w 227212"/>
                                  <a:gd name="connsiteY14" fmla="*/ 209057 h 227155"/>
                                  <a:gd name="connsiteX15" fmla="*/ 37930 w 227212"/>
                                  <a:gd name="connsiteY15" fmla="*/ 202408 h 227155"/>
                                  <a:gd name="connsiteX16" fmla="*/ 29809 w 227212"/>
                                  <a:gd name="connsiteY16" fmla="*/ 195021 h 227155"/>
                                  <a:gd name="connsiteX17" fmla="*/ 22795 w 227212"/>
                                  <a:gd name="connsiteY17" fmla="*/ 186895 h 227155"/>
                                  <a:gd name="connsiteX18" fmla="*/ 16520 w 227212"/>
                                  <a:gd name="connsiteY18" fmla="*/ 178031 h 227155"/>
                                  <a:gd name="connsiteX19" fmla="*/ 11351 w 227212"/>
                                  <a:gd name="connsiteY19" fmla="*/ 168427 h 227155"/>
                                  <a:gd name="connsiteX20" fmla="*/ 6922 w 227212"/>
                                  <a:gd name="connsiteY20" fmla="*/ 158454 h 227155"/>
                                  <a:gd name="connsiteX21" fmla="*/ 3599 w 227212"/>
                                  <a:gd name="connsiteY21" fmla="*/ 148112 h 227155"/>
                                  <a:gd name="connsiteX22" fmla="*/ 1384 w 227212"/>
                                  <a:gd name="connsiteY22" fmla="*/ 137401 h 227155"/>
                                  <a:gd name="connsiteX23" fmla="*/ 277 w 227212"/>
                                  <a:gd name="connsiteY23" fmla="*/ 126320 h 227155"/>
                                  <a:gd name="connsiteX24" fmla="*/ 277 w 227212"/>
                                  <a:gd name="connsiteY24" fmla="*/ 115240 h 227155"/>
                                  <a:gd name="connsiteX25" fmla="*/ 1384 w 227212"/>
                                  <a:gd name="connsiteY25" fmla="*/ 104159 h 227155"/>
                                  <a:gd name="connsiteX26" fmla="*/ 3599 w 227212"/>
                                  <a:gd name="connsiteY26" fmla="*/ 93078 h 227155"/>
                                  <a:gd name="connsiteX27" fmla="*/ 6552 w 227212"/>
                                  <a:gd name="connsiteY27" fmla="*/ 82367 h 227155"/>
                                  <a:gd name="connsiteX28" fmla="*/ 10613 w 227212"/>
                                  <a:gd name="connsiteY28" fmla="*/ 71655 h 227155"/>
                                  <a:gd name="connsiteX29" fmla="*/ 15781 w 227212"/>
                                  <a:gd name="connsiteY29" fmla="*/ 61683 h 227155"/>
                                  <a:gd name="connsiteX30" fmla="*/ 22057 w 227212"/>
                                  <a:gd name="connsiteY30" fmla="*/ 52079 h 227155"/>
                                  <a:gd name="connsiteX31" fmla="*/ 29071 w 227212"/>
                                  <a:gd name="connsiteY31" fmla="*/ 43215 h 227155"/>
                                  <a:gd name="connsiteX32" fmla="*/ 36823 w 227212"/>
                                  <a:gd name="connsiteY32" fmla="*/ 34719 h 227155"/>
                                  <a:gd name="connsiteX33" fmla="*/ 45313 w 227212"/>
                                  <a:gd name="connsiteY33" fmla="*/ 26963 h 227155"/>
                                  <a:gd name="connsiteX34" fmla="*/ 54542 w 227212"/>
                                  <a:gd name="connsiteY34" fmla="*/ 20315 h 227155"/>
                                  <a:gd name="connsiteX35" fmla="*/ 64140 w 227212"/>
                                  <a:gd name="connsiteY35" fmla="*/ 14405 h 227155"/>
                                  <a:gd name="connsiteX36" fmla="*/ 74476 w 227212"/>
                                  <a:gd name="connsiteY36" fmla="*/ 9603 h 227155"/>
                                  <a:gd name="connsiteX37" fmla="*/ 85182 w 227212"/>
                                  <a:gd name="connsiteY37" fmla="*/ 5540 h 227155"/>
                                  <a:gd name="connsiteX38" fmla="*/ 96256 w 227212"/>
                                  <a:gd name="connsiteY38" fmla="*/ 2585 h 227155"/>
                                  <a:gd name="connsiteX39" fmla="*/ 107331 w 227212"/>
                                  <a:gd name="connsiteY39" fmla="*/ 739 h 227155"/>
                                  <a:gd name="connsiteX40" fmla="*/ 118405 w 227212"/>
                                  <a:gd name="connsiteY40" fmla="*/ 0 h 227155"/>
                                  <a:gd name="connsiteX41" fmla="*/ 129480 w 227212"/>
                                  <a:gd name="connsiteY41" fmla="*/ 369 h 227155"/>
                                  <a:gd name="connsiteX42" fmla="*/ 140555 w 227212"/>
                                  <a:gd name="connsiteY42" fmla="*/ 1847 h 227155"/>
                                  <a:gd name="connsiteX43" fmla="*/ 151260 w 227212"/>
                                  <a:gd name="connsiteY43" fmla="*/ 4432 h 227155"/>
                                  <a:gd name="connsiteX44" fmla="*/ 161596 w 227212"/>
                                  <a:gd name="connsiteY44" fmla="*/ 8126 h 227155"/>
                                  <a:gd name="connsiteX45" fmla="*/ 171563 w 227212"/>
                                  <a:gd name="connsiteY45" fmla="*/ 12558 h 227155"/>
                                  <a:gd name="connsiteX46" fmla="*/ 180792 w 227212"/>
                                  <a:gd name="connsiteY46" fmla="*/ 18098 h 227155"/>
                                  <a:gd name="connsiteX47" fmla="*/ 189283 w 227212"/>
                                  <a:gd name="connsiteY47" fmla="*/ 24747 h 227155"/>
                                  <a:gd name="connsiteX48" fmla="*/ 197404 w 227212"/>
                                  <a:gd name="connsiteY48" fmla="*/ 32134 h 227155"/>
                                  <a:gd name="connsiteX49" fmla="*/ 204418 w 227212"/>
                                  <a:gd name="connsiteY49" fmla="*/ 40260 h 227155"/>
                                  <a:gd name="connsiteX50" fmla="*/ 210693 w 227212"/>
                                  <a:gd name="connsiteY50" fmla="*/ 49124 h 227155"/>
                                  <a:gd name="connsiteX51" fmla="*/ 215862 w 227212"/>
                                  <a:gd name="connsiteY51" fmla="*/ 58728 h 227155"/>
                                  <a:gd name="connsiteX52" fmla="*/ 220291 w 227212"/>
                                  <a:gd name="connsiteY52" fmla="*/ 68700 h 227155"/>
                                  <a:gd name="connsiteX53" fmla="*/ 223614 w 227212"/>
                                  <a:gd name="connsiteY53" fmla="*/ 79043 h 227155"/>
                                  <a:gd name="connsiteX54" fmla="*/ 225829 w 227212"/>
                                  <a:gd name="connsiteY54" fmla="*/ 89754 h 227155"/>
                                  <a:gd name="connsiteX55" fmla="*/ 226936 w 227212"/>
                                  <a:gd name="connsiteY55" fmla="*/ 100835 h 227155"/>
                                  <a:gd name="connsiteX56" fmla="*/ 226936 w 227212"/>
                                  <a:gd name="connsiteY56" fmla="*/ 111916 h 227155"/>
                                  <a:gd name="connsiteX57" fmla="*/ 225829 w 227212"/>
                                  <a:gd name="connsiteY57" fmla="*/ 122996 h 227155"/>
                                  <a:gd name="connsiteX58" fmla="*/ 223614 w 227212"/>
                                  <a:gd name="connsiteY58" fmla="*/ 134077 h 227155"/>
                                  <a:gd name="connsiteX59" fmla="*/ 220660 w 227212"/>
                                  <a:gd name="connsiteY59" fmla="*/ 144788 h 227155"/>
                                  <a:gd name="connsiteX60" fmla="*/ 216600 w 227212"/>
                                  <a:gd name="connsiteY60" fmla="*/ 155500 h 227155"/>
                                  <a:gd name="connsiteX61" fmla="*/ 211432 w 227212"/>
                                  <a:gd name="connsiteY61" fmla="*/ 165472 h 227155"/>
                                  <a:gd name="connsiteX62" fmla="*/ 205156 w 227212"/>
                                  <a:gd name="connsiteY62" fmla="*/ 175076 h 227155"/>
                                  <a:gd name="connsiteX63" fmla="*/ 198142 w 227212"/>
                                  <a:gd name="connsiteY63" fmla="*/ 183940 h 227155"/>
                                  <a:gd name="connsiteX64" fmla="*/ 190390 w 227212"/>
                                  <a:gd name="connsiteY64" fmla="*/ 192436 h 227155"/>
                                  <a:gd name="connsiteX65" fmla="*/ 190390 w 227212"/>
                                  <a:gd name="connsiteY65" fmla="*/ 192436 h 22715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27212" h="227155">
                                    <a:moveTo>
                                      <a:pt x="190390" y="192436"/>
                                    </a:moveTo>
                                    <a:cubicBezTo>
                                      <a:pt x="187806" y="195021"/>
                                      <a:pt x="184853" y="197607"/>
                                      <a:pt x="181900" y="200192"/>
                                    </a:cubicBezTo>
                                    <a:cubicBezTo>
                                      <a:pt x="178946" y="202778"/>
                                      <a:pt x="175993" y="204994"/>
                                      <a:pt x="172671" y="206841"/>
                                    </a:cubicBezTo>
                                    <a:cubicBezTo>
                                      <a:pt x="169348" y="209057"/>
                                      <a:pt x="166395" y="210904"/>
                                      <a:pt x="163073" y="212750"/>
                                    </a:cubicBezTo>
                                    <a:cubicBezTo>
                                      <a:pt x="159750" y="214597"/>
                                      <a:pt x="156428" y="216075"/>
                                      <a:pt x="152737" y="217552"/>
                                    </a:cubicBezTo>
                                    <a:cubicBezTo>
                                      <a:pt x="149414" y="219030"/>
                                      <a:pt x="145723" y="220507"/>
                                      <a:pt x="142031" y="221615"/>
                                    </a:cubicBezTo>
                                    <a:cubicBezTo>
                                      <a:pt x="138340" y="222723"/>
                                      <a:pt x="134648" y="223831"/>
                                      <a:pt x="130957" y="224570"/>
                                    </a:cubicBezTo>
                                    <a:cubicBezTo>
                                      <a:pt x="127265" y="225309"/>
                                      <a:pt x="123574" y="226047"/>
                                      <a:pt x="119882" y="226417"/>
                                    </a:cubicBezTo>
                                    <a:cubicBezTo>
                                      <a:pt x="116191" y="226786"/>
                                      <a:pt x="112499" y="227155"/>
                                      <a:pt x="108807" y="227155"/>
                                    </a:cubicBezTo>
                                    <a:cubicBezTo>
                                      <a:pt x="105116" y="227155"/>
                                      <a:pt x="101424" y="227155"/>
                                      <a:pt x="97733" y="226786"/>
                                    </a:cubicBezTo>
                                    <a:cubicBezTo>
                                      <a:pt x="94041" y="226417"/>
                                      <a:pt x="90350" y="226047"/>
                                      <a:pt x="86658" y="225309"/>
                                    </a:cubicBezTo>
                                    <a:cubicBezTo>
                                      <a:pt x="82967" y="224570"/>
                                      <a:pt x="79645" y="223831"/>
                                      <a:pt x="75953" y="222723"/>
                                    </a:cubicBezTo>
                                    <a:cubicBezTo>
                                      <a:pt x="72261" y="221615"/>
                                      <a:pt x="68939" y="220507"/>
                                      <a:pt x="65617" y="219030"/>
                                    </a:cubicBezTo>
                                    <a:cubicBezTo>
                                      <a:pt x="62294" y="217552"/>
                                      <a:pt x="58972" y="216075"/>
                                      <a:pt x="55650" y="214597"/>
                                    </a:cubicBezTo>
                                    <a:cubicBezTo>
                                      <a:pt x="52327" y="212750"/>
                                      <a:pt x="49374" y="210904"/>
                                      <a:pt x="46421" y="209057"/>
                                    </a:cubicBezTo>
                                    <a:cubicBezTo>
                                      <a:pt x="43468" y="207210"/>
                                      <a:pt x="40514" y="204994"/>
                                      <a:pt x="37930" y="202408"/>
                                    </a:cubicBezTo>
                                    <a:cubicBezTo>
                                      <a:pt x="34977" y="200192"/>
                                      <a:pt x="32393" y="197607"/>
                                      <a:pt x="29809" y="195021"/>
                                    </a:cubicBezTo>
                                    <a:cubicBezTo>
                                      <a:pt x="27225" y="192436"/>
                                      <a:pt x="25010" y="189850"/>
                                      <a:pt x="22795" y="186895"/>
                                    </a:cubicBezTo>
                                    <a:cubicBezTo>
                                      <a:pt x="20580" y="183940"/>
                                      <a:pt x="18365" y="180985"/>
                                      <a:pt x="16520" y="178031"/>
                                    </a:cubicBezTo>
                                    <a:cubicBezTo>
                                      <a:pt x="14674" y="175076"/>
                                      <a:pt x="12828" y="171751"/>
                                      <a:pt x="11351" y="168427"/>
                                    </a:cubicBezTo>
                                    <a:cubicBezTo>
                                      <a:pt x="9875" y="165103"/>
                                      <a:pt x="8398" y="161779"/>
                                      <a:pt x="6922" y="158454"/>
                                    </a:cubicBezTo>
                                    <a:cubicBezTo>
                                      <a:pt x="5814" y="155130"/>
                                      <a:pt x="4707" y="151437"/>
                                      <a:pt x="3599" y="148112"/>
                                    </a:cubicBezTo>
                                    <a:cubicBezTo>
                                      <a:pt x="2492" y="144419"/>
                                      <a:pt x="1753" y="141095"/>
                                      <a:pt x="1384" y="137401"/>
                                    </a:cubicBezTo>
                                    <a:cubicBezTo>
                                      <a:pt x="646" y="133708"/>
                                      <a:pt x="277" y="130014"/>
                                      <a:pt x="277" y="126320"/>
                                    </a:cubicBezTo>
                                    <a:cubicBezTo>
                                      <a:pt x="-92" y="122627"/>
                                      <a:pt x="-92" y="118933"/>
                                      <a:pt x="277" y="115240"/>
                                    </a:cubicBezTo>
                                    <a:cubicBezTo>
                                      <a:pt x="277" y="111546"/>
                                      <a:pt x="646" y="107853"/>
                                      <a:pt x="1384" y="104159"/>
                                    </a:cubicBezTo>
                                    <a:cubicBezTo>
                                      <a:pt x="1753" y="100465"/>
                                      <a:pt x="2492" y="96772"/>
                                      <a:pt x="3599" y="93078"/>
                                    </a:cubicBezTo>
                                    <a:cubicBezTo>
                                      <a:pt x="4337" y="89385"/>
                                      <a:pt x="5445" y="85691"/>
                                      <a:pt x="6552" y="82367"/>
                                    </a:cubicBezTo>
                                    <a:cubicBezTo>
                                      <a:pt x="7660" y="78673"/>
                                      <a:pt x="9137" y="75349"/>
                                      <a:pt x="10613" y="71655"/>
                                    </a:cubicBezTo>
                                    <a:cubicBezTo>
                                      <a:pt x="12090" y="68331"/>
                                      <a:pt x="13935" y="65007"/>
                                      <a:pt x="15781" y="61683"/>
                                    </a:cubicBezTo>
                                    <a:cubicBezTo>
                                      <a:pt x="17627" y="58358"/>
                                      <a:pt x="19842" y="55034"/>
                                      <a:pt x="22057" y="52079"/>
                                    </a:cubicBezTo>
                                    <a:cubicBezTo>
                                      <a:pt x="24272" y="49124"/>
                                      <a:pt x="26487" y="45800"/>
                                      <a:pt x="29071" y="43215"/>
                                    </a:cubicBezTo>
                                    <a:cubicBezTo>
                                      <a:pt x="31655" y="40260"/>
                                      <a:pt x="34239" y="37674"/>
                                      <a:pt x="36823" y="34719"/>
                                    </a:cubicBezTo>
                                    <a:cubicBezTo>
                                      <a:pt x="39407" y="32134"/>
                                      <a:pt x="42360" y="29548"/>
                                      <a:pt x="45313" y="26963"/>
                                    </a:cubicBezTo>
                                    <a:cubicBezTo>
                                      <a:pt x="48267" y="24378"/>
                                      <a:pt x="51220" y="22161"/>
                                      <a:pt x="54542" y="20315"/>
                                    </a:cubicBezTo>
                                    <a:cubicBezTo>
                                      <a:pt x="57865" y="18098"/>
                                      <a:pt x="60818" y="16252"/>
                                      <a:pt x="64140" y="14405"/>
                                    </a:cubicBezTo>
                                    <a:cubicBezTo>
                                      <a:pt x="67462" y="12558"/>
                                      <a:pt x="70785" y="11081"/>
                                      <a:pt x="74476" y="9603"/>
                                    </a:cubicBezTo>
                                    <a:cubicBezTo>
                                      <a:pt x="77799" y="8126"/>
                                      <a:pt x="81490" y="6648"/>
                                      <a:pt x="85182" y="5540"/>
                                    </a:cubicBezTo>
                                    <a:cubicBezTo>
                                      <a:pt x="88873" y="4432"/>
                                      <a:pt x="92565" y="3324"/>
                                      <a:pt x="96256" y="2585"/>
                                    </a:cubicBezTo>
                                    <a:cubicBezTo>
                                      <a:pt x="99948" y="1847"/>
                                      <a:pt x="103639" y="1108"/>
                                      <a:pt x="107331" y="739"/>
                                    </a:cubicBezTo>
                                    <a:cubicBezTo>
                                      <a:pt x="111022" y="369"/>
                                      <a:pt x="114714" y="0"/>
                                      <a:pt x="118405" y="0"/>
                                    </a:cubicBezTo>
                                    <a:cubicBezTo>
                                      <a:pt x="122097" y="0"/>
                                      <a:pt x="125788" y="0"/>
                                      <a:pt x="129480" y="369"/>
                                    </a:cubicBezTo>
                                    <a:cubicBezTo>
                                      <a:pt x="133171" y="739"/>
                                      <a:pt x="136863" y="1108"/>
                                      <a:pt x="140555" y="1847"/>
                                    </a:cubicBezTo>
                                    <a:cubicBezTo>
                                      <a:pt x="144246" y="2585"/>
                                      <a:pt x="147568" y="3324"/>
                                      <a:pt x="151260" y="4432"/>
                                    </a:cubicBezTo>
                                    <a:cubicBezTo>
                                      <a:pt x="154951" y="5540"/>
                                      <a:pt x="158274" y="6648"/>
                                      <a:pt x="161596" y="8126"/>
                                    </a:cubicBezTo>
                                    <a:cubicBezTo>
                                      <a:pt x="164919" y="9603"/>
                                      <a:pt x="168241" y="11081"/>
                                      <a:pt x="171563" y="12558"/>
                                    </a:cubicBezTo>
                                    <a:cubicBezTo>
                                      <a:pt x="174886" y="14405"/>
                                      <a:pt x="177839" y="16252"/>
                                      <a:pt x="180792" y="18098"/>
                                    </a:cubicBezTo>
                                    <a:cubicBezTo>
                                      <a:pt x="183745" y="19945"/>
                                      <a:pt x="186699" y="22161"/>
                                      <a:pt x="189283" y="24747"/>
                                    </a:cubicBezTo>
                                    <a:cubicBezTo>
                                      <a:pt x="192236" y="26963"/>
                                      <a:pt x="194820" y="29548"/>
                                      <a:pt x="197404" y="32134"/>
                                    </a:cubicBezTo>
                                    <a:cubicBezTo>
                                      <a:pt x="199988" y="34719"/>
                                      <a:pt x="202203" y="37305"/>
                                      <a:pt x="204418" y="40260"/>
                                    </a:cubicBezTo>
                                    <a:cubicBezTo>
                                      <a:pt x="206633" y="43215"/>
                                      <a:pt x="208848" y="46170"/>
                                      <a:pt x="210693" y="49124"/>
                                    </a:cubicBezTo>
                                    <a:cubicBezTo>
                                      <a:pt x="212539" y="52079"/>
                                      <a:pt x="214385" y="55404"/>
                                      <a:pt x="215862" y="58728"/>
                                    </a:cubicBezTo>
                                    <a:cubicBezTo>
                                      <a:pt x="217338" y="62052"/>
                                      <a:pt x="218815" y="65376"/>
                                      <a:pt x="220291" y="68700"/>
                                    </a:cubicBezTo>
                                    <a:cubicBezTo>
                                      <a:pt x="221399" y="72025"/>
                                      <a:pt x="222506" y="75718"/>
                                      <a:pt x="223614" y="79043"/>
                                    </a:cubicBezTo>
                                    <a:cubicBezTo>
                                      <a:pt x="224721" y="82736"/>
                                      <a:pt x="225459" y="86060"/>
                                      <a:pt x="225829" y="89754"/>
                                    </a:cubicBezTo>
                                    <a:cubicBezTo>
                                      <a:pt x="226567" y="93448"/>
                                      <a:pt x="226936" y="97141"/>
                                      <a:pt x="226936" y="100835"/>
                                    </a:cubicBezTo>
                                    <a:cubicBezTo>
                                      <a:pt x="227305" y="104528"/>
                                      <a:pt x="227305" y="108222"/>
                                      <a:pt x="226936" y="111916"/>
                                    </a:cubicBezTo>
                                    <a:cubicBezTo>
                                      <a:pt x="226936" y="115609"/>
                                      <a:pt x="226567" y="119303"/>
                                      <a:pt x="225829" y="122996"/>
                                    </a:cubicBezTo>
                                    <a:cubicBezTo>
                                      <a:pt x="225459" y="126690"/>
                                      <a:pt x="224721" y="130383"/>
                                      <a:pt x="223614" y="134077"/>
                                    </a:cubicBezTo>
                                    <a:cubicBezTo>
                                      <a:pt x="222875" y="137771"/>
                                      <a:pt x="221768" y="141464"/>
                                      <a:pt x="220660" y="144788"/>
                                    </a:cubicBezTo>
                                    <a:cubicBezTo>
                                      <a:pt x="219553" y="148482"/>
                                      <a:pt x="218076" y="151806"/>
                                      <a:pt x="216600" y="155500"/>
                                    </a:cubicBezTo>
                                    <a:cubicBezTo>
                                      <a:pt x="215123" y="158824"/>
                                      <a:pt x="213277" y="162148"/>
                                      <a:pt x="211432" y="165472"/>
                                    </a:cubicBezTo>
                                    <a:cubicBezTo>
                                      <a:pt x="209586" y="168797"/>
                                      <a:pt x="207371" y="172121"/>
                                      <a:pt x="205156" y="175076"/>
                                    </a:cubicBezTo>
                                    <a:cubicBezTo>
                                      <a:pt x="202941" y="178031"/>
                                      <a:pt x="200726" y="181355"/>
                                      <a:pt x="198142" y="183940"/>
                                    </a:cubicBezTo>
                                    <a:cubicBezTo>
                                      <a:pt x="195558" y="186895"/>
                                      <a:pt x="192974" y="189850"/>
                                      <a:pt x="190390" y="192436"/>
                                    </a:cubicBezTo>
                                    <a:lnTo>
                                      <a:pt x="190390" y="1924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7" name="Prostoročno: oblika 177"/>
                            <wps:cNvSpPr/>
                            <wps:spPr>
                              <a:xfrm>
                                <a:off x="964224" y="27842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2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5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4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5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2"/>
                                    </a:cubicBezTo>
                                    <a:cubicBezTo>
                                      <a:pt x="0" y="66485"/>
                                      <a:pt x="0" y="64269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2"/>
                                      <a:pt x="123297" y="53188"/>
                                      <a:pt x="123666" y="55035"/>
                                    </a:cubicBezTo>
                                    <a:cubicBezTo>
                                      <a:pt x="123666" y="56881"/>
                                      <a:pt x="123666" y="59098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1"/>
                                      <a:pt x="121082" y="76827"/>
                                      <a:pt x="120343" y="78674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8" name="Prostoročno: oblika 178"/>
                            <wps:cNvSpPr/>
                            <wps:spPr>
                              <a:xfrm>
                                <a:off x="964224" y="2784223"/>
                                <a:ext cx="123665" cy="123365"/>
                              </a:xfrm>
                              <a:custGeom>
                                <a:avLst/>
                                <a:gdLst>
                                  <a:gd name="connsiteX0" fmla="*/ 103732 w 123665"/>
                                  <a:gd name="connsiteY0" fmla="*/ 104528 h 123365"/>
                                  <a:gd name="connsiteX1" fmla="*/ 98933 w 123665"/>
                                  <a:gd name="connsiteY1" fmla="*/ 108591 h 123365"/>
                                  <a:gd name="connsiteX2" fmla="*/ 93765 w 123665"/>
                                  <a:gd name="connsiteY2" fmla="*/ 112285 h 123365"/>
                                  <a:gd name="connsiteX3" fmla="*/ 88596 w 123665"/>
                                  <a:gd name="connsiteY3" fmla="*/ 115609 h 123365"/>
                                  <a:gd name="connsiteX4" fmla="*/ 83059 w 123665"/>
                                  <a:gd name="connsiteY4" fmla="*/ 118195 h 123365"/>
                                  <a:gd name="connsiteX5" fmla="*/ 77153 w 123665"/>
                                  <a:gd name="connsiteY5" fmla="*/ 120411 h 123365"/>
                                  <a:gd name="connsiteX6" fmla="*/ 71246 w 123665"/>
                                  <a:gd name="connsiteY6" fmla="*/ 121888 h 123365"/>
                                  <a:gd name="connsiteX7" fmla="*/ 65340 w 123665"/>
                                  <a:gd name="connsiteY7" fmla="*/ 122996 h 123365"/>
                                  <a:gd name="connsiteX8" fmla="*/ 59433 w 123665"/>
                                  <a:gd name="connsiteY8" fmla="*/ 123366 h 123365"/>
                                  <a:gd name="connsiteX9" fmla="*/ 53527 w 123665"/>
                                  <a:gd name="connsiteY9" fmla="*/ 122996 h 123365"/>
                                  <a:gd name="connsiteX10" fmla="*/ 47621 w 123665"/>
                                  <a:gd name="connsiteY10" fmla="*/ 122258 h 123365"/>
                                  <a:gd name="connsiteX11" fmla="*/ 41714 w 123665"/>
                                  <a:gd name="connsiteY11" fmla="*/ 120780 h 123365"/>
                                  <a:gd name="connsiteX12" fmla="*/ 36177 w 123665"/>
                                  <a:gd name="connsiteY12" fmla="*/ 118933 h 123365"/>
                                  <a:gd name="connsiteX13" fmla="*/ 30640 w 123665"/>
                                  <a:gd name="connsiteY13" fmla="*/ 116348 h 123365"/>
                                  <a:gd name="connsiteX14" fmla="*/ 25471 w 123665"/>
                                  <a:gd name="connsiteY14" fmla="*/ 113393 h 123365"/>
                                  <a:gd name="connsiteX15" fmla="*/ 20672 w 123665"/>
                                  <a:gd name="connsiteY15" fmla="*/ 109699 h 123365"/>
                                  <a:gd name="connsiteX16" fmla="*/ 16243 w 123665"/>
                                  <a:gd name="connsiteY16" fmla="*/ 105637 h 123365"/>
                                  <a:gd name="connsiteX17" fmla="*/ 12182 w 123665"/>
                                  <a:gd name="connsiteY17" fmla="*/ 101204 h 123365"/>
                                  <a:gd name="connsiteX18" fmla="*/ 8860 w 123665"/>
                                  <a:gd name="connsiteY18" fmla="*/ 96403 h 123365"/>
                                  <a:gd name="connsiteX19" fmla="*/ 5906 w 123665"/>
                                  <a:gd name="connsiteY19" fmla="*/ 91232 h 123365"/>
                                  <a:gd name="connsiteX20" fmla="*/ 3691 w 123665"/>
                                  <a:gd name="connsiteY20" fmla="*/ 85691 h 123365"/>
                                  <a:gd name="connsiteX21" fmla="*/ 1846 w 123665"/>
                                  <a:gd name="connsiteY21" fmla="*/ 80151 h 123365"/>
                                  <a:gd name="connsiteX22" fmla="*/ 738 w 123665"/>
                                  <a:gd name="connsiteY22" fmla="*/ 74241 h 123365"/>
                                  <a:gd name="connsiteX23" fmla="*/ 0 w 123665"/>
                                  <a:gd name="connsiteY23" fmla="*/ 68332 h 123365"/>
                                  <a:gd name="connsiteX24" fmla="*/ 0 w 123665"/>
                                  <a:gd name="connsiteY24" fmla="*/ 62422 h 123365"/>
                                  <a:gd name="connsiteX25" fmla="*/ 369 w 123665"/>
                                  <a:gd name="connsiteY25" fmla="*/ 56512 h 123365"/>
                                  <a:gd name="connsiteX26" fmla="*/ 1477 w 123665"/>
                                  <a:gd name="connsiteY26" fmla="*/ 50602 h 123365"/>
                                  <a:gd name="connsiteX27" fmla="*/ 3322 w 123665"/>
                                  <a:gd name="connsiteY27" fmla="*/ 44692 h 123365"/>
                                  <a:gd name="connsiteX28" fmla="*/ 5537 w 123665"/>
                                  <a:gd name="connsiteY28" fmla="*/ 38783 h 123365"/>
                                  <a:gd name="connsiteX29" fmla="*/ 8490 w 123665"/>
                                  <a:gd name="connsiteY29" fmla="*/ 33242 h 123365"/>
                                  <a:gd name="connsiteX30" fmla="*/ 11813 w 123665"/>
                                  <a:gd name="connsiteY30" fmla="*/ 28071 h 123365"/>
                                  <a:gd name="connsiteX31" fmla="*/ 15504 w 123665"/>
                                  <a:gd name="connsiteY31" fmla="*/ 23270 h 123365"/>
                                  <a:gd name="connsiteX32" fmla="*/ 19934 w 123665"/>
                                  <a:gd name="connsiteY32" fmla="*/ 18837 h 123365"/>
                                  <a:gd name="connsiteX33" fmla="*/ 24733 w 123665"/>
                                  <a:gd name="connsiteY33" fmla="*/ 14774 h 123365"/>
                                  <a:gd name="connsiteX34" fmla="*/ 29901 w 123665"/>
                                  <a:gd name="connsiteY34" fmla="*/ 11081 h 123365"/>
                                  <a:gd name="connsiteX35" fmla="*/ 35069 w 123665"/>
                                  <a:gd name="connsiteY35" fmla="*/ 7756 h 123365"/>
                                  <a:gd name="connsiteX36" fmla="*/ 40607 w 123665"/>
                                  <a:gd name="connsiteY36" fmla="*/ 5171 h 123365"/>
                                  <a:gd name="connsiteX37" fmla="*/ 46513 w 123665"/>
                                  <a:gd name="connsiteY37" fmla="*/ 2955 h 123365"/>
                                  <a:gd name="connsiteX38" fmla="*/ 52420 w 123665"/>
                                  <a:gd name="connsiteY38" fmla="*/ 1477 h 123365"/>
                                  <a:gd name="connsiteX39" fmla="*/ 58326 w 123665"/>
                                  <a:gd name="connsiteY39" fmla="*/ 369 h 123365"/>
                                  <a:gd name="connsiteX40" fmla="*/ 64232 w 123665"/>
                                  <a:gd name="connsiteY40" fmla="*/ 0 h 123365"/>
                                  <a:gd name="connsiteX41" fmla="*/ 70139 w 123665"/>
                                  <a:gd name="connsiteY41" fmla="*/ 369 h 123365"/>
                                  <a:gd name="connsiteX42" fmla="*/ 76045 w 123665"/>
                                  <a:gd name="connsiteY42" fmla="*/ 1108 h 123365"/>
                                  <a:gd name="connsiteX43" fmla="*/ 81952 w 123665"/>
                                  <a:gd name="connsiteY43" fmla="*/ 2585 h 123365"/>
                                  <a:gd name="connsiteX44" fmla="*/ 87489 w 123665"/>
                                  <a:gd name="connsiteY44" fmla="*/ 4432 h 123365"/>
                                  <a:gd name="connsiteX45" fmla="*/ 93026 w 123665"/>
                                  <a:gd name="connsiteY45" fmla="*/ 7018 h 123365"/>
                                  <a:gd name="connsiteX46" fmla="*/ 98194 w 123665"/>
                                  <a:gd name="connsiteY46" fmla="*/ 9973 h 123365"/>
                                  <a:gd name="connsiteX47" fmla="*/ 102993 w 123665"/>
                                  <a:gd name="connsiteY47" fmla="*/ 13666 h 123365"/>
                                  <a:gd name="connsiteX48" fmla="*/ 107423 w 123665"/>
                                  <a:gd name="connsiteY48" fmla="*/ 17729 h 123365"/>
                                  <a:gd name="connsiteX49" fmla="*/ 111484 w 123665"/>
                                  <a:gd name="connsiteY49" fmla="*/ 22162 h 123365"/>
                                  <a:gd name="connsiteX50" fmla="*/ 114806 w 123665"/>
                                  <a:gd name="connsiteY50" fmla="*/ 26963 h 123365"/>
                                  <a:gd name="connsiteX51" fmla="*/ 117759 w 123665"/>
                                  <a:gd name="connsiteY51" fmla="*/ 32134 h 123365"/>
                                  <a:gd name="connsiteX52" fmla="*/ 119974 w 123665"/>
                                  <a:gd name="connsiteY52" fmla="*/ 37675 h 123365"/>
                                  <a:gd name="connsiteX53" fmla="*/ 121820 w 123665"/>
                                  <a:gd name="connsiteY53" fmla="*/ 43215 h 123365"/>
                                  <a:gd name="connsiteX54" fmla="*/ 122928 w 123665"/>
                                  <a:gd name="connsiteY54" fmla="*/ 49125 h 123365"/>
                                  <a:gd name="connsiteX55" fmla="*/ 123666 w 123665"/>
                                  <a:gd name="connsiteY55" fmla="*/ 55035 h 123365"/>
                                  <a:gd name="connsiteX56" fmla="*/ 123666 w 123665"/>
                                  <a:gd name="connsiteY56" fmla="*/ 60944 h 123365"/>
                                  <a:gd name="connsiteX57" fmla="*/ 123297 w 123665"/>
                                  <a:gd name="connsiteY57" fmla="*/ 66854 h 123365"/>
                                  <a:gd name="connsiteX58" fmla="*/ 122189 w 123665"/>
                                  <a:gd name="connsiteY58" fmla="*/ 72764 h 123365"/>
                                  <a:gd name="connsiteX59" fmla="*/ 120343 w 123665"/>
                                  <a:gd name="connsiteY59" fmla="*/ 78674 h 123365"/>
                                  <a:gd name="connsiteX60" fmla="*/ 118129 w 123665"/>
                                  <a:gd name="connsiteY60" fmla="*/ 84583 h 123365"/>
                                  <a:gd name="connsiteX61" fmla="*/ 115175 w 123665"/>
                                  <a:gd name="connsiteY61" fmla="*/ 90124 h 123365"/>
                                  <a:gd name="connsiteX62" fmla="*/ 111853 w 123665"/>
                                  <a:gd name="connsiteY62" fmla="*/ 95295 h 123365"/>
                                  <a:gd name="connsiteX63" fmla="*/ 108161 w 123665"/>
                                  <a:gd name="connsiteY63" fmla="*/ 100096 h 123365"/>
                                  <a:gd name="connsiteX64" fmla="*/ 103732 w 123665"/>
                                  <a:gd name="connsiteY64" fmla="*/ 104528 h 123365"/>
                                  <a:gd name="connsiteX65" fmla="*/ 103732 w 123665"/>
                                  <a:gd name="connsiteY65" fmla="*/ 104528 h 1233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23665" h="123365">
                                    <a:moveTo>
                                      <a:pt x="103732" y="104528"/>
                                    </a:moveTo>
                                    <a:cubicBezTo>
                                      <a:pt x="102255" y="106006"/>
                                      <a:pt x="100778" y="107483"/>
                                      <a:pt x="98933" y="108591"/>
                                    </a:cubicBezTo>
                                    <a:cubicBezTo>
                                      <a:pt x="97456" y="110069"/>
                                      <a:pt x="95610" y="111177"/>
                                      <a:pt x="93765" y="112285"/>
                                    </a:cubicBezTo>
                                    <a:cubicBezTo>
                                      <a:pt x="91919" y="113393"/>
                                      <a:pt x="90442" y="114501"/>
                                      <a:pt x="88596" y="115609"/>
                                    </a:cubicBezTo>
                                    <a:cubicBezTo>
                                      <a:pt x="86751" y="116717"/>
                                      <a:pt x="84905" y="117456"/>
                                      <a:pt x="83059" y="118195"/>
                                    </a:cubicBezTo>
                                    <a:cubicBezTo>
                                      <a:pt x="81213" y="118933"/>
                                      <a:pt x="79368" y="119672"/>
                                      <a:pt x="77153" y="120411"/>
                                    </a:cubicBezTo>
                                    <a:cubicBezTo>
                                      <a:pt x="75307" y="121150"/>
                                      <a:pt x="73092" y="121519"/>
                                      <a:pt x="71246" y="121888"/>
                                    </a:cubicBezTo>
                                    <a:cubicBezTo>
                                      <a:pt x="69401" y="122258"/>
                                      <a:pt x="67186" y="122627"/>
                                      <a:pt x="65340" y="122996"/>
                                    </a:cubicBezTo>
                                    <a:cubicBezTo>
                                      <a:pt x="63494" y="123366"/>
                                      <a:pt x="61279" y="123366"/>
                                      <a:pt x="59433" y="123366"/>
                                    </a:cubicBezTo>
                                    <a:cubicBezTo>
                                      <a:pt x="57588" y="123366"/>
                                      <a:pt x="55373" y="123366"/>
                                      <a:pt x="53527" y="122996"/>
                                    </a:cubicBezTo>
                                    <a:cubicBezTo>
                                      <a:pt x="51681" y="122996"/>
                                      <a:pt x="49466" y="122627"/>
                                      <a:pt x="47621" y="122258"/>
                                    </a:cubicBezTo>
                                    <a:cubicBezTo>
                                      <a:pt x="45775" y="121888"/>
                                      <a:pt x="43560" y="121519"/>
                                      <a:pt x="41714" y="120780"/>
                                    </a:cubicBezTo>
                                    <a:cubicBezTo>
                                      <a:pt x="39868" y="120041"/>
                                      <a:pt x="38023" y="119672"/>
                                      <a:pt x="36177" y="118933"/>
                                    </a:cubicBezTo>
                                    <a:cubicBezTo>
                                      <a:pt x="34331" y="118195"/>
                                      <a:pt x="32485" y="117456"/>
                                      <a:pt x="30640" y="116348"/>
                                    </a:cubicBezTo>
                                    <a:cubicBezTo>
                                      <a:pt x="28794" y="115240"/>
                                      <a:pt x="27317" y="114501"/>
                                      <a:pt x="25471" y="113393"/>
                                    </a:cubicBezTo>
                                    <a:cubicBezTo>
                                      <a:pt x="23995" y="112285"/>
                                      <a:pt x="22149" y="111177"/>
                                      <a:pt x="20672" y="109699"/>
                                    </a:cubicBezTo>
                                    <a:cubicBezTo>
                                      <a:pt x="19196" y="108591"/>
                                      <a:pt x="17719" y="107114"/>
                                      <a:pt x="16243" y="105637"/>
                                    </a:cubicBezTo>
                                    <a:cubicBezTo>
                                      <a:pt x="14766" y="104159"/>
                                      <a:pt x="13659" y="102682"/>
                                      <a:pt x="12182" y="101204"/>
                                    </a:cubicBezTo>
                                    <a:cubicBezTo>
                                      <a:pt x="11075" y="99727"/>
                                      <a:pt x="9967" y="97880"/>
                                      <a:pt x="8860" y="96403"/>
                                    </a:cubicBezTo>
                                    <a:cubicBezTo>
                                      <a:pt x="7752" y="94556"/>
                                      <a:pt x="7014" y="93078"/>
                                      <a:pt x="5906" y="91232"/>
                                    </a:cubicBezTo>
                                    <a:cubicBezTo>
                                      <a:pt x="5168" y="89385"/>
                                      <a:pt x="4061" y="87538"/>
                                      <a:pt x="3691" y="85691"/>
                                    </a:cubicBezTo>
                                    <a:cubicBezTo>
                                      <a:pt x="2953" y="83845"/>
                                      <a:pt x="2215" y="81998"/>
                                      <a:pt x="1846" y="80151"/>
                                    </a:cubicBezTo>
                                    <a:cubicBezTo>
                                      <a:pt x="1477" y="78304"/>
                                      <a:pt x="1107" y="76088"/>
                                      <a:pt x="738" y="74241"/>
                                    </a:cubicBezTo>
                                    <a:cubicBezTo>
                                      <a:pt x="369" y="72394"/>
                                      <a:pt x="369" y="70178"/>
                                      <a:pt x="0" y="68332"/>
                                    </a:cubicBezTo>
                                    <a:cubicBezTo>
                                      <a:pt x="0" y="66485"/>
                                      <a:pt x="0" y="64269"/>
                                      <a:pt x="0" y="62422"/>
                                    </a:cubicBezTo>
                                    <a:cubicBezTo>
                                      <a:pt x="0" y="60575"/>
                                      <a:pt x="369" y="58359"/>
                                      <a:pt x="369" y="56512"/>
                                    </a:cubicBezTo>
                                    <a:cubicBezTo>
                                      <a:pt x="738" y="54665"/>
                                      <a:pt x="1107" y="52449"/>
                                      <a:pt x="1477" y="50602"/>
                                    </a:cubicBezTo>
                                    <a:cubicBezTo>
                                      <a:pt x="1846" y="48755"/>
                                      <a:pt x="2584" y="46539"/>
                                      <a:pt x="3322" y="44692"/>
                                    </a:cubicBezTo>
                                    <a:cubicBezTo>
                                      <a:pt x="4061" y="42846"/>
                                      <a:pt x="4799" y="40999"/>
                                      <a:pt x="5537" y="38783"/>
                                    </a:cubicBezTo>
                                    <a:cubicBezTo>
                                      <a:pt x="6276" y="36936"/>
                                      <a:pt x="7383" y="35089"/>
                                      <a:pt x="8490" y="33242"/>
                                    </a:cubicBezTo>
                                    <a:cubicBezTo>
                                      <a:pt x="9598" y="31396"/>
                                      <a:pt x="10705" y="29549"/>
                                      <a:pt x="11813" y="28071"/>
                                    </a:cubicBezTo>
                                    <a:cubicBezTo>
                                      <a:pt x="12920" y="26224"/>
                                      <a:pt x="14397" y="24747"/>
                                      <a:pt x="15504" y="23270"/>
                                    </a:cubicBezTo>
                                    <a:cubicBezTo>
                                      <a:pt x="16981" y="21792"/>
                                      <a:pt x="18088" y="20315"/>
                                      <a:pt x="19934" y="18837"/>
                                    </a:cubicBezTo>
                                    <a:cubicBezTo>
                                      <a:pt x="21411" y="17360"/>
                                      <a:pt x="22887" y="15882"/>
                                      <a:pt x="24733" y="14774"/>
                                    </a:cubicBezTo>
                                    <a:cubicBezTo>
                                      <a:pt x="26210" y="13297"/>
                                      <a:pt x="28055" y="12189"/>
                                      <a:pt x="29901" y="11081"/>
                                    </a:cubicBezTo>
                                    <a:cubicBezTo>
                                      <a:pt x="31747" y="9973"/>
                                      <a:pt x="33224" y="8865"/>
                                      <a:pt x="35069" y="7756"/>
                                    </a:cubicBezTo>
                                    <a:cubicBezTo>
                                      <a:pt x="36915" y="6648"/>
                                      <a:pt x="38761" y="5910"/>
                                      <a:pt x="40607" y="5171"/>
                                    </a:cubicBezTo>
                                    <a:cubicBezTo>
                                      <a:pt x="42452" y="4432"/>
                                      <a:pt x="44298" y="3694"/>
                                      <a:pt x="46513" y="2955"/>
                                    </a:cubicBezTo>
                                    <a:cubicBezTo>
                                      <a:pt x="48359" y="2216"/>
                                      <a:pt x="50574" y="1847"/>
                                      <a:pt x="52420" y="1477"/>
                                    </a:cubicBezTo>
                                    <a:cubicBezTo>
                                      <a:pt x="54265" y="1108"/>
                                      <a:pt x="56480" y="739"/>
                                      <a:pt x="58326" y="369"/>
                                    </a:cubicBezTo>
                                    <a:cubicBezTo>
                                      <a:pt x="60172" y="0"/>
                                      <a:pt x="62387" y="0"/>
                                      <a:pt x="64232" y="0"/>
                                    </a:cubicBezTo>
                                    <a:cubicBezTo>
                                      <a:pt x="66078" y="0"/>
                                      <a:pt x="68293" y="0"/>
                                      <a:pt x="70139" y="369"/>
                                    </a:cubicBezTo>
                                    <a:cubicBezTo>
                                      <a:pt x="71985" y="369"/>
                                      <a:pt x="74199" y="739"/>
                                      <a:pt x="76045" y="1108"/>
                                    </a:cubicBezTo>
                                    <a:cubicBezTo>
                                      <a:pt x="77891" y="1477"/>
                                      <a:pt x="80106" y="1847"/>
                                      <a:pt x="81952" y="2585"/>
                                    </a:cubicBezTo>
                                    <a:cubicBezTo>
                                      <a:pt x="83797" y="3324"/>
                                      <a:pt x="85643" y="3694"/>
                                      <a:pt x="87489" y="4432"/>
                                    </a:cubicBezTo>
                                    <a:cubicBezTo>
                                      <a:pt x="89335" y="5171"/>
                                      <a:pt x="91180" y="5910"/>
                                      <a:pt x="93026" y="7018"/>
                                    </a:cubicBezTo>
                                    <a:cubicBezTo>
                                      <a:pt x="94872" y="8126"/>
                                      <a:pt x="96349" y="8865"/>
                                      <a:pt x="98194" y="9973"/>
                                    </a:cubicBezTo>
                                    <a:cubicBezTo>
                                      <a:pt x="99671" y="11081"/>
                                      <a:pt x="101517" y="12189"/>
                                      <a:pt x="102993" y="13666"/>
                                    </a:cubicBezTo>
                                    <a:cubicBezTo>
                                      <a:pt x="104470" y="14774"/>
                                      <a:pt x="105947" y="16252"/>
                                      <a:pt x="107423" y="17729"/>
                                    </a:cubicBezTo>
                                    <a:cubicBezTo>
                                      <a:pt x="108900" y="19207"/>
                                      <a:pt x="110007" y="20684"/>
                                      <a:pt x="111484" y="22162"/>
                                    </a:cubicBezTo>
                                    <a:cubicBezTo>
                                      <a:pt x="112591" y="23639"/>
                                      <a:pt x="113699" y="25486"/>
                                      <a:pt x="114806" y="26963"/>
                                    </a:cubicBezTo>
                                    <a:cubicBezTo>
                                      <a:pt x="115914" y="28810"/>
                                      <a:pt x="116652" y="30287"/>
                                      <a:pt x="117759" y="32134"/>
                                    </a:cubicBezTo>
                                    <a:cubicBezTo>
                                      <a:pt x="118498" y="33981"/>
                                      <a:pt x="119605" y="35828"/>
                                      <a:pt x="119974" y="37675"/>
                                    </a:cubicBezTo>
                                    <a:cubicBezTo>
                                      <a:pt x="120713" y="39521"/>
                                      <a:pt x="121451" y="41368"/>
                                      <a:pt x="121820" y="43215"/>
                                    </a:cubicBezTo>
                                    <a:cubicBezTo>
                                      <a:pt x="122189" y="45062"/>
                                      <a:pt x="122558" y="47278"/>
                                      <a:pt x="122928" y="49125"/>
                                    </a:cubicBezTo>
                                    <a:cubicBezTo>
                                      <a:pt x="123297" y="50972"/>
                                      <a:pt x="123297" y="53188"/>
                                      <a:pt x="123666" y="55035"/>
                                    </a:cubicBezTo>
                                    <a:cubicBezTo>
                                      <a:pt x="123666" y="56881"/>
                                      <a:pt x="123666" y="59098"/>
                                      <a:pt x="123666" y="60944"/>
                                    </a:cubicBezTo>
                                    <a:cubicBezTo>
                                      <a:pt x="123666" y="62791"/>
                                      <a:pt x="123297" y="65007"/>
                                      <a:pt x="123297" y="66854"/>
                                    </a:cubicBezTo>
                                    <a:cubicBezTo>
                                      <a:pt x="122928" y="68701"/>
                                      <a:pt x="122558" y="70917"/>
                                      <a:pt x="122189" y="72764"/>
                                    </a:cubicBezTo>
                                    <a:cubicBezTo>
                                      <a:pt x="121820" y="74611"/>
                                      <a:pt x="121082" y="76827"/>
                                      <a:pt x="120343" y="78674"/>
                                    </a:cubicBezTo>
                                    <a:cubicBezTo>
                                      <a:pt x="119605" y="80520"/>
                                      <a:pt x="118867" y="82367"/>
                                      <a:pt x="118129" y="84583"/>
                                    </a:cubicBezTo>
                                    <a:cubicBezTo>
                                      <a:pt x="117390" y="86430"/>
                                      <a:pt x="116283" y="88277"/>
                                      <a:pt x="115175" y="90124"/>
                                    </a:cubicBezTo>
                                    <a:cubicBezTo>
                                      <a:pt x="114068" y="91970"/>
                                      <a:pt x="112960" y="93817"/>
                                      <a:pt x="111853" y="95295"/>
                                    </a:cubicBezTo>
                                    <a:cubicBezTo>
                                      <a:pt x="110746" y="97141"/>
                                      <a:pt x="109269" y="98619"/>
                                      <a:pt x="108161" y="100096"/>
                                    </a:cubicBezTo>
                                    <a:cubicBezTo>
                                      <a:pt x="106316" y="101574"/>
                                      <a:pt x="105208" y="103051"/>
                                      <a:pt x="103732" y="104528"/>
                                    </a:cubicBezTo>
                                    <a:lnTo>
                                      <a:pt x="103732" y="10452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206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934CCEE" id="Grafika 12" o:spid="_x0000_s1026" style="position:absolute;margin-left:416.95pt;margin-top:-116.1pt;width:156.6pt;height:156.6pt;rotation:10273027fd;z-index:-251658752" coordorigin="690,9185" coordsize="19887,19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">
                    <v:shape id="Prostoročno: oblika 116" o:spid="_x0000_s1027" style="position:absolute;left:10391;top:9185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0705,99727,9967,97880,8860,96402,7752,94556,7014,93078,5906,91231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0,93817,111853,95294v-1107,1478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2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4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17" o:spid="_x0000_s1028" style="position:absolute;left:10391;top:9185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222,17719,107114,16243,105636v-1477,-1477,-2584,-2954,-4061,-4432c11075,99727,9967,97880,8860,96402,7752,94556,7014,93078,5906,91231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867,33981,119605,35828,119974,37674v739,1847,1477,3694,1846,5541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0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2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4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18" o:spid="_x0000_s1029" style="position:absolute;left:11762;top:1060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4,1108,-7387,2215,-11081c4337,89385,5445,85691,6552,82367,7660,78673,9137,75349,10613,71655v1477,-3324,3323,-6648,5168,-9972c17627,58359,19842,55034,22057,52080v2215,-2955,4430,-6280,7014,-8865c31655,40260,34239,37674,36823,34720v2584,-2586,5537,-5171,8490,-7757c48267,24378,51220,22161,54542,20315v3323,-2216,6276,-4063,9598,-5910c67462,12558,70785,11081,74476,9603,77799,8126,81490,6648,85182,5540,88873,4432,92565,3324,96256,2585v3692,-738,7383,-1477,11075,-1846c111022,369,114714,,118405,v3692,,7383,,11075,369c133172,739,136863,1108,140554,1847v3692,738,7014,1477,10706,2585c154952,5540,158274,6648,161596,8126v3323,1477,6645,2955,9967,4432c174886,14405,177839,16252,180792,18099v2953,1846,5906,4062,8491,6648c192236,26963,194820,29549,197404,32134v2584,2586,4799,5171,7014,8126c206633,43215,208848,46170,210693,49125v1846,2955,3692,6279,5168,9603c217338,62052,218815,65376,220291,68701v1108,3324,2215,7017,3323,10342c224721,82367,225460,86060,225829,89754v738,3694,1107,7387,1107,11081c227305,104528,227305,108222,226936,111916v,3693,-369,7387,-1107,11080c225460,126690,224721,130383,223614,134077v-739,3694,-1846,7387,-2954,10711c219553,148482,218076,151806,216600,155500v-1477,3324,-3323,6648,-5168,9973c209586,168797,207371,172121,205156,175076v-2215,2955,-4430,6279,-7014,8864c195558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4,1847;151260,4432;161596,8126;171563,12558;180792,18099;189283,24747;197404,32134;204418,40260;210693,49125;215861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19" o:spid="_x0000_s1030" style="position:absolute;left:11762;top:1060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4,1108,-7387,2215,-11081c4337,89385,5445,85691,6552,82367,7660,78673,9137,75349,10613,71655v1477,-3324,3323,-6648,5168,-9972c17627,58359,19842,55034,22057,52080v2215,-2955,4430,-6280,7014,-8865c31655,40260,34239,37674,36823,34720v2584,-2586,5537,-5171,8490,-7757c48267,24378,51220,22161,54542,20315v3323,-2216,6276,-4063,9598,-5910c67462,12558,70785,11081,74476,9603,78168,8126,81490,6648,85182,5540,88873,4432,92565,3324,96256,2585v3692,-738,7383,-1477,11075,-1846c111022,369,114714,,118405,v3692,,7383,,11075,369c133172,739,136863,1108,140554,1847v3692,738,7014,1477,10706,2585c154952,5540,158274,6648,161596,8126v3323,1477,6645,2955,9967,4432c174886,14405,177839,16252,180792,18099v2953,1846,5906,4062,8491,6648c192236,26963,194820,29549,197404,32134v2584,2586,4799,5171,7014,8126c206633,43215,208848,46170,210693,49125v1846,2955,3692,6279,5168,9603c217338,62052,218815,65376,220291,68701v1108,3324,2215,7017,3323,10342c224721,82736,225460,86060,225829,89754v738,3694,1107,7387,1107,11081c227305,104528,227305,108222,226936,111916v,3693,-369,7387,-1107,11080c225460,126690,224721,130383,223614,134077v-739,3694,-1846,7387,-2954,10711c219553,148482,218076,151806,216600,155500v-1477,3324,-3323,6648,-5168,9973c209586,168797,207371,172121,205156,175076v-2215,2955,-4430,6279,-7014,8864c195558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4,1847;151260,4432;161596,8126;171563,12558;180792,18099;189283,24747;197404,32134;204418,40260;210693,49125;215861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0" o:spid="_x0000_s1031" style="position:absolute;left:13829;top:12742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" path="m277141,279604v-4061,4063,-8122,7387,-12551,11081c260160,294009,255730,297333,251300,300658v-4430,332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1,306198,67832,303243v-4430,-2955,-8491,-5910,-12552,-9603c51220,290316,47528,286622,43837,282928v-3692,-3693,-7014,-7756,-10336,-11819c30178,267046,27225,262614,24272,258182v-2953,-4433,-5537,-8865,-7752,-13667c14305,239714,12090,234912,10244,230110,8398,225309,6922,220138,5445,214967,3968,209796,2861,204625,2123,199454,1384,194282,646,188742,277,183571v-369,-5171,-369,-10711,,-16252c646,161779,1015,156608,1753,151068v739,-5541,1846,-10712,2954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0,326607,189111,325500,194282v-1108,5172,-2954,10712,-4430,15883c319224,215336,317378,220507,315163,225309v-2215,5171,-4799,9972,-7383,14774c305196,244885,302243,249686,298921,254119v-3323,4432,-6645,8864,-10337,13297c284893,271478,281202,27554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8;33501,271109;24272,258182;16520,244515;10244,230110;5445,214967;2123,199454;277,183571;277,167319;1753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21" o:spid="_x0000_s1032" style="position:absolute;left:13829;top:12742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" path="m277141,279604v-4061,4063,-8122,7387,-12551,11081c260160,294009,255730,297333,251300,300658v-4430,2955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1,306198,67832,303243v-4430,-2955,-8491,-5910,-12552,-9603c51220,290316,47528,286622,43837,282928v-3692,-3693,-7014,-7756,-10336,-11819c30178,267046,27225,262614,24272,258182v-2953,-4433,-5537,-8865,-7752,-13667c14305,239714,12090,234912,10244,230110,8398,225309,6922,220138,5445,214967,3968,209796,2861,204625,2123,199454,1384,194282,646,188742,277,183571v-369,-5540,-369,-10711,,-16252c646,161779,1015,156608,1753,151068v739,-5541,1846,-10712,2954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0,326607,189111,325500,194282v-1108,5172,-2954,10712,-4430,15883c319224,215336,317378,220507,315163,225309v-2215,5171,-4799,9972,-7383,14774c305196,244885,302243,249686,298921,254119v-3323,4432,-6645,8864,-10337,13297c284893,271478,281202,27554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8;33501,271109;24272,258182;16520,244515;10244,230110;5445,214967;2123,199454;277,183571;277,167319;1753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22" o:spid="_x0000_s1033" style="position:absolute;left:16933;top:15908;width:2273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6,75349,10613,71655v1477,-3324,3323,-6648,5168,-9972c17627,58359,19842,55034,22057,52080v2215,-2955,4430,-6280,7014,-8865c31655,40629,34239,37675,36823,34720v2584,-2586,5537,-5171,8490,-7757c48267,24378,51220,22161,54542,20315v3323,-2216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9v2953,1846,5907,4062,8491,6648c192236,26963,194820,29549,197404,32134v2584,2586,4799,5171,7014,8126c206633,43215,208848,46170,210694,49125v1845,2955,3691,6279,5168,9603c217338,62052,218815,65376,220291,68701v1108,3324,2215,7017,3323,10342c224721,82736,225459,86061,225829,89754v369,3694,1107,7387,1107,11081c227305,104528,227305,108222,226936,111916v,3693,-369,7387,-1107,11080c225459,126690,224721,130383,223614,134077v-739,3694,-1846,7387,-2954,10712c219553,148482,218076,151806,216600,155500v-1477,3324,-3322,6648,-5168,9973c209586,168797,207371,172121,205156,175076v-2215,2955,-4430,6279,-7014,8864c195927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6,0;129480,369;140555,1847;151260,4432;161596,8126;171563,12558;180792,18099;189283,24747;197404,32134;204418,40260;210694,49125;215862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3" o:spid="_x0000_s1034" style="position:absolute;left:16933;top:15908;width:2273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6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9v2953,1846,5907,4062,8491,6648c192236,26963,194820,29549,197404,32134v2584,2586,4799,5171,7014,8126c206633,43215,208848,46170,210694,49125v1845,2955,3691,6279,5168,9603c217338,62052,218815,65376,220291,68701v1108,3324,2215,7017,3323,10342c224721,82736,225459,86061,225829,89754v369,3694,1107,7387,1107,11081c227305,104528,227305,108222,226936,111916v,3693,-369,7387,-1107,11080c225459,126690,224721,130383,223614,134077v-739,3694,-1846,7387,-2954,10712c219553,148482,218076,151806,216600,155500v-1477,3324,-3322,6648,-5168,9973c209586,168797,207371,172121,205156,175076v-2215,2955,-4430,6279,-7014,8864c195927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6,0;129480,369;140555,1847;151260,4432;161596,8126;171563,12558;180792,18099;189283,24747;197404,32134;204418,40260;210694,49125;215862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24" o:spid="_x0000_s1035" style="position:absolute;left:19339;top:18364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627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5,-2954,4430,-4432c21780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4,5171c118498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1;3692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60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25" o:spid="_x0000_s1036" style="position:absolute;left:19339;top:18364;width:1239;height:1234;visibility:visible;mso-wrap-style:square;v-text-anchor:middle" coordsize="123829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846,1108,3323,2216,4799,3693c104470,14774,105947,16252,107423,17729v1477,1478,2584,2955,4061,4432c112591,23639,113699,25486,114806,26963v1108,1478,1846,3324,2954,5171c118498,33981,119605,35828,119974,37675v739,1846,1477,3693,1846,5540c122189,45062,122558,47278,122928,49125v369,1846,369,4063,738,5909c124035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1;3692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60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39" o:spid="_x0000_s1037" style="position:absolute;left:7830;top:10667;width:2272;height:2271;visibility:visible;mso-wrap-style:square;v-text-anchor:middle" coordsize="227213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" path="m190390,192436v-2584,2585,-5537,5171,-8490,7756c178946,202778,175993,204994,172671,206841v-3323,2216,-6276,4063,-9598,5909c159751,214597,156428,216075,152737,217552v-3692,1478,-7014,2955,-10706,4063c138340,222723,134648,223831,130957,224570v-3692,739,-7383,1477,-11075,1847c116191,226786,112499,227155,108808,227155v-3692,,-7384,,-11075,-369c94041,226417,90350,226047,86658,225309v-3691,-739,-7013,-1478,-10705,-2586c72262,221615,68939,220507,65617,219030v-3323,-1478,-6645,-2955,-9967,-4433c52327,212750,49374,210904,46421,209057v-2953,-1847,-5907,-4063,-8491,-6649c35346,199823,32393,197607,29809,195021v-2584,-2585,-4799,-5171,-7014,-8126c20580,183941,18365,180986,16520,178031v-1846,-2955,-3692,-6279,-5169,-9604c9875,165103,8398,161779,6922,158455,5814,155131,4707,151437,3599,148113,2492,144419,1754,141095,1384,137401,646,133708,277,130014,277,126321v-369,-3694,-369,-7388,,-11081c277,111546,646,107853,1384,104159v370,-3693,1108,-7387,2215,-11081c4338,89385,5445,85691,6552,82367,7660,79043,9137,75349,10613,71656v1477,-3325,3323,-6649,5168,-9973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6v3692,-739,7383,-1478,11075,-1847c111022,369,114714,,118405,v3692,,7384,,11075,369c133172,739,136863,1108,140555,1847v3691,739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8,3323,10342c224721,82736,225460,86060,225829,89754v369,3694,1107,7387,1107,11081c227305,104528,227305,108222,226936,111916v,3693,-369,7387,-1107,11080c225460,126690,224721,130384,223614,134077v-739,3694,-1846,7387,-2953,10711c219553,148482,218077,151806,216600,155500v-1477,3693,-3322,6648,-5168,9973c209586,168797,207371,172121,205156,175076v-2215,2955,-4430,6279,-7014,8865c195558,186895,192974,189481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6;107331,739;118405,0;129480,369;140555,1847;151260,4432;161596,8126;171563,12558;180792,18099;189283,24747;197404,32134;204418,40260;210693,49125;215862,58728;220291,68701;223614,79043;225829,89754;226936,100835;226936,111916;225829,122996;223614,134077;220661,144788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40" o:spid="_x0000_s1038" style="position:absolute;left:7830;top:10667;width:2272;height:2271;visibility:visible;mso-wrap-style:square;v-text-anchor:middle" coordsize="227213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2,221615,68939,220507,65617,219030v-3323,-1478,-6645,-2955,-9967,-4433c52327,212750,49374,210904,46421,209057v-2953,-1847,-5907,-4063,-8491,-6649c34977,200192,32393,197607,29809,195021v-2584,-2585,-4799,-5171,-7014,-8126c20580,183941,18365,180986,16520,178031v-1846,-2955,-3692,-6279,-5169,-9604c9875,165103,8398,161779,6922,158455,5814,155131,4707,151437,3599,148113,2492,144419,1754,141095,1384,137401,646,133708,277,130014,277,126321v-369,-3694,-369,-7388,,-11081c277,111546,646,107853,1384,104159v370,-3693,1108,-7387,2215,-11081c4338,89385,5445,85691,6552,82367,7660,78673,9137,75349,10613,71656v1477,-3325,3323,-6649,5168,-9973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6v3692,-739,7383,-1478,11075,-1847c111022,369,114714,,118405,v3692,,7384,,11075,369c133172,739,136863,1108,140555,1847v3691,739,7013,1477,10705,2585c154952,5540,158274,6648,161596,8126v3323,1477,6645,2955,9967,4432c174886,14036,177839,16252,180792,18099v2953,1846,5907,4063,8491,6648c192236,26963,194820,29549,197404,32134v2584,2586,4799,5171,7014,8126c206633,43215,208848,46170,210693,49125v1846,2955,3692,6279,5169,9603c217338,62052,218815,65376,220291,68701v1108,3324,2215,7018,3323,10342c224721,82736,225460,86060,225829,89754v738,3694,1107,7387,1107,11081c227305,104528,227305,108222,226936,111916v-369,3693,-369,7387,-1107,11080c225460,126690,224721,130384,223614,134077v-739,3694,-1846,7387,-2953,10711c219553,148482,218077,151806,216600,155500v-1477,3324,-3322,6648,-5168,9973c209586,168797,207371,172121,205156,175076v-2215,2955,-4430,6279,-7014,8865c195558,186895,192974,189481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6;107331,739;118405,0;129480,369;140555,1847;151260,4432;161596,8126;171563,12558;180792,18099;189283,24747;197404,32134;204418,40260;210693,49125;215862,58728;220291,68701;223614,79043;225829,89754;226936,100835;226936,111916;225829,122996;223614,134077;220661,144788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41" o:spid="_x0000_s1039" style="position:absolute;left:10203;top:13850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2,5168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70v1477,-1478,2584,-2955,4430,-4433c21780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1,93817,111853,95295v-1107,1846,-2584,3324,-3691,4801c107054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2;3692,85691;1846,80151;738,74241;0,68331;0,62422;369,56512;1477,50602;3322,44692;5537,38783;8491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4,78673;118129,84583;115175,90123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2" o:spid="_x0000_s1040" style="position:absolute;left:10203;top:13850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2,4799,89385,4061,87538,3692,85691,2953,83844,2215,81998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70v1477,-1478,2584,-2955,4430,-4433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5,5909c119605,80520,118867,82367,118129,84583v-739,1847,-1846,3694,-2954,5540c114068,91970,112961,93817,111853,95295v-1107,1846,-2584,3324,-3691,4801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2;3692,85691;1846,80151;738,74241;0,68331;0,62422;369,56512;1477,50602;3322,44692;5537,38783;8491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4,78673;118129,84583;115175,90123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3" o:spid="_x0000_s1041" style="position:absolute;left:11544;top:1599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4" o:spid="_x0000_s1042" style="position:absolute;left:11544;top:1599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0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70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5" o:spid="_x0000_s1043" style="position:absolute;left:14677;top:18438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" path="m103732,104528v-1477,1478,-2953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2,5168,89385,4061,87538,3692,85691,2953,83844,2215,81998,1846,80151,1477,78304,1108,76088,738,74241,369,72394,369,70178,,68331,,66485,,64268,,62422,,60575,369,58359,369,56512v369,-1847,739,-4063,1108,-5910c1846,48755,2584,46539,3322,44692v739,-1846,1477,-3693,2215,-5909c6276,36936,7383,35089,8491,33242v1107,-1846,2214,-3693,3322,-5171c12920,26225,14397,24747,15504,23270v1477,-1478,2585,-2955,4430,-4433c21411,17360,22888,15882,24733,14774v1477,-1477,3323,-2585,5168,-3693c31747,9973,33224,8865,35069,7757,36915,6648,38761,5910,40607,5171v1846,-739,3691,-1477,5906,-2216c48728,2216,50574,1847,52420,1477,54265,1108,56480,739,58326,369,60172,,62387,,64232,v1846,,4061,,5907,369c71985,739,74200,739,76045,1108v1846,369,4061,739,5907,1478c83797,3324,85643,3694,87489,4432v1846,739,3692,1478,5537,2586c94872,8126,96349,8865,98194,9973v1477,1108,3323,2216,4799,3693c104470,14774,105947,16252,107423,17729v1477,1478,2584,2955,4061,4433c112591,23639,113699,25486,114806,26963v1108,1847,1846,3325,2954,5171c118498,33981,119605,35828,119974,37675v739,1846,1477,3693,1846,5540c122189,45062,122559,47278,122928,49125v369,1846,369,4063,738,5909c123666,56881,123666,59097,123666,60944v,1847,-369,4063,-369,5910c122928,68701,122559,70917,122189,72764v-369,1846,-1107,4063,-1845,5909c119605,80520,118867,82367,118129,84583v-739,1847,-1846,3694,-2954,5541c114068,91970,112961,93817,111853,95295v-1107,1846,-2584,3324,-3691,4801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2;3692,85691;1846,80151;738,74241;0,68331;0,62422;369,56512;1477,50602;3322,44692;5537,38783;8491,33242;11813,28071;15504,23270;19934,18837;24733,14774;29901,11081;35069,7757;40607,5171;46513,2955;52420,1477;58326,369;64232,0;70139,369;76045,1108;81952,2586;87489,4432;93026,7018;98194,9973;102993,13666;107423,17729;111484,22162;114806,26963;117760,32134;119974,37675;121820,43215;122928,49125;123666,55034;123666,60944;123297,66854;122189,72764;120344,78673;118129,84583;115175,90124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6" o:spid="_x0000_s1044" style="position:absolute;left:14677;top:18438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4938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2,113393v-1477,-1108,-3323,-2216,-4799,-3694c19196,108591,17719,107114,16243,105637v-1477,-1478,-2584,-2955,-4061,-4433c11075,99727,9967,97880,8860,96403,7752,94556,7014,93078,5906,91232,5168,89385,4061,87538,3692,85691,2953,83844,2215,81998,1846,80151,1477,78304,1108,76088,738,74241,369,72394,369,70178,,68331,,66485,,64268,,62422,,60575,369,58359,369,56512v369,-1847,739,-4063,1108,-5910c1846,48755,2584,46539,3322,44692v739,-1846,1477,-3693,2215,-5909c6276,36936,7383,35089,8491,33242v1107,-1846,2214,-3693,3322,-5171c12920,26225,14397,24747,15504,23270v1477,-1478,2585,-2955,4430,-4433c21780,17360,22888,15882,24733,14774v1846,-1108,3323,-2585,5168,-3693c31747,9973,33224,8865,35069,7757,36915,6648,38761,5910,40607,5171v1846,-739,3691,-1477,5906,-2216c48359,2216,50574,1847,52420,1477,54265,1108,56480,739,58326,369,60172,,62387,,64232,v1846,,4061,,5907,369c71985,369,74200,739,76045,1108v1846,369,4061,739,5907,1478c83797,3324,85643,3694,87489,4432v1846,739,3692,1478,5537,2586c94872,8126,96349,8865,98194,9973v1477,1108,3323,2216,4799,3693c104470,14774,105947,16252,107423,17729v1477,1478,2584,2955,4061,4433c112591,23639,113699,25486,114806,26963v1108,1847,1846,3325,2954,5171c118498,33981,119605,35828,119974,37675v739,1846,1477,3693,1846,5540c122189,45062,122559,47278,122928,49125v369,1846,369,4063,738,5909c123666,56881,123666,59097,123666,60944v,1847,-369,4063,-369,5910c122928,68701,122559,70917,122189,72764v-369,1846,-1107,4063,-1845,5909c119605,80520,118867,82367,118129,84583v-739,1847,-1846,3694,-2954,5541c114068,91970,112961,93817,111853,95295v-1107,1846,-2584,3324,-3691,4801c107054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2,113393;20673,109699;16243,105637;12182,101204;8860,96403;5906,91232;3692,85691;1846,80151;738,74241;0,68331;0,62422;369,56512;1477,50602;3322,44692;5537,38783;8491,33242;11813,28071;15504,23270;19934,18837;24733,14774;29901,11081;35069,7757;40607,5171;46513,2955;52420,1477;58326,369;64232,0;70139,369;76045,1108;81952,2586;87489,4432;93026,7018;98194,9973;102993,13666;107423,17729;111484,22162;114806,26963;117760,32134;119974,37675;121820,43215;122928,49125;123666,55034;123666,60944;123297,66854;122189,72764;120344,78673;118129,84583;115175,90124;111853,95295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47" o:spid="_x0000_s1045" style="position:absolute;left:16775;top:19841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" path="m190390,192436v-2584,2585,-5537,5171,-8490,7756c178946,202778,175993,204994,172671,206841v-3323,1846,-6276,4063,-9598,5909c159751,214597,156428,216075,152737,217552v-3323,1478,-7014,2955,-10706,4063c138340,222723,134648,223831,130957,224570v-3692,739,-7383,1477,-11075,1847c116191,226786,112499,227155,108808,227155v-3692,,-7384,,-11075,-369c94042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0,4707,151437,3599,148113,2492,144419,1754,141095,1384,137401,646,133708,277,130014,277,126320v-369,-3693,-369,-7387,,-11080c277,111546,646,107853,1384,104159v370,-3694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4,49125v1845,2955,3691,6279,5168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113,218076,151806,216600,155500v-1477,3324,-3322,6648,-5168,9973c209586,168797,207371,172121,205156,175076v-2215,2955,-4430,6279,-7014,8864c195558,186526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6,0;129480,369;140555,1847;151260,4432;161596,8126;171563,12558;180792,18098;189283,24747;197404,32134;204418,40260;210694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8" o:spid="_x0000_s1046" style="position:absolute;left:16775;top:19841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2,226417,90350,226047,86658,225309v-3691,-739,-7014,-1478,-10705,-2586c72262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0,4707,151437,3599,148113,2492,144419,1754,141095,1384,137401,646,133708,277,130014,277,126320v-369,-3693,-369,-7387,,-11080c277,111546,646,107853,1384,104159v370,-3694,1108,-7387,2215,-11081c4338,89385,5445,85691,6552,82367,7660,78673,9136,75349,10613,71655v1477,-3324,3323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6,v3691,,7382,,11074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4,49125v1845,2955,3691,6279,5168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2,6648,-5168,9973c209586,168797,207371,172121,205156,175076v-2215,2955,-4430,6279,-7014,8864c195927,187265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6,0;129480,369;140555,1847;151260,4432;161596,8126;171563,12558;180792,18098;189283,24747;197404,32134;204418,40260;210694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49" o:spid="_x0000_s1047" style="position:absolute;left:4508;top:1289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1v-2953,-4432,-5538,-8864,-7752,-13666c14305,239713,12090,234912,10244,230110,8398,225309,6922,220138,5445,214967,3968,209796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486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8c253515,20684,257945,23269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1,1845,15882c330299,151437,330299,156608,329929,162148v-369,5541,-738,10712,-1476,16252c327715,183940,326607,189111,325500,194282v-1108,5171,-2954,10712,-4430,15883c319224,215336,317378,220507,315163,225309v-2215,5171,-4799,9972,-7383,14774c305196,244884,302243,249686,298921,254118v-3323,4433,-6645,8865,-10337,13297c284893,271848,281201,27591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1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8;262375,26224;274926,35828;286370,46539;296706,58359;305935,71286;313687,84952;319962,99357;324761,114501;328084,130014;329929,145896;329929,162148;328453,178400;325500,194282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0" o:spid="_x0000_s1048" style="position:absolute;left:4508;top:1289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1v-2953,-4432,-5538,-8864,-7752,-13666c14305,239713,12090,234912,10244,230110,8398,225309,6922,220138,5445,214967,3968,209796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8c253515,20684,257945,23269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1,1845,15882c330299,151437,330299,156608,329929,162148v-369,5541,-738,10712,-1476,16252c327715,183940,326607,189111,325500,194282v-1108,5171,-2954,10712,-4430,15883c319224,215336,317378,220507,315163,225309v-2215,5171,-4799,9972,-7383,14774c305196,244884,302243,249686,298921,254118v-3323,4433,-6645,8865,-10337,13297c284893,271848,281201,27591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1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8;262375,26224;274926,35828;286370,46539;296706,58359;305935,71286;313687,84952;319962,99357;324761,114501;328084,130014;329929,145896;329929,162148;328453,178400;325500,194282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1" o:spid="_x0000_s1049" style="position:absolute;left:7612;top:16059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59,86061,225829,89754v738,3694,1107,7387,1107,11081c227305,104528,227305,108222,226936,111916v,3693,-369,7387,-1107,11080c225459,126690,224721,130383,223614,134077v-739,3694,-1846,7387,-2953,10712c219553,148482,218076,151806,216600,155500v-1477,3324,-3323,6648,-5168,9973c209586,168797,207371,172121,205156,175076v-2215,2955,-4430,6279,-7014,8864c195558,186895,192974,189481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2" o:spid="_x0000_s1050" style="position:absolute;left:7612;top:16059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2,54542,20315v3323,-2216,6276,-4063,9598,-5910c67463,12558,70785,11081,74476,9603,78168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59,86061,225829,89754v738,3694,1107,7387,1107,11081c227305,104528,227305,108222,226936,111916v,3693,-369,7387,-1107,11080c225459,126690,224721,130383,223614,134077v-739,3694,-1846,7387,-2953,10712c219553,148482,218076,151806,216600,155500v-1477,3324,-3323,6648,-5168,9973c209586,168797,207371,172121,205156,175076v-2215,2955,-4430,6279,-7014,8864c195558,186895,192974,189481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5;3599,148113;1384,137401;277,126321;277,115240;1384,104159;3599,93078;6552,82367;10613,71655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3" o:spid="_x0000_s1051" style="position:absolute;left:10015;top:18515;width:1236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1,4799,89385,4061,87538,3692,85691,2953,83844,2215,81997,1846,80151,1477,78304,1107,76088,738,74241,369,72394,369,70178,,68331,,66484,,64268,,62422,,60575,369,58359,369,56512v,-1847,738,-4063,1108,-5910c1846,48755,2584,46539,3322,44692v739,-1846,1477,-3693,2215,-5909c6276,36936,7383,35089,8491,33242v1107,-1847,2214,-3693,3322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867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1;3692,85691;1846,80151;738,74241;0,68331;0,62422;369,56512;1477,50602;3322,44692;5537,38783;8491,33242;11813,28071;15504,23269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54" o:spid="_x0000_s1052" style="position:absolute;left:10015;top:18515;width:1236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" path="m103732,104528v-1477,1478,-2953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8,-3694c19196,108591,17719,107114,16243,105637v-1477,-1478,-2584,-2955,-4061,-4433c11075,99727,9967,97880,8860,96403,7752,94556,7014,93078,5906,91231,5168,89385,4061,87538,3692,85691,2953,83844,2215,81997,1846,80151,1477,78304,1107,76088,738,74241,369,72394,369,70178,,68331,,66484,,64268,,62422,,60575,369,58359,369,56512v369,-1847,738,-4063,1108,-5910c1846,48755,2584,46539,3322,44692v739,-1846,1477,-3693,2215,-5909c6276,36936,7383,35089,8491,33242v1107,-1847,2214,-3693,3322,-5171c12920,26224,14397,24747,15504,23269v1477,-1477,2585,-2954,4430,-4432c21411,17360,22887,15882,24733,14774v1477,-1477,3323,-2585,5168,-3693c31747,9973,33224,8865,35069,7756,36915,6648,38761,5910,40607,5171v1846,-739,3691,-1477,5906,-2216c48359,2216,50574,1847,52420,1477,54265,1108,56480,739,58326,369,60172,,62387,,64232,v1846,,4061,,5907,369c71985,369,74200,739,76045,1108v1846,369,4061,739,5907,1477c83797,3324,85643,3694,87489,4432v1846,739,3692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1,93817,111853,95294v-1107,1847,-2584,3325,-3691,4802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3,109699;16243,105637;12182,101204;8860,96403;5906,91231;3692,85691;1846,80151;738,74241;0,68331;0,62422;369,56512;1477,50602;3322,44692;5537,38783;8491,33242;11813,28071;15504,23269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55" o:spid="_x0000_s1053" style="position:absolute;left:11385;top:1993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8168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367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6895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6" o:spid="_x0000_s1054" style="position:absolute;left:11385;top:19930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1v-369,-3694,-369,-7388,,-11081c277,111546,646,107853,1384,104159v369,-3693,1108,-7387,2215,-11081c4337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6,220291,68701v1108,3324,2215,7017,3323,10342c224721,82736,225460,86061,225829,89754v738,3694,1107,7387,1107,11081c227305,104528,227305,108222,226936,111916v,3693,-369,7387,-1107,11080c225460,126690,224721,130384,223614,134077v-739,3694,-1846,7387,-2954,10712c219553,148482,218076,151806,216600,155500v-1477,3324,-3323,6648,-5168,9973c209586,168797,207371,172121,205156,175076v-2215,2955,-4430,6279,-7014,8864c195927,186895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57" o:spid="_x0000_s1055" style="position:absolute;left:13452;top:22069;width:3302;height:3294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" path="m277141,279604v-4061,4063,-8122,7387,-12551,11081c260160,294009,255730,297334,251300,300658v-4430,2955,-9229,5910,-14028,8495c232473,311739,227305,314324,222506,316171v-5168,2216,-10336,4063,-15504,5540c201834,323189,196666,324666,191128,325774v-5537,1108,-10705,1847,-16242,2586c169348,329098,164180,329468,158643,329468v-5537,,-10705,,-16243,-370c137232,328729,131695,327990,126527,326882v-5168,-1108,-10336,-2216,-15505,-3693c105854,321711,101055,319864,95887,318018v-4799,-1847,-9598,-4063,-14397,-6649c76691,308784,72262,306198,67832,303243v-4430,-2955,-8491,-5909,-12552,-9603c51220,290316,47528,286622,43837,282929v-3692,-3694,-7014,-7757,-10336,-11820c30178,267046,27225,262614,24272,258181v-2953,-4432,-5537,-8864,-7752,-13666c14305,239713,12090,234912,10244,230110,8398,225309,6922,220138,5445,214967,3968,209796,2861,204625,2123,199454,1384,194283,646,188742,277,183571v-369,-5540,-369,-10711,,-16252c646,161779,1015,156608,1754,151068v738,-5541,1845,-10712,2953,-15883c5814,130014,7660,124474,9136,119303v1846,-5171,3692,-10342,5907,-15144c17258,98988,19842,94186,22426,89385v2584,-4802,5537,-9604,8860,-14036c34608,70917,37930,66484,41622,62052v3691,-4063,7383,-8126,11444,-12189c57126,45800,61187,42476,65617,38783v4430,-3325,8859,-6649,13289,-9973c83336,25486,88135,22900,92934,20315v4799,-2586,9967,-5171,14766,-7018c112868,11081,118036,9234,123204,7756v5169,-1477,10337,-2954,15874,-4062c144246,2585,149783,1847,155321,1108,160858,369,166026,,171563,v5538,,10706,,16243,369c193343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1,326607,189112,325500,194283v-1108,5171,-2954,10711,-4430,15882c319224,215336,317378,220507,315163,225309v-2215,5171,-4799,9972,-7383,14774c305196,244884,302243,249686,298921,254118v-3323,4433,-6645,8865,-10337,13297c284893,271848,281202,27591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9;33501,271109;24272,258181;16520,244515;10244,230110;5445,214967;2123,199454;277,183571;277,167319;1754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3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8" o:spid="_x0000_s1056" style="position:absolute;left:13452;top:22069;width:3302;height:3294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" path="m277141,279604v-4061,4063,-8122,7387,-12551,11081c260160,294009,255730,297334,251300,300658v-4430,2955,-9229,5910,-14028,8495c232473,311739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8v-4799,-1847,-9598,-4063,-14397,-6649c76691,308784,72262,306198,67832,303243v-4430,-2955,-8491,-5909,-12552,-9603c51220,290316,47528,286622,43837,282929v-3692,-3694,-7014,-7757,-10336,-11820c30178,267046,27225,262614,24272,258181v-2953,-4432,-5537,-8864,-7752,-13666c14305,239713,12090,234912,10244,230110,8398,225309,6922,220138,5445,214967,3968,209796,2861,204625,2123,199454,1384,194283,646,188742,277,183571v-369,-5540,-369,-10711,,-16252c646,161779,1015,156608,1754,151068v738,-5541,1845,-10712,2953,-15883c5814,130014,7660,124474,9136,119303v1846,-5171,3692,-10342,5907,-15144c17258,99357,19842,94186,22426,89385v2584,-4802,5537,-9604,8860,-14036c34608,70917,37930,66484,41622,62052v3691,-4063,7383,-8126,11444,-12189c57126,45800,61187,42476,65617,38783v4430,-3325,8859,-6649,13289,-9973c83336,25855,88135,22900,92934,20315v4799,-2586,9967,-5171,14766,-7018c112499,11450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29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6,15883c330299,151437,330299,156608,329930,162148v-370,5541,-739,10712,-1477,16252c327715,183941,326607,189112,325500,194283v-1108,5171,-2954,10711,-4430,15882c319224,215336,317378,220507,315163,225309v-2215,5171,-4799,9972,-7383,14774c305196,244884,302243,249686,298921,254118v-3323,4433,-6645,8865,-10337,13297c284893,271848,281202,27591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8;81490,311369;67832,303243;55280,293640;43837,282929;33501,271109;24272,258181;16520,244515;10244,230110;5445,214967;2123,199454;277,183571;277,167319;1754,151068;4707,135185;9136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30,145897;329930,162148;328453,178400;325500,194283;321070,210165;315163,225309;307780,240083;298921,254118;288584,267415;277141,279604;277141,279604" o:connectangles="0,0,0,0,0,0,0,0,0,0,0,0,0,0,0,0,0,0,0,0,0,0,0,0,0,0,0,0,0,0,0,0,0,0,0,0,0,0,0,0,0,0,0,0,0,0,0,0,0,0,0,0,0,0,0,0,0,0,0,0,0,0,0,0,0,0"/>
                    </v:shape>
                    <v:shape id="Prostoročno: oblika 159" o:spid="_x0000_s1057" style="position:absolute;left:2223;top:16144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473,8398,162148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7,3323,10342c224721,82736,225459,86061,225829,89754v738,3694,1107,7387,1107,11081c227305,104528,227305,108222,226936,111916v,3693,-369,7387,-1107,11080c225459,126690,224721,130384,223614,134077v-739,3694,-1846,7387,-2953,10712c219553,148482,218076,151806,216600,155500v-1477,3324,-3323,6648,-5168,9973c209586,168797,207371,172121,205156,175076v-2215,2955,-4430,6279,-7014,8864c195558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2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60" o:spid="_x0000_s1058" style="position:absolute;left:2223;top:16144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473,8398,162148,6922,158455,5814,155131,4707,151437,3599,148113,2492,144419,1753,141095,1384,137401,646,133708,277,130014,277,126321v-369,-3694,-369,-7388,,-11081c277,111546,646,107853,1384,104159v369,-3693,1108,-7387,2215,-11081c4338,89385,5445,85691,6552,82367,7660,78673,9137,75349,10613,71656v1477,-3325,3322,-6649,5168,-9973c17627,58359,19842,55034,22057,52080v2215,-2955,4430,-6280,7014,-8865c31655,40260,34239,37675,36823,34720v2584,-2586,5537,-5171,8490,-7757c48267,24378,51220,22162,54542,20315v3323,-2216,6276,-4063,9598,-5910c67462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9v2953,1846,5907,4063,8491,6648c192236,26963,194820,29549,197404,32134v2584,2586,4799,5171,7014,8126c206633,43215,208848,46170,210693,49125v1846,2955,3692,6279,5169,9603c217338,62052,218815,65376,220291,68701v1108,3324,2215,7017,3323,10342c224721,82736,225459,86061,225829,89754v738,3694,1107,7387,1107,11081c227305,104528,227305,108222,226936,111916v,3693,-369,7387,-1107,11080c225459,126690,224721,130384,223614,134077v-739,3694,-1846,7387,-2953,10712c219553,148482,218076,151806,216600,155500v-1477,3324,-3323,6648,-5168,9973c209586,168797,207371,172121,205156,175076v-2215,2955,-4430,6279,-7014,8864c195558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2,58728;220291,68701;223614,79043;225829,89754;226936,100835;226936,111916;225829,122996;223614,134077;220661,144789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61" o:spid="_x0000_s1059" style="position:absolute;left:5356;top:18589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" path="m103732,104528v-1477,1478,-2954,2955,-4799,4063c97087,10969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1075,99727,9967,97880,8860,96402,7752,94556,7014,93078,5906,91231,5168,89385,4061,87538,3691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4,-2954,4430,-4432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2928,68701,122558,70917,122189,72763v-369,1847,-1107,4063,-1845,5910c119605,80520,118867,82367,118129,84583v-739,1847,-1846,3694,-2954,5540c114068,91970,112960,93817,111853,95294v-1107,1847,-2584,3325,-3691,4802c106316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1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62" o:spid="_x0000_s1060" style="position:absolute;left:5356;top:18589;width:1237;height:1234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6v-1477,-1477,-2584,-2954,-4061,-4432c11075,99727,9967,97880,8860,96402,7752,94556,7014,93078,5906,91231,5168,89385,4061,87538,3691,85691,2953,83844,2215,81997,1846,80151,1477,78304,1107,76088,738,74241,369,72394,369,70178,,68331,,66484,,64268,,62422,,60575,369,58359,369,56512v369,-1847,738,-4063,1108,-5910c1846,48755,2584,46539,3322,44692v739,-1846,1477,-3693,2215,-5909c6276,36936,7383,35089,8490,33242v1108,-1847,2215,-3693,3323,-5171c12920,26224,14397,24747,15504,23269v1477,-1477,2584,-2954,4430,-4432c21411,17360,22887,15882,24733,14774v1477,-1477,3323,-2585,5168,-3693c31747,9973,33224,8865,35069,7756,36915,6648,38761,5910,40607,5171v1845,-739,3691,-1477,5906,-2216c48359,2216,50574,1847,52420,1477,54265,1108,56480,739,58326,369,60172,,62387,,64232,v1846,,4061,,5907,369c71985,369,74200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4v739,1847,1477,3694,1846,5541c122189,45062,122558,47278,122928,49125v369,1846,369,4063,738,5909c123666,56881,123666,59097,123666,60944v,1847,-369,4063,-369,5910c123297,68701,122558,70917,122189,72763v-369,1847,-1107,4063,-1845,5910c119605,80520,118867,82367,118129,84583v-739,1847,-1846,3694,-2954,5540c114068,91970,112960,93817,111853,95294v-1107,1847,-2584,3325,-3691,4802c106316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6;12182,101204;8860,96402;5906,91231;3691,85691;1846,80151;738,74241;0,68331;0,62422;369,56512;1477,50602;3322,44692;5537,38783;8490,33242;11813,28071;15504,23269;19934,18837;24733,14774;29901,11081;35069,7756;40607,5171;46513,2955;52420,1477;58326,369;64232,0;70139,369;76045,1108;81952,2585;87489,4432;93026,7018;98194,9973;102993,13666;107423,17729;111484,22161;114806,26963;117759,32134;119974,37674;121820,43215;122928,49125;123666,55034;123666,60944;123297,66854;122189,72763;120344,78673;118129,84583;115175,90123;111853,95294;108162,100096;103732,104528;103732,104528" o:connectangles="0,0,0,0,0,0,0,0,0,0,0,0,0,0,0,0,0,0,0,0,0,0,0,0,0,0,0,0,0,0,0,0,0,0,0,0,0,0,0,0,0,0,0,0,0,0,0,0,0,0,0,0,0,0,0,0,0,0,0,0,0,0,0,0,0,0"/>
                    </v:shape>
                    <v:shape id="Prostoročno: oblika 163" o:spid="_x0000_s1061" style="position:absolute;left:7455;top:19995;width:2267;height:2268;visibility:visible;mso-wrap-style:square;v-text-anchor:middle" coordsize="226694,226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" path="m190250,192265c144106,237327,72490,238435,30038,194851,-12415,151267,-9461,79611,36313,34549,82457,-10512,154073,-11620,196525,31964v42453,43584,39869,115240,-6275,160301l190250,192265xe" fillcolor="#698e8a" stroked="f" strokeweight="1.0228mm">
                      <v:stroke joinstyle="miter"/>
                      <v:path arrowok="t" o:connecttype="custom" o:connectlocs="190250,192265;30038,194851;36313,34549;196525,31964;190250,192265;190250,192265" o:connectangles="0,0,0,0,0,0"/>
                    </v:shape>
                    <v:shape id="Prostoročno: oblika 164" o:spid="_x0000_s1062" style="position:absolute;left:7455;top:19995;width:2267;height:2268;visibility:visible;mso-wrap-style:square;v-text-anchor:middle" coordsize="226694,226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" path="m190250,192265c144106,237327,72490,238435,30038,194851,-12415,151267,-9461,79611,36313,34549,82457,-10512,154073,-11620,196525,31964v42453,43584,39869,115240,-6275,160301l190250,192265xe" filled="f" strokecolor="#698e8a" strokeweight=".25572mm">
                      <v:stroke endcap="round"/>
                      <v:path arrowok="t" o:connecttype="custom" o:connectlocs="190250,192265;30038,194851;36313,34549;196525,31964;190250,192265;190250,192265" o:connectangles="0,0,0,0,0,0"/>
                    </v:shape>
                    <v:shape id="Prostoročno: oblika 165" o:spid="_x0000_s1063" style="position:absolute;left:9826;top:23177;width:1237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" path="m103732,104528v-1477,1478,-2954,2955,-4799,4063c97456,110069,95610,111177,93765,112285v-1846,1108,-3323,2216,-5169,3324c86751,116717,84905,117456,83059,118195v-1846,738,-3691,1477,-5906,2216c74938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4,2215,81998,1846,80151,1477,78304,1107,76088,738,74241,369,72394,369,70178,,68331,,66485,,64268,,62422,,60575,369,58359,369,56512v,-1847,738,-4063,1108,-5910c1846,48755,2584,46539,3322,44692v739,-1846,1477,-3693,2215,-5909c6276,36936,7383,35089,8490,33242v1108,-1847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6,5909c119605,80520,118867,82367,118129,84583v-739,1847,-1846,3694,-2954,5541c114068,91970,112960,93817,111853,95295v-1107,1846,-2584,3324,-3692,4801c106685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3,78673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66" o:spid="_x0000_s1064" style="position:absolute;left:9826;top:23177;width:1237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49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4,2215,81998,1846,80151,1477,78304,1107,76088,738,74241,369,72394,369,70178,,68331,,66485,,64268,,62422,,60575,369,58359,369,56512v369,-1847,738,-4063,1108,-5910c1846,48755,2584,46539,3322,44692v739,-1846,1477,-3693,2215,-5909c6276,36936,7383,35089,8490,33242v1108,-1847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2c112591,23639,113699,25486,114806,26963v1108,1847,1846,3324,2953,5171c118498,33981,119605,35828,119974,37675v739,1846,1477,3693,1846,5540c122189,45062,122558,47278,122928,49125v369,1846,369,4063,738,5909c123666,56881,123666,59097,123666,60944v,1847,-369,4063,-369,5910c122928,68701,122558,70917,122189,72764v-369,1846,-1107,4063,-1846,5909c119605,80520,118867,82367,118129,84583v-739,1847,-1846,3694,-2954,5541c114068,91970,112960,93817,111853,95295v-1107,1846,-2584,3324,-3692,4801c106685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1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1;114806,26963;117759,32134;119974,37675;121820,43215;122928,49125;123666,55034;123666,60944;123297,66854;122189,72764;120343,78673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67" o:spid="_x0000_s1065" style="position:absolute;left:11167;top:2532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5c20580,183941,18365,180986,16520,178031v-1846,-2955,-3692,-6279,-5169,-9603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4,9137,75349,10613,71656v1477,-3324,3322,-6649,5168,-9973c17627,58359,19842,55035,22057,52080v2215,-2955,4430,-6279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7,220291,68701v1477,3324,2215,7018,3323,10342c224721,82736,225460,86061,225829,89754v738,3694,1107,7387,1107,11081c227305,104528,227305,108222,226936,111916v-369,3693,-369,7387,-1107,11080c225090,126690,224721,130383,223614,134077v-739,3694,-1846,7387,-2954,10712c219553,148482,218076,151806,216600,155500v-1477,3324,-3323,6648,-5168,9973c209586,168797,207371,172121,205156,175076v-2215,2955,-4430,6279,-7014,8865c195927,186896,193343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6;16520,178031;11351,168428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68" o:spid="_x0000_s1066" style="position:absolute;left:11167;top:25323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" path="m190390,192436v-2584,2585,-5537,5171,-8490,7756c178946,202778,175993,204994,172671,206841v-3323,2216,-6276,4063,-9598,5909c159751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5c20580,183941,18365,180986,16520,178031v-1846,-2955,-3692,-6279,-5169,-9603c9875,165103,8398,161779,6922,158455,5814,155131,4707,151437,3599,148113,2492,144419,1753,141095,1384,137401,646,133708,277,130014,277,126321v-369,-3694,-369,-7388,,-11081c277,111546,646,107853,1384,104159v369,-3693,1108,-7387,2215,-11081c4338,89385,5445,85691,6552,82367,7660,78674,9137,75349,10613,71656v1477,-3324,3322,-6649,5168,-9973c17627,58359,19842,55035,22057,52080v2215,-2955,4430,-6279,7014,-8865c31655,40260,34239,37675,36823,34720v2584,-2586,5537,-5171,8490,-7757c48267,24378,51220,22162,54542,20315v3323,-2216,6276,-4063,9598,-5910c67463,12558,70785,11081,74476,9603,77799,8126,81490,6648,85182,5540,88873,4432,92565,3324,96256,2585v3692,-738,7383,-1477,11075,-1846c111022,369,114714,,118405,v3692,,7383,,11075,369c133172,739,136863,1108,140555,1847v3691,738,7013,1477,10705,2585c154952,5540,158274,6648,161596,8126v3323,1477,6645,2955,9967,4432c174886,14405,177839,16252,180792,18099v2953,1846,5907,4063,8491,6648c192236,26963,194820,29549,197404,32134v2584,2586,4799,5171,7014,8126c206633,43215,208848,46170,210693,49125v1846,2955,3692,6279,5168,9603c217338,62052,218815,65377,220291,68701v1108,3324,2215,7018,3323,10342c224721,82736,225460,86061,225829,89754v738,3694,1107,7387,1107,11081c227305,104528,227305,108222,226936,111916v,3693,-369,7387,-1107,11080c225460,126690,224721,130383,223614,134077v-739,3694,-1846,7387,-2954,10712c219553,148482,218076,151806,216600,155500v-1477,3324,-3323,6648,-5168,9973c209586,168797,207371,172121,205156,175076v-2215,2955,-4430,6279,-7014,8865c195558,186526,193343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6;16520,178031;11351,168428;6922,158455;3599,148113;1384,137401;277,126321;277,115240;1384,104159;3599,93078;6552,82367;10613,71656;15781,61683;22057,52080;29071,43215;36823,34720;45313,26963;54542,20315;64140,14405;74476,9603;85182,5540;96256,2585;107331,739;118405,0;129480,369;140555,1847;151260,4432;161596,8126;171563,12558;180792,18099;189283,24747;197404,32134;204418,40260;210693,49125;215861,58728;220291,68701;223614,79043;225829,89754;226936,100835;226936,111916;225829,122996;223614,134077;220660,144789;216600,155500;211432,165473;205156,175076;198142,183941;190390,192436;190390,192436" o:connectangles="0,0,0,0,0,0,0,0,0,0,0,0,0,0,0,0,0,0,0,0,0,0,0,0,0,0,0,0,0,0,0,0,0,0,0,0,0,0,0,0,0,0,0,0,0,0,0,0,0,0,0,0,0,0,0,0,0,0,0,0,0,0,0,0,0,0"/>
                    </v:shape>
                    <v:shape id="Prostoročno: oblika 169" o:spid="_x0000_s1067" style="position:absolute;left:690;top:18663;width:1240;height:1234;visibility:visible;mso-wrap-style:square;v-text-anchor:middle" coordsize="12403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" path="m104101,104528v-1477,1478,-2953,2955,-4799,4063c97825,110069,95979,111177,94134,112285v-1846,1108,-3323,2216,-5168,3324c87120,116717,85274,117456,83428,118195v-1845,738,-3691,1477,-5906,2216c75676,121150,73461,121519,71615,121888v-1845,370,-4060,739,-5906,1108c63863,123366,61648,123366,59803,123366v-1846,,-4061,,-5907,-370c52050,122996,49835,122627,47990,122258v-2215,-370,-4430,-739,-6276,-1108c39868,120411,38023,120041,36177,119303v-1846,-739,-3692,-1478,-5537,-2586c28794,115609,27317,114870,25471,113762v-1476,-1108,-3322,-2216,-4798,-3693c19196,108961,17719,107483,16243,106006v-1477,-1478,-2584,-2955,-4061,-4432c11075,100096,9967,98249,8860,96772,7752,94925,7014,93448,5906,91601,5168,89754,4061,87907,3692,86061,2953,84214,2215,82367,1846,80520,1477,78673,1107,76457,738,74610,369,72764,369,70547,,68701,,66854,,64638,,62791,,60944,369,58728,369,56881v738,-2585,1108,-4432,1477,-6279c2215,48755,2953,46539,3692,44692v738,-1846,1476,-3693,2214,-5909c6645,36936,7752,35089,8860,33242v1107,-1846,2215,-3693,3322,-5171c13289,26225,14766,24747,15874,23270v1476,-1478,2584,-2955,4429,-4433c21780,17360,23257,15882,25102,14774v1477,-1477,3323,-2585,5168,-3693c32116,9973,33593,8865,35439,7757,37284,6648,39130,5910,40976,5171v1846,-739,3691,-1477,5906,-2216c48728,2216,50943,1847,52789,1477,54634,1108,56849,739,58695,369,60541,,62756,,64602,v1845,,4060,,5906,369c72354,369,74569,739,76414,1108v2215,,4061,369,5907,1108c84167,2955,86012,3324,87858,4063v1846,739,3692,1477,5537,2585c95241,7757,96718,8495,98564,9603v1476,1108,3322,2216,4799,3694c104839,14405,106316,15882,107792,17360v1477,1477,2584,2955,4061,4432c112960,23270,114068,25116,115175,26594v1108,1847,1846,3324,2954,5171c118867,33612,119974,35459,120344,37305v738,1847,1476,3694,1845,5541c122558,44692,122928,46909,123297,48755v369,1847,369,4063,738,5910c124035,56512,124035,58728,124035,60575v,1847,-369,4063,-369,5910c123297,68331,122928,70547,122558,72394v-369,1847,-1107,4063,-1845,5910c119974,80151,119236,81998,118498,84214v-739,1847,-1846,3693,-2953,5540c114437,91601,113330,93448,112222,94925v-1107,1847,-2584,3324,-3691,4802c107054,101574,105577,103051,104101,104528r,xe" fillcolor="#698e8a" stroked="f" strokeweight="1.0228mm">
                      <v:stroke joinstyle="miter"/>
                      <v:path arrowok="t" o:connecttype="custom" o:connectlocs="104101,104528;99302,108591;94134,112285;88966,115609;83428,118195;77522,120411;71615,121888;65709,122996;59803,123366;53896,122996;47990,122258;41714,121150;36177,119303;30640,116717;25471,113762;20673,110069;16243,106006;12182,101574;8860,96772;5906,91601;3692,86061;1846,80520;738,74610;0,68701;0,62791;369,56881;1846,50602;3692,44692;5906,38783;8860,33242;12182,28071;15874,23270;20303,18837;25102,14774;30270,11081;35439,7757;40976,5171;46882,2955;52789,1477;58695,369;64602,0;70508,369;76414,1108;82321,2216;87858,4063;93395,6648;98564,9603;103363,13297;107792,17360;111853,21792;115175,26594;118129,31765;120344,37305;122189,42846;123297,48755;124035,54665;124035,60575;123666,66485;122558,72394;120713,78304;118498,84214;115545,89754;112222,94925;108531,99727;104101,104528;104101,104528" o:connectangles="0,0,0,0,0,0,0,0,0,0,0,0,0,0,0,0,0,0,0,0,0,0,0,0,0,0,0,0,0,0,0,0,0,0,0,0,0,0,0,0,0,0,0,0,0,0,0,0,0,0,0,0,0,0,0,0,0,0,0,0,0,0,0,0,0,0"/>
                    </v:shape>
                    <v:shape id="Prostoročno: oblika 170" o:spid="_x0000_s1068" style="position:absolute;left:690;top:18663;width:1240;height:1234;visibility:visible;mso-wrap-style:square;v-text-anchor:middle" coordsize="12403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" path="m104101,104528v-1477,1478,-2953,2955,-4799,4063c97825,110069,95979,111177,94134,112285v-1846,1108,-3323,2216,-5168,3324c87120,116717,85274,117456,83428,118195v-1845,738,-3691,1477,-5906,2216c75676,121150,73461,121519,71615,121888v-1845,370,-4060,739,-5906,1108c63863,123366,61648,123366,59803,123366v-1846,,-4061,,-5907,-370c52050,122996,49835,122627,47990,122258v-2215,-370,-4430,-739,-6276,-1108c39868,120411,38023,120041,36177,119303v-1846,-739,-3692,-1478,-5537,-2586c28794,115609,27317,114870,25471,113762v-1476,-1108,-3322,-2216,-4798,-3693c19196,108961,17719,107483,16243,106006v-1477,-1478,-2584,-2955,-4061,-4432c11075,100096,9967,98249,8860,96772,7752,94925,7014,93448,5906,91601,5168,89754,4061,87907,3692,86061,2953,84214,2215,82367,1846,80520,1477,78673,1107,76457,738,74610,369,72764,369,70547,,68701,,66854,,64638,,62791,,60944,369,58728,369,56881v738,-2585,1108,-4432,1477,-6279c2215,48755,2953,46539,3692,44692v738,-1846,1476,-3693,2214,-5909c6645,36936,7752,35089,8860,33242v1107,-1846,2215,-3693,3322,-5171c13289,26225,14766,24747,15874,23270v1476,-1478,2584,-2955,4429,-4433c21780,17360,23257,15882,25102,14774v1477,-1477,3323,-2585,5168,-3693c32116,9973,33593,8865,35439,7757,37284,6648,39130,5910,40976,5171v1846,-739,3691,-1477,5906,-2216c48728,2216,50943,1847,52789,1477,54634,1108,56849,739,58695,369,60541,,62756,,64602,v1845,,4060,,5906,369c72354,369,74569,739,76414,1108v2215,,4061,369,5907,1108c84167,2955,86012,3324,87858,4063v1846,739,3692,1477,5537,2585c95241,7757,96718,8495,98564,9603v1476,1108,3322,2216,4799,3694c104839,14405,106316,15882,107792,17360v1477,1477,2584,2955,4061,4432c112960,23270,114068,25116,115175,26594v1108,1847,1846,3324,2954,5171c118867,33612,119974,35459,120344,37305v738,1847,1476,3694,1845,5541c122558,44692,122928,46909,123297,48755v369,1847,369,4063,738,5910c124035,56512,124035,58728,124035,60575v,1847,-369,4063,-369,5910c123297,68331,122928,70547,122558,72394v-369,1847,-1107,4063,-1845,5910c119974,80151,119236,81998,118498,84214v-739,1847,-1846,3693,-2953,5540c114437,91601,113330,93448,112222,94925v-1107,1847,-2584,3324,-3691,4802c107054,101574,105577,103051,104101,104528r,xe" filled="f" strokecolor="#698e8a" strokeweight=".25572mm">
                      <v:stroke endcap="round"/>
                      <v:path arrowok="t" o:connecttype="custom" o:connectlocs="104101,104528;99302,108591;94134,112285;88966,115609;83428,118195;77522,120411;71615,121888;65709,122996;59803,123366;53896,122996;47990,122258;41714,121150;36177,119303;30640,116717;25471,113762;20673,110069;16243,106006;12182,101574;8860,96772;5906,91601;3692,86061;1846,80520;738,74610;0,68701;0,62791;369,56881;1846,50602;3692,44692;5906,38783;8860,33242;12182,28071;15874,23270;20303,18837;25102,14774;30270,11081;35439,7757;40976,5171;46882,2955;52789,1477;58695,369;64602,0;70508,369;76414,1108;82321,2216;87858,4063;93395,6648;98564,9603;103363,13297;107792,17360;111853,21792;115175,26594;118129,31765;120344,37305;122189,42846;123297,48755;124035,54665;124035,60575;123666,66485;122558,72394;120713,78304;118498,84214;115545,89754;112222,94925;108531,99727;104101,104528;104101,104528" o:connectangles="0,0,0,0,0,0,0,0,0,0,0,0,0,0,0,0,0,0,0,0,0,0,0,0,0,0,0,0,0,0,0,0,0,0,0,0,0,0,0,0,0,0,0,0,0,0,0,0,0,0,0,0,0,0,0,0,0,0,0,0,0,0,0,0,0,0"/>
                    </v:shape>
                    <v:shape id="Prostoročno: oblika 171" o:spid="_x0000_s1069" style="position:absolute;left:2064;top:20078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3,1108,-7387,2215,-11081c4338,89385,5445,85691,6552,82367,7660,78673,9137,75349,10613,71655v1477,-3324,3322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3,49125v1846,2955,3692,6279,5169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3c209586,168797,207371,172121,205156,175076v-2215,2955,-4430,6279,-7014,8864c195558,18726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5,1847;151260,4432;161596,8126;171563,12558;180792,18098;189283,24747;197404,32134;204418,40260;210693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2" o:spid="_x0000_s1070" style="position:absolute;left:2064;top:20078;width:2272;height:2271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8,227155v-3692,,-7384,,-11075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6,16520,178031v-1846,-2955,-3692,-6279,-5169,-9604c9875,165103,8398,161779,6922,158455,5814,155131,4707,151437,3599,148113,2492,144419,1753,141095,1384,137401,646,133708,277,130014,277,126320v-369,-3693,-369,-7387,,-11080c277,111546,646,107853,1384,104159v369,-3693,1108,-7387,2215,-11081c4338,89385,5445,85691,6552,82367,7660,79043,9137,75349,10613,71655v1477,-3324,3322,-6648,5168,-9972c17627,58359,19842,55034,22057,52080v2215,-2955,4430,-6280,7014,-8865c31655,40260,34239,37675,36823,34720v2584,-2586,5537,-5171,8490,-7757c48267,24378,51220,22161,54542,20315v3323,-2217,6276,-4063,9598,-5910c67463,12558,70785,11081,74476,9603,77799,8126,81490,6648,85182,5540,88873,4432,92565,3324,96256,2585v3692,-738,7383,-1477,11075,-1846c111022,369,114714,,118405,v3692,,7383,,11075,369c133172,739,136863,1108,140555,1847v3691,738,7013,1477,10705,2585c154951,5540,158274,6648,161596,8126v3323,1477,6645,2955,9967,4432c174886,14405,177839,16252,180792,18098v2953,1847,5907,4063,8491,6649c192236,26963,194820,29549,197404,32134v2584,2586,4799,5171,7014,8126c206633,43215,208848,46170,210693,49125v1846,2955,3692,6279,5169,9603c217338,62052,218815,65376,220291,68701v1108,3324,2215,7017,3323,10342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3c209586,168797,207371,172121,205156,175076v-2215,2955,-4430,6279,-7014,8864c195558,18726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8,227155;97733,226786;86658,225309;75953,222723;65617,219030;55650,214597;46421,209057;37930,202408;29809,195021;22795,186895;16520,178031;11351,168427;6922,158455;3599,148113;1384,137401;277,126320;277,115240;1384,104159;3599,93078;6552,82367;10613,71655;15781,61683;22057,52080;29071,43215;36823,34720;45313,26963;54542,20315;64140,14405;74476,9603;85182,5540;96256,2585;107331,739;118405,0;129480,369;140555,1847;151260,4432;161596,8126;171563,12558;180792,18098;189283,24747;197404,32134;204418,40260;210693,49125;215862,58728;220291,68701;223614,79043;225829,89754;226936,100835;226936,111916;225829,122996;223614,134077;220660,144788;216600,155500;211432,165473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3" o:spid="_x0000_s1071" style="position:absolute;left:4131;top:2222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89946,47528,286622,43837,282928v-3692,-3693,-7014,-7756,-10336,-11819c30178,267046,27225,262614,24272,258182v-2953,-4433,-5538,-8865,-7752,-13667c14305,239714,12090,234912,10244,230110,8398,225309,6922,220138,5445,214967,3968,209795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5,15883c330299,151437,330299,156608,329929,162148v-369,5541,-738,10712,-1476,16252c327715,183940,326607,189111,325500,194282v-1108,5171,-2954,10712,-4430,15883c319224,215336,317378,220507,315163,225309v-2215,5171,-4799,9972,-7383,14774c305196,244885,302243,249686,298921,254119v-3323,4432,-6645,8864,-10337,13297c284893,271478,281201,275541,277141,279604r,xe" fillcolor="#698e8a" stroked="f" strokeweight="1.0228mm">
                      <v:stroke joinstyle="miter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2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29,145897;329929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74" o:spid="_x0000_s1072" style="position:absolute;left:4131;top:22220;width:3302;height:3295;visibility:visible;mso-wrap-style:square;v-text-anchor:middle" coordsize="330206,329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" path="m277141,279604v-4061,4063,-8122,7387,-12551,11081c260160,294009,255730,297333,251300,300658v-4430,2954,-9229,5909,-14028,8495c232473,311738,227305,314324,222506,316171v-5168,2216,-10336,4063,-15504,5540c201834,323189,196666,324666,191128,325774v-5168,1108,-10705,1847,-16242,2586c169348,329098,164180,329468,158643,329468v-5537,,-10705,,-16243,-370c137232,328729,131695,327990,126527,326882v-5168,-1108,-10336,-2216,-15505,-3693c105854,321711,101055,319864,95887,318017v-4799,-1846,-9598,-4062,-14397,-6648c76691,308783,72261,306198,67832,303243v-4430,-2955,-8491,-5910,-12552,-9603c51220,290316,47528,286622,43837,282928v-3692,-3693,-7014,-7756,-10336,-11819c30178,267046,27225,262614,24272,258182v-2953,-4433,-5538,-8865,-7752,-13667c14305,239714,12090,234912,10244,230110,8398,225309,6922,220138,5445,214967,3968,209795,2861,204624,2123,199453,1384,194282,646,188742,277,183571v-369,-5540,-369,-10711,,-16252c646,161779,1015,156608,1753,151068v739,-5541,1846,-10712,2954,-15883c5814,130014,7660,124474,9137,119303v1845,-5171,3691,-10342,5906,-15144c17258,98988,19842,94186,22426,89385v2584,-4802,5537,-9604,8860,-14036c34608,70917,37930,66484,41622,62052v3691,-4063,7383,-8126,11444,-12189c57126,45800,61187,42476,65617,38783v4430,-3325,8859,-6649,13289,-9973c83336,25855,88135,22900,92934,20315v4799,-2586,9967,-5171,14766,-7018c112868,11081,118036,9234,123204,7756v5169,-1477,10337,-2954,15874,-4062c144246,2585,149783,1847,155321,1108,160858,369,166026,,171563,v5538,,10706,,16243,369c192974,739,198511,1477,203680,2585v5168,1109,10336,2217,15504,3694c224352,7756,229151,9603,234319,11450v4799,1847,9598,4063,14397,6649c253515,20684,257945,23270,262375,26224v4430,2955,8490,5910,12551,9604c278987,39152,282678,42846,286370,46539v3691,3694,7013,7757,10336,11820c300028,62422,302981,66854,305935,71286v2953,4432,5537,8865,7752,13666c315902,89754,318117,94556,319962,99357v1846,4802,3323,9973,4799,15144c326238,119672,327345,124843,328084,130014v738,5171,1476,10712,1845,15883c330299,151437,330299,156608,329929,162148v-369,5541,-738,10712,-1476,16252c327715,183940,326607,189111,325500,194282v-1108,5171,-2954,10712,-4430,15883c319224,215336,317378,220507,315163,225309v-2215,5171,-4799,9972,-7383,14774c305196,244885,302243,249686,298921,254119v-3323,4432,-6645,8864,-10337,13297c284893,271478,281201,275541,277141,279604r,xe" filled="f" strokecolor="#698e8a" strokeweight=".25572mm">
                      <v:stroke endcap="round"/>
                      <v:path arrowok="t" o:connecttype="custom" o:connectlocs="277141,279604;264590,290685;251300,300658;237272,309153;222506,316171;207002,321711;191128,325774;174886,328360;158643,329468;142400,329098;126527,326882;111022,323189;95887,318017;81490,311369;67832,303243;55280,293640;43837,282928;33501,271109;24272,258182;16520,244515;10244,230110;5445,214967;2123,199453;277,183571;277,167319;1753,151068;4707,135185;9137,119303;15043,104159;22426,89385;31286,75349;41622,62052;53066,49863;65617,38783;78906,28810;92934,20315;107700,13297;123204,7756;139078,3694;155321,1108;171563,0;187806,369;203680,2585;219184,6279;234319,11450;248716,18099;262375,26224;274926,35828;286370,46539;296706,58359;305935,71286;313687,84952;319962,99357;324761,114501;328084,130014;329929,145897;329929,162148;328453,178400;325500,194282;321070,210165;315163,225309;307780,240083;298921,254119;288584,267416;277141,279604;277141,279604" o:connectangles="0,0,0,0,0,0,0,0,0,0,0,0,0,0,0,0,0,0,0,0,0,0,0,0,0,0,0,0,0,0,0,0,0,0,0,0,0,0,0,0,0,0,0,0,0,0,0,0,0,0,0,0,0,0,0,0,0,0,0,0,0,0,0,0,0,0"/>
                    </v:shape>
                    <v:shape id="Prostoročno: oblika 175" o:spid="_x0000_s1073" style="position:absolute;left:7236;top:25385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5,16520,178031v-1846,-2955,-3692,-6280,-5169,-9604c9875,165103,8398,161779,6922,158454,5814,155130,4707,151437,3599,148112,2492,144419,1753,141095,1384,137401,646,133708,277,130014,277,126320v-369,-3693,-369,-7387,,-11080c277,111546,646,107853,1384,104159v369,-3694,1108,-7387,2215,-11081c4337,89385,5445,85691,6552,82367,7660,78673,9137,75349,10613,71655v1477,-3693,3322,-6648,5168,-9972c17627,58358,19842,55034,22057,52079v2215,-2955,4430,-6279,7014,-8864c31655,40260,34239,37674,36823,34719v2584,-2585,5537,-5171,8490,-7756c48267,24378,51220,22161,54542,20315v3323,-2217,6276,-4063,9598,-5910c67462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8v2953,1847,5907,4063,8491,6649c192236,26963,194820,29548,197404,32134v2584,2585,4799,5171,7014,8126c206633,43215,208848,46170,210693,49124v1846,2955,3692,6280,5169,9604c217338,62052,218815,65376,220291,68700v1108,3325,2215,7018,3323,10343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2c209586,168797,207371,172121,205156,175076v-2215,2955,-4430,6279,-7014,8864c195558,186895,192974,189850,190390,192436r,xe" fillcolor="#698e8a" stroked="f" strokeweight="1.0228mm">
                      <v:stroke joinstyle="miter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4;3599,148112;1384,137401;277,126320;277,115240;1384,104159;3599,93078;6552,82367;10613,71655;15781,61683;22057,52079;29071,43215;36823,34719;45313,26963;54542,20315;64140,14405;74476,9603;85182,5540;96256,2585;107331,739;118405,0;129480,369;140555,1847;151260,4432;161596,8126;171563,12558;180792,18098;189283,24747;197404,32134;204418,40260;210693,49124;215862,58728;220291,68700;223614,79043;225829,89754;226936,100835;226936,111916;225829,122996;223614,134077;220660,144788;216600,155500;211432,165472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6" o:spid="_x0000_s1074" style="position:absolute;left:7236;top:25385;width:2272;height:2272;visibility:visible;mso-wrap-style:square;v-text-anchor:middle" coordsize="227212,22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" path="m190390,192436v-2584,2585,-5537,5171,-8490,7756c178946,202778,175993,204994,172671,206841v-3323,2216,-6276,4063,-9598,5909c159750,214597,156428,216075,152737,217552v-3323,1478,-7014,2955,-10706,4063c138340,222723,134648,223831,130957,224570v-3692,739,-7383,1477,-11075,1847c116191,226786,112499,227155,108807,227155v-3691,,-7383,,-11074,-369c94041,226417,90350,226047,86658,225309v-3691,-739,-7013,-1478,-10705,-2586c72261,221615,68939,220507,65617,219030v-3323,-1478,-6645,-2955,-9967,-4433c52327,212750,49374,210904,46421,209057v-2953,-1847,-5907,-4063,-8491,-6649c34977,200192,32393,197607,29809,195021v-2584,-2585,-4799,-5171,-7014,-8126c20580,183940,18365,180985,16520,178031v-1846,-2955,-3692,-6280,-5169,-9604c9875,165103,8398,161779,6922,158454,5814,155130,4707,151437,3599,148112,2492,144419,1753,141095,1384,137401,646,133708,277,130014,277,126320v-369,-3693,-369,-7387,,-11080c277,111546,646,107853,1384,104159v369,-3694,1108,-7387,2215,-11081c4337,89385,5445,85691,6552,82367,7660,78673,9137,75349,10613,71655v1477,-3324,3322,-6648,5168,-9972c17627,58358,19842,55034,22057,52079v2215,-2955,4430,-6279,7014,-8864c31655,40260,34239,37674,36823,34719v2584,-2585,5537,-5171,8490,-7756c48267,24378,51220,22161,54542,20315v3323,-2217,6276,-4063,9598,-5910c67462,12558,70785,11081,74476,9603,77799,8126,81490,6648,85182,5540,88873,4432,92565,3324,96256,2585v3692,-738,7383,-1477,11075,-1846c111022,369,114714,,118405,v3692,,7383,,11075,369c133171,739,136863,1108,140555,1847v3691,738,7013,1477,10705,2585c154951,5540,158274,6648,161596,8126v3323,1477,6645,2955,9967,4432c174886,14405,177839,16252,180792,18098v2953,1847,5907,4063,8491,6649c192236,26963,194820,29548,197404,32134v2584,2585,4799,5171,7014,8126c206633,43215,208848,46170,210693,49124v1846,2955,3692,6280,5169,9604c217338,62052,218815,65376,220291,68700v1108,3325,2215,7018,3323,10343c224721,82736,225459,86060,225829,89754v738,3694,1107,7387,1107,11081c227305,104528,227305,108222,226936,111916v,3693,-369,7387,-1107,11080c225459,126690,224721,130383,223614,134077v-739,3694,-1846,7387,-2954,10711c219553,148482,218076,151806,216600,155500v-1477,3324,-3323,6648,-5168,9972c209586,168797,207371,172121,205156,175076v-2215,2955,-4430,6279,-7014,8864c195558,186895,192974,189850,190390,192436r,xe" filled="f" strokecolor="#698e8a" strokeweight=".25572mm">
                      <v:stroke endcap="round"/>
                      <v:path arrowok="t" o:connecttype="custom" o:connectlocs="190390,192436;181900,200192;172671,206841;163073,212750;152737,217552;142031,221615;130957,224570;119882,226417;108807,227155;97733,226786;86658,225309;75953,222723;65617,219030;55650,214597;46421,209057;37930,202408;29809,195021;22795,186895;16520,178031;11351,168427;6922,158454;3599,148112;1384,137401;277,126320;277,115240;1384,104159;3599,93078;6552,82367;10613,71655;15781,61683;22057,52079;29071,43215;36823,34719;45313,26963;54542,20315;64140,14405;74476,9603;85182,5540;96256,2585;107331,739;118405,0;129480,369;140555,1847;151260,4432;161596,8126;171563,12558;180792,18098;189283,24747;197404,32134;204418,40260;210693,49124;215862,58728;220291,68700;223614,79043;225829,89754;226936,100835;226936,111916;225829,122996;223614,134077;220660,144788;216600,155500;211432,165472;205156,175076;198142,183940;190390,192436;190390,192436" o:connectangles="0,0,0,0,0,0,0,0,0,0,0,0,0,0,0,0,0,0,0,0,0,0,0,0,0,0,0,0,0,0,0,0,0,0,0,0,0,0,0,0,0,0,0,0,0,0,0,0,0,0,0,0,0,0,0,0,0,0,0,0,0,0,0,0,0,0"/>
                    </v:shape>
                    <v:shape id="Prostoročno: oblika 177" o:spid="_x0000_s1075" style="position:absolute;left:9642;top:27842;width:1236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" path="m103732,104528v-1477,1478,-2954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5,2215,81998,1846,80151,1477,78304,1107,76088,738,74241,369,72394,369,70178,,68332,,66485,,64269,,62422,,60575,369,58359,369,56512v369,-1847,738,-4063,1108,-5910c1846,48755,2584,46539,3322,44692v739,-1846,1477,-3693,2215,-5909c6276,36936,7383,35089,8490,33242v1108,-1846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3c112591,23639,113699,25486,114806,26963v1108,1847,1846,3324,2953,5171c118498,33981,119605,35828,119974,37675v739,1846,1477,3693,1846,5540c122189,45062,122558,47278,122928,49125v369,1847,369,4063,738,5910c123666,56881,123666,59098,123666,60944v,1847,-369,4063,-369,5910c122928,68701,122558,70917,122189,72764v-369,1847,-1107,4063,-1846,5910c119605,80520,118867,82367,118129,84583v-739,1847,-1846,3694,-2954,5541c114068,91970,112960,93817,111853,95295v-1107,1846,-2584,3324,-3692,4801c106316,101574,105208,103051,103732,104528r,xe" fillcolor="#698e8a" stroked="f" strokeweight="1.0228mm">
                      <v:stroke joinstyle="miter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2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2;114806,26963;117759,32134;119974,37675;121820,43215;122928,49125;123666,55035;123666,60944;123297,66854;122189,72764;120343,78674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  <v:shape id="Prostoročno: oblika 178" o:spid="_x0000_s1076" style="position:absolute;left:9642;top:27842;width:1236;height:1233;visibility:visible;mso-wrap-style:square;v-text-anchor:middle" coordsize="123665,12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" path="m103732,104528v-1477,1478,-2954,2955,-4799,4063c97456,110069,95610,111177,93765,112285v-1846,1108,-3323,2216,-5169,3324c86751,116717,84905,117456,83059,118195v-1846,738,-3691,1477,-5906,2216c75307,121150,73092,121519,71246,121888v-1845,370,-4060,739,-5906,1108c63494,123366,61279,123366,59433,123366v-1845,,-4060,,-5906,-370c51681,122996,49466,122627,47621,122258v-1846,-370,-4061,-739,-5907,-1478c39868,120041,38023,119672,36177,118933v-1846,-738,-3692,-1477,-5537,-2585c28794,115240,27317,114501,25471,113393v-1476,-1108,-3322,-2216,-4799,-3694c19196,108591,17719,107114,16243,105637v-1477,-1478,-2584,-2955,-4061,-4433c11075,99727,9967,97880,8860,96403,7752,94556,7014,93078,5906,91232,5168,89385,4061,87538,3691,85691,2953,83845,2215,81998,1846,80151,1477,78304,1107,76088,738,74241,369,72394,369,70178,,68332,,66485,,64269,,62422,,60575,369,58359,369,56512v369,-1847,738,-4063,1108,-5910c1846,48755,2584,46539,3322,44692v739,-1846,1477,-3693,2215,-5909c6276,36936,7383,35089,8490,33242v1108,-1846,2215,-3693,3323,-5171c12920,26224,14397,24747,15504,23270v1477,-1478,2584,-2955,4430,-4433c21411,17360,22887,15882,24733,14774v1477,-1477,3322,-2585,5168,-3693c31747,9973,33224,8865,35069,7756,36915,6648,38761,5910,40607,5171v1845,-739,3691,-1477,5906,-2216c48359,2216,50574,1847,52420,1477,54265,1108,56480,739,58326,369,60172,,62387,,64232,v1846,,4061,,5907,369c71985,369,74199,739,76045,1108v1846,369,4061,739,5907,1477c83797,3324,85643,3694,87489,4432v1846,739,3691,1478,5537,2586c94872,8126,96349,8865,98194,9973v1477,1108,3323,2216,4799,3693c104470,14774,105947,16252,107423,17729v1477,1478,2584,2955,4061,4433c112591,23639,113699,25486,114806,26963v1108,1847,1846,3324,2953,5171c118498,33981,119605,35828,119974,37675v739,1846,1477,3693,1846,5540c122189,45062,122558,47278,122928,49125v369,1847,369,4063,738,5910c123666,56881,123666,59098,123666,60944v,1847,-369,4063,-369,5910c122928,68701,122558,70917,122189,72764v-369,1847,-1107,4063,-1846,5910c119605,80520,118867,82367,118129,84583v-739,1847,-1846,3694,-2954,5541c114068,91970,112960,93817,111853,95295v-1107,1846,-2584,3324,-3692,4801c106316,101574,105208,103051,103732,104528r,xe" filled="f" strokecolor="#698e8a" strokeweight=".25572mm">
                      <v:stroke endcap="round"/>
                      <v:path arrowok="t" o:connecttype="custom" o:connectlocs="103732,104528;98933,108591;93765,112285;88596,115609;83059,118195;77153,120411;71246,121888;65340,122996;59433,123366;53527,122996;47621,122258;41714,120780;36177,118933;30640,116348;25471,113393;20672,109699;16243,105637;12182,101204;8860,96403;5906,91232;3691,85691;1846,80151;738,74241;0,68332;0,62422;369,56512;1477,50602;3322,44692;5537,38783;8490,33242;11813,28071;15504,23270;19934,18837;24733,14774;29901,11081;35069,7756;40607,5171;46513,2955;52420,1477;58326,369;64232,0;70139,369;76045,1108;81952,2585;87489,4432;93026,7018;98194,9973;102993,13666;107423,17729;111484,22162;114806,26963;117759,32134;119974,37675;121820,43215;122928,49125;123666,55035;123666,60944;123297,66854;122189,72764;120343,78674;118129,84583;115175,90124;111853,95295;108161,100096;103732,104528;103732,104528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  <w:r w:rsidR="00B07CAC" w:rsidRPr="00FA21AC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752" behindDoc="1" locked="0" layoutInCell="1" allowOverlap="1" wp14:anchorId="4562A212" wp14:editId="5F138DDB">
                    <wp:simplePos x="0" y="0"/>
                    <wp:positionH relativeFrom="column">
                      <wp:posOffset>4812085</wp:posOffset>
                    </wp:positionH>
                    <wp:positionV relativeFrom="paragraph">
                      <wp:posOffset>-1653426</wp:posOffset>
                    </wp:positionV>
                    <wp:extent cx="3033395" cy="3101975"/>
                    <wp:effectExtent l="114300" t="76200" r="109855" b="79375"/>
                    <wp:wrapNone/>
                    <wp:docPr id="179" name="Grafika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9405237">
                              <a:off x="0" y="0"/>
                              <a:ext cx="3033395" cy="3101975"/>
                              <a:chOff x="4152" y="4432"/>
                              <a:chExt cx="3033505" cy="3102240"/>
                            </a:xfrm>
                            <a:solidFill>
                              <a:srgbClr val="6D9292">
                                <a:alpha val="20000"/>
                              </a:srgbClr>
                            </a:solidFill>
                          </wpg:grpSpPr>
                          <wps:wsp>
                            <wps:cNvPr id="180" name="Prostoročno: oblika 180"/>
                            <wps:cNvSpPr/>
                            <wps:spPr>
                              <a:xfrm>
                                <a:off x="4152" y="888676"/>
                                <a:ext cx="199157" cy="206471"/>
                              </a:xfrm>
                              <a:custGeom>
                                <a:avLst/>
                                <a:gdLst>
                                  <a:gd name="connsiteX0" fmla="*/ 188544 w 199157"/>
                                  <a:gd name="connsiteY0" fmla="*/ 62052 h 206471"/>
                                  <a:gd name="connsiteX1" fmla="*/ 192605 w 199157"/>
                                  <a:gd name="connsiteY1" fmla="*/ 71656 h 206471"/>
                                  <a:gd name="connsiteX2" fmla="*/ 195558 w 199157"/>
                                  <a:gd name="connsiteY2" fmla="*/ 81259 h 206471"/>
                                  <a:gd name="connsiteX3" fmla="*/ 197773 w 199157"/>
                                  <a:gd name="connsiteY3" fmla="*/ 91232 h 206471"/>
                                  <a:gd name="connsiteX4" fmla="*/ 198881 w 199157"/>
                                  <a:gd name="connsiteY4" fmla="*/ 101204 h 206471"/>
                                  <a:gd name="connsiteX5" fmla="*/ 198881 w 199157"/>
                                  <a:gd name="connsiteY5" fmla="*/ 111177 h 206471"/>
                                  <a:gd name="connsiteX6" fmla="*/ 198142 w 199157"/>
                                  <a:gd name="connsiteY6" fmla="*/ 121150 h 206471"/>
                                  <a:gd name="connsiteX7" fmla="*/ 196296 w 199157"/>
                                  <a:gd name="connsiteY7" fmla="*/ 131122 h 206471"/>
                                  <a:gd name="connsiteX8" fmla="*/ 193712 w 199157"/>
                                  <a:gd name="connsiteY8" fmla="*/ 140726 h 206471"/>
                                  <a:gd name="connsiteX9" fmla="*/ 190021 w 199157"/>
                                  <a:gd name="connsiteY9" fmla="*/ 149960 h 206471"/>
                                  <a:gd name="connsiteX10" fmla="*/ 185591 w 199157"/>
                                  <a:gd name="connsiteY10" fmla="*/ 158824 h 206471"/>
                                  <a:gd name="connsiteX11" fmla="*/ 180423 w 199157"/>
                                  <a:gd name="connsiteY11" fmla="*/ 166950 h 206471"/>
                                  <a:gd name="connsiteX12" fmla="*/ 174517 w 199157"/>
                                  <a:gd name="connsiteY12" fmla="*/ 174707 h 206471"/>
                                  <a:gd name="connsiteX13" fmla="*/ 167872 w 199157"/>
                                  <a:gd name="connsiteY13" fmla="*/ 181724 h 206471"/>
                                  <a:gd name="connsiteX14" fmla="*/ 160489 w 199157"/>
                                  <a:gd name="connsiteY14" fmla="*/ 188003 h 206471"/>
                                  <a:gd name="connsiteX15" fmla="*/ 152367 w 199157"/>
                                  <a:gd name="connsiteY15" fmla="*/ 193544 h 206471"/>
                                  <a:gd name="connsiteX16" fmla="*/ 143508 w 199157"/>
                                  <a:gd name="connsiteY16" fmla="*/ 197607 h 206471"/>
                                  <a:gd name="connsiteX17" fmla="*/ 134648 w 199157"/>
                                  <a:gd name="connsiteY17" fmla="*/ 201300 h 206471"/>
                                  <a:gd name="connsiteX18" fmla="*/ 125419 w 199157"/>
                                  <a:gd name="connsiteY18" fmla="*/ 203886 h 206471"/>
                                  <a:gd name="connsiteX19" fmla="*/ 115821 w 199157"/>
                                  <a:gd name="connsiteY19" fmla="*/ 205733 h 206471"/>
                                  <a:gd name="connsiteX20" fmla="*/ 106223 w 199157"/>
                                  <a:gd name="connsiteY20" fmla="*/ 206471 h 206471"/>
                                  <a:gd name="connsiteX21" fmla="*/ 96625 w 199157"/>
                                  <a:gd name="connsiteY21" fmla="*/ 206102 h 206471"/>
                                  <a:gd name="connsiteX22" fmla="*/ 87028 w 199157"/>
                                  <a:gd name="connsiteY22" fmla="*/ 204994 h 206471"/>
                                  <a:gd name="connsiteX23" fmla="*/ 77430 w 199157"/>
                                  <a:gd name="connsiteY23" fmla="*/ 202778 h 206471"/>
                                  <a:gd name="connsiteX24" fmla="*/ 68201 w 199157"/>
                                  <a:gd name="connsiteY24" fmla="*/ 199453 h 206471"/>
                                  <a:gd name="connsiteX25" fmla="*/ 58972 w 199157"/>
                                  <a:gd name="connsiteY25" fmla="*/ 195391 h 206471"/>
                                  <a:gd name="connsiteX26" fmla="*/ 50482 w 199157"/>
                                  <a:gd name="connsiteY26" fmla="*/ 190220 h 206471"/>
                                  <a:gd name="connsiteX27" fmla="*/ 42360 w 199157"/>
                                  <a:gd name="connsiteY27" fmla="*/ 184310 h 206471"/>
                                  <a:gd name="connsiteX28" fmla="*/ 34239 w 199157"/>
                                  <a:gd name="connsiteY28" fmla="*/ 177661 h 206471"/>
                                  <a:gd name="connsiteX29" fmla="*/ 27225 w 199157"/>
                                  <a:gd name="connsiteY29" fmla="*/ 170274 h 206471"/>
                                  <a:gd name="connsiteX30" fmla="*/ 20949 w 199157"/>
                                  <a:gd name="connsiteY30" fmla="*/ 162148 h 206471"/>
                                  <a:gd name="connsiteX31" fmla="*/ 15412 w 199157"/>
                                  <a:gd name="connsiteY31" fmla="*/ 153653 h 206471"/>
                                  <a:gd name="connsiteX32" fmla="*/ 10613 w 199157"/>
                                  <a:gd name="connsiteY32" fmla="*/ 144788 h 206471"/>
                                  <a:gd name="connsiteX33" fmla="*/ 6552 w 199157"/>
                                  <a:gd name="connsiteY33" fmla="*/ 135185 h 206471"/>
                                  <a:gd name="connsiteX34" fmla="*/ 3599 w 199157"/>
                                  <a:gd name="connsiteY34" fmla="*/ 125582 h 206471"/>
                                  <a:gd name="connsiteX35" fmla="*/ 1384 w 199157"/>
                                  <a:gd name="connsiteY35" fmla="*/ 115609 h 206471"/>
                                  <a:gd name="connsiteX36" fmla="*/ 277 w 199157"/>
                                  <a:gd name="connsiteY36" fmla="*/ 105637 h 206471"/>
                                  <a:gd name="connsiteX37" fmla="*/ 277 w 199157"/>
                                  <a:gd name="connsiteY37" fmla="*/ 95664 h 206471"/>
                                  <a:gd name="connsiteX38" fmla="*/ 1015 w 199157"/>
                                  <a:gd name="connsiteY38" fmla="*/ 85691 h 206471"/>
                                  <a:gd name="connsiteX39" fmla="*/ 2861 w 199157"/>
                                  <a:gd name="connsiteY39" fmla="*/ 75719 h 206471"/>
                                  <a:gd name="connsiteX40" fmla="*/ 5445 w 199157"/>
                                  <a:gd name="connsiteY40" fmla="*/ 66115 h 206471"/>
                                  <a:gd name="connsiteX41" fmla="*/ 9137 w 199157"/>
                                  <a:gd name="connsiteY41" fmla="*/ 56881 h 206471"/>
                                  <a:gd name="connsiteX42" fmla="*/ 13566 w 199157"/>
                                  <a:gd name="connsiteY42" fmla="*/ 48017 h 206471"/>
                                  <a:gd name="connsiteX43" fmla="*/ 18734 w 199157"/>
                                  <a:gd name="connsiteY43" fmla="*/ 39891 h 206471"/>
                                  <a:gd name="connsiteX44" fmla="*/ 24641 w 199157"/>
                                  <a:gd name="connsiteY44" fmla="*/ 32134 h 206471"/>
                                  <a:gd name="connsiteX45" fmla="*/ 31286 w 199157"/>
                                  <a:gd name="connsiteY45" fmla="*/ 25116 h 206471"/>
                                  <a:gd name="connsiteX46" fmla="*/ 38669 w 199157"/>
                                  <a:gd name="connsiteY46" fmla="*/ 18837 h 206471"/>
                                  <a:gd name="connsiteX47" fmla="*/ 46790 w 199157"/>
                                  <a:gd name="connsiteY47" fmla="*/ 13297 h 206471"/>
                                  <a:gd name="connsiteX48" fmla="*/ 55280 w 199157"/>
                                  <a:gd name="connsiteY48" fmla="*/ 8865 h 206471"/>
                                  <a:gd name="connsiteX49" fmla="*/ 64140 w 199157"/>
                                  <a:gd name="connsiteY49" fmla="*/ 5171 h 206471"/>
                                  <a:gd name="connsiteX50" fmla="*/ 73369 w 199157"/>
                                  <a:gd name="connsiteY50" fmla="*/ 2585 h 206471"/>
                                  <a:gd name="connsiteX51" fmla="*/ 82967 w 199157"/>
                                  <a:gd name="connsiteY51" fmla="*/ 739 h 206471"/>
                                  <a:gd name="connsiteX52" fmla="*/ 92565 w 199157"/>
                                  <a:gd name="connsiteY52" fmla="*/ 0 h 206471"/>
                                  <a:gd name="connsiteX53" fmla="*/ 102163 w 199157"/>
                                  <a:gd name="connsiteY53" fmla="*/ 369 h 206471"/>
                                  <a:gd name="connsiteX54" fmla="*/ 111761 w 199157"/>
                                  <a:gd name="connsiteY54" fmla="*/ 1477 h 206471"/>
                                  <a:gd name="connsiteX55" fmla="*/ 121359 w 199157"/>
                                  <a:gd name="connsiteY55" fmla="*/ 3694 h 206471"/>
                                  <a:gd name="connsiteX56" fmla="*/ 130587 w 199157"/>
                                  <a:gd name="connsiteY56" fmla="*/ 7018 h 206471"/>
                                  <a:gd name="connsiteX57" fmla="*/ 139816 w 199157"/>
                                  <a:gd name="connsiteY57" fmla="*/ 11081 h 206471"/>
                                  <a:gd name="connsiteX58" fmla="*/ 148307 w 199157"/>
                                  <a:gd name="connsiteY58" fmla="*/ 16252 h 206471"/>
                                  <a:gd name="connsiteX59" fmla="*/ 156428 w 199157"/>
                                  <a:gd name="connsiteY59" fmla="*/ 22162 h 206471"/>
                                  <a:gd name="connsiteX60" fmla="*/ 164180 w 199157"/>
                                  <a:gd name="connsiteY60" fmla="*/ 28810 h 206471"/>
                                  <a:gd name="connsiteX61" fmla="*/ 171194 w 199157"/>
                                  <a:gd name="connsiteY61" fmla="*/ 36197 h 206471"/>
                                  <a:gd name="connsiteX62" fmla="*/ 177470 w 199157"/>
                                  <a:gd name="connsiteY62" fmla="*/ 44323 h 206471"/>
                                  <a:gd name="connsiteX63" fmla="*/ 183007 w 199157"/>
                                  <a:gd name="connsiteY63" fmla="*/ 52818 h 206471"/>
                                  <a:gd name="connsiteX64" fmla="*/ 188544 w 199157"/>
                                  <a:gd name="connsiteY64" fmla="*/ 62052 h 206471"/>
                                  <a:gd name="connsiteX65" fmla="*/ 188544 w 199157"/>
                                  <a:gd name="connsiteY65" fmla="*/ 62052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9157" h="206471">
                                    <a:moveTo>
                                      <a:pt x="188544" y="62052"/>
                                    </a:moveTo>
                                    <a:cubicBezTo>
                                      <a:pt x="190021" y="65007"/>
                                      <a:pt x="191128" y="68331"/>
                                      <a:pt x="192605" y="71656"/>
                                    </a:cubicBezTo>
                                    <a:cubicBezTo>
                                      <a:pt x="193712" y="74980"/>
                                      <a:pt x="194820" y="77935"/>
                                      <a:pt x="195558" y="81259"/>
                                    </a:cubicBezTo>
                                    <a:cubicBezTo>
                                      <a:pt x="196296" y="84583"/>
                                      <a:pt x="197035" y="87907"/>
                                      <a:pt x="197773" y="91232"/>
                                    </a:cubicBezTo>
                                    <a:cubicBezTo>
                                      <a:pt x="198142" y="94556"/>
                                      <a:pt x="198511" y="97880"/>
                                      <a:pt x="198881" y="101204"/>
                                    </a:cubicBezTo>
                                    <a:cubicBezTo>
                                      <a:pt x="199250" y="104528"/>
                                      <a:pt x="199250" y="107853"/>
                                      <a:pt x="198881" y="111177"/>
                                    </a:cubicBezTo>
                                    <a:cubicBezTo>
                                      <a:pt x="198881" y="114501"/>
                                      <a:pt x="198511" y="117825"/>
                                      <a:pt x="198142" y="121150"/>
                                    </a:cubicBezTo>
                                    <a:cubicBezTo>
                                      <a:pt x="197773" y="124474"/>
                                      <a:pt x="197035" y="127798"/>
                                      <a:pt x="196296" y="131122"/>
                                    </a:cubicBezTo>
                                    <a:cubicBezTo>
                                      <a:pt x="195558" y="134446"/>
                                      <a:pt x="194820" y="137401"/>
                                      <a:pt x="193712" y="140726"/>
                                    </a:cubicBezTo>
                                    <a:cubicBezTo>
                                      <a:pt x="192605" y="144050"/>
                                      <a:pt x="191498" y="147005"/>
                                      <a:pt x="190021" y="149960"/>
                                    </a:cubicBezTo>
                                    <a:cubicBezTo>
                                      <a:pt x="188544" y="152914"/>
                                      <a:pt x="187068" y="155869"/>
                                      <a:pt x="185591" y="158824"/>
                                    </a:cubicBezTo>
                                    <a:cubicBezTo>
                                      <a:pt x="184114" y="161779"/>
                                      <a:pt x="182269" y="164364"/>
                                      <a:pt x="180423" y="166950"/>
                                    </a:cubicBezTo>
                                    <a:cubicBezTo>
                                      <a:pt x="178577" y="169535"/>
                                      <a:pt x="176362" y="172121"/>
                                      <a:pt x="174517" y="174707"/>
                                    </a:cubicBezTo>
                                    <a:cubicBezTo>
                                      <a:pt x="172302" y="177292"/>
                                      <a:pt x="170087" y="179508"/>
                                      <a:pt x="167872" y="181724"/>
                                    </a:cubicBezTo>
                                    <a:cubicBezTo>
                                      <a:pt x="165657" y="183941"/>
                                      <a:pt x="163073" y="186157"/>
                                      <a:pt x="160489" y="188003"/>
                                    </a:cubicBezTo>
                                    <a:cubicBezTo>
                                      <a:pt x="157905" y="189850"/>
                                      <a:pt x="155321" y="191697"/>
                                      <a:pt x="152367" y="19354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5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097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8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3"/>
                                    </a:cubicBezTo>
                                    <a:cubicBezTo>
                                      <a:pt x="65248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6019" y="193913"/>
                                      <a:pt x="53066" y="192066"/>
                                      <a:pt x="50482" y="190220"/>
                                    </a:cubicBezTo>
                                    <a:cubicBezTo>
                                      <a:pt x="47528" y="188373"/>
                                      <a:pt x="44944" y="186526"/>
                                      <a:pt x="42360" y="184310"/>
                                    </a:cubicBezTo>
                                    <a:cubicBezTo>
                                      <a:pt x="39407" y="182463"/>
                                      <a:pt x="36823" y="18024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5591" y="55773"/>
                                      <a:pt x="187068" y="58728"/>
                                      <a:pt x="188544" y="62052"/>
                                    </a:cubicBezTo>
                                    <a:lnTo>
                                      <a:pt x="188544" y="620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1" name="Prostoročno: oblika 181"/>
                            <wps:cNvSpPr/>
                            <wps:spPr>
                              <a:xfrm>
                                <a:off x="4152" y="888676"/>
                                <a:ext cx="199157" cy="206471"/>
                              </a:xfrm>
                              <a:custGeom>
                                <a:avLst/>
                                <a:gdLst>
                                  <a:gd name="connsiteX0" fmla="*/ 188544 w 199157"/>
                                  <a:gd name="connsiteY0" fmla="*/ 62052 h 206471"/>
                                  <a:gd name="connsiteX1" fmla="*/ 192605 w 199157"/>
                                  <a:gd name="connsiteY1" fmla="*/ 71656 h 206471"/>
                                  <a:gd name="connsiteX2" fmla="*/ 195558 w 199157"/>
                                  <a:gd name="connsiteY2" fmla="*/ 81259 h 206471"/>
                                  <a:gd name="connsiteX3" fmla="*/ 197773 w 199157"/>
                                  <a:gd name="connsiteY3" fmla="*/ 91232 h 206471"/>
                                  <a:gd name="connsiteX4" fmla="*/ 198881 w 199157"/>
                                  <a:gd name="connsiteY4" fmla="*/ 101204 h 206471"/>
                                  <a:gd name="connsiteX5" fmla="*/ 198881 w 199157"/>
                                  <a:gd name="connsiteY5" fmla="*/ 111177 h 206471"/>
                                  <a:gd name="connsiteX6" fmla="*/ 198142 w 199157"/>
                                  <a:gd name="connsiteY6" fmla="*/ 121150 h 206471"/>
                                  <a:gd name="connsiteX7" fmla="*/ 196296 w 199157"/>
                                  <a:gd name="connsiteY7" fmla="*/ 131122 h 206471"/>
                                  <a:gd name="connsiteX8" fmla="*/ 193712 w 199157"/>
                                  <a:gd name="connsiteY8" fmla="*/ 140726 h 206471"/>
                                  <a:gd name="connsiteX9" fmla="*/ 190021 w 199157"/>
                                  <a:gd name="connsiteY9" fmla="*/ 149960 h 206471"/>
                                  <a:gd name="connsiteX10" fmla="*/ 185591 w 199157"/>
                                  <a:gd name="connsiteY10" fmla="*/ 158824 h 206471"/>
                                  <a:gd name="connsiteX11" fmla="*/ 180423 w 199157"/>
                                  <a:gd name="connsiteY11" fmla="*/ 166950 h 206471"/>
                                  <a:gd name="connsiteX12" fmla="*/ 174517 w 199157"/>
                                  <a:gd name="connsiteY12" fmla="*/ 174707 h 206471"/>
                                  <a:gd name="connsiteX13" fmla="*/ 167872 w 199157"/>
                                  <a:gd name="connsiteY13" fmla="*/ 181724 h 206471"/>
                                  <a:gd name="connsiteX14" fmla="*/ 160489 w 199157"/>
                                  <a:gd name="connsiteY14" fmla="*/ 188003 h 206471"/>
                                  <a:gd name="connsiteX15" fmla="*/ 152367 w 199157"/>
                                  <a:gd name="connsiteY15" fmla="*/ 193544 h 206471"/>
                                  <a:gd name="connsiteX16" fmla="*/ 143508 w 199157"/>
                                  <a:gd name="connsiteY16" fmla="*/ 197607 h 206471"/>
                                  <a:gd name="connsiteX17" fmla="*/ 134648 w 199157"/>
                                  <a:gd name="connsiteY17" fmla="*/ 201300 h 206471"/>
                                  <a:gd name="connsiteX18" fmla="*/ 125419 w 199157"/>
                                  <a:gd name="connsiteY18" fmla="*/ 203886 h 206471"/>
                                  <a:gd name="connsiteX19" fmla="*/ 115821 w 199157"/>
                                  <a:gd name="connsiteY19" fmla="*/ 205733 h 206471"/>
                                  <a:gd name="connsiteX20" fmla="*/ 106223 w 199157"/>
                                  <a:gd name="connsiteY20" fmla="*/ 206471 h 206471"/>
                                  <a:gd name="connsiteX21" fmla="*/ 96625 w 199157"/>
                                  <a:gd name="connsiteY21" fmla="*/ 206102 h 206471"/>
                                  <a:gd name="connsiteX22" fmla="*/ 87028 w 199157"/>
                                  <a:gd name="connsiteY22" fmla="*/ 204994 h 206471"/>
                                  <a:gd name="connsiteX23" fmla="*/ 77430 w 199157"/>
                                  <a:gd name="connsiteY23" fmla="*/ 202778 h 206471"/>
                                  <a:gd name="connsiteX24" fmla="*/ 68201 w 199157"/>
                                  <a:gd name="connsiteY24" fmla="*/ 199453 h 206471"/>
                                  <a:gd name="connsiteX25" fmla="*/ 58972 w 199157"/>
                                  <a:gd name="connsiteY25" fmla="*/ 195391 h 206471"/>
                                  <a:gd name="connsiteX26" fmla="*/ 50482 w 199157"/>
                                  <a:gd name="connsiteY26" fmla="*/ 190220 h 206471"/>
                                  <a:gd name="connsiteX27" fmla="*/ 42360 w 199157"/>
                                  <a:gd name="connsiteY27" fmla="*/ 184310 h 206471"/>
                                  <a:gd name="connsiteX28" fmla="*/ 34239 w 199157"/>
                                  <a:gd name="connsiteY28" fmla="*/ 177661 h 206471"/>
                                  <a:gd name="connsiteX29" fmla="*/ 27225 w 199157"/>
                                  <a:gd name="connsiteY29" fmla="*/ 170274 h 206471"/>
                                  <a:gd name="connsiteX30" fmla="*/ 20949 w 199157"/>
                                  <a:gd name="connsiteY30" fmla="*/ 162148 h 206471"/>
                                  <a:gd name="connsiteX31" fmla="*/ 15412 w 199157"/>
                                  <a:gd name="connsiteY31" fmla="*/ 153653 h 206471"/>
                                  <a:gd name="connsiteX32" fmla="*/ 10613 w 199157"/>
                                  <a:gd name="connsiteY32" fmla="*/ 144788 h 206471"/>
                                  <a:gd name="connsiteX33" fmla="*/ 6552 w 199157"/>
                                  <a:gd name="connsiteY33" fmla="*/ 135185 h 206471"/>
                                  <a:gd name="connsiteX34" fmla="*/ 3599 w 199157"/>
                                  <a:gd name="connsiteY34" fmla="*/ 125582 h 206471"/>
                                  <a:gd name="connsiteX35" fmla="*/ 1384 w 199157"/>
                                  <a:gd name="connsiteY35" fmla="*/ 115609 h 206471"/>
                                  <a:gd name="connsiteX36" fmla="*/ 277 w 199157"/>
                                  <a:gd name="connsiteY36" fmla="*/ 105637 h 206471"/>
                                  <a:gd name="connsiteX37" fmla="*/ 277 w 199157"/>
                                  <a:gd name="connsiteY37" fmla="*/ 95664 h 206471"/>
                                  <a:gd name="connsiteX38" fmla="*/ 1015 w 199157"/>
                                  <a:gd name="connsiteY38" fmla="*/ 85691 h 206471"/>
                                  <a:gd name="connsiteX39" fmla="*/ 2861 w 199157"/>
                                  <a:gd name="connsiteY39" fmla="*/ 75719 h 206471"/>
                                  <a:gd name="connsiteX40" fmla="*/ 5445 w 199157"/>
                                  <a:gd name="connsiteY40" fmla="*/ 66115 h 206471"/>
                                  <a:gd name="connsiteX41" fmla="*/ 9137 w 199157"/>
                                  <a:gd name="connsiteY41" fmla="*/ 56881 h 206471"/>
                                  <a:gd name="connsiteX42" fmla="*/ 13566 w 199157"/>
                                  <a:gd name="connsiteY42" fmla="*/ 48017 h 206471"/>
                                  <a:gd name="connsiteX43" fmla="*/ 18734 w 199157"/>
                                  <a:gd name="connsiteY43" fmla="*/ 39891 h 206471"/>
                                  <a:gd name="connsiteX44" fmla="*/ 24641 w 199157"/>
                                  <a:gd name="connsiteY44" fmla="*/ 32134 h 206471"/>
                                  <a:gd name="connsiteX45" fmla="*/ 31286 w 199157"/>
                                  <a:gd name="connsiteY45" fmla="*/ 25116 h 206471"/>
                                  <a:gd name="connsiteX46" fmla="*/ 38669 w 199157"/>
                                  <a:gd name="connsiteY46" fmla="*/ 18837 h 206471"/>
                                  <a:gd name="connsiteX47" fmla="*/ 46790 w 199157"/>
                                  <a:gd name="connsiteY47" fmla="*/ 13297 h 206471"/>
                                  <a:gd name="connsiteX48" fmla="*/ 55280 w 199157"/>
                                  <a:gd name="connsiteY48" fmla="*/ 8865 h 206471"/>
                                  <a:gd name="connsiteX49" fmla="*/ 64140 w 199157"/>
                                  <a:gd name="connsiteY49" fmla="*/ 5171 h 206471"/>
                                  <a:gd name="connsiteX50" fmla="*/ 73369 w 199157"/>
                                  <a:gd name="connsiteY50" fmla="*/ 2585 h 206471"/>
                                  <a:gd name="connsiteX51" fmla="*/ 82967 w 199157"/>
                                  <a:gd name="connsiteY51" fmla="*/ 739 h 206471"/>
                                  <a:gd name="connsiteX52" fmla="*/ 92565 w 199157"/>
                                  <a:gd name="connsiteY52" fmla="*/ 0 h 206471"/>
                                  <a:gd name="connsiteX53" fmla="*/ 102163 w 199157"/>
                                  <a:gd name="connsiteY53" fmla="*/ 369 h 206471"/>
                                  <a:gd name="connsiteX54" fmla="*/ 111761 w 199157"/>
                                  <a:gd name="connsiteY54" fmla="*/ 1477 h 206471"/>
                                  <a:gd name="connsiteX55" fmla="*/ 121359 w 199157"/>
                                  <a:gd name="connsiteY55" fmla="*/ 3694 h 206471"/>
                                  <a:gd name="connsiteX56" fmla="*/ 130587 w 199157"/>
                                  <a:gd name="connsiteY56" fmla="*/ 7018 h 206471"/>
                                  <a:gd name="connsiteX57" fmla="*/ 139816 w 199157"/>
                                  <a:gd name="connsiteY57" fmla="*/ 11081 h 206471"/>
                                  <a:gd name="connsiteX58" fmla="*/ 148307 w 199157"/>
                                  <a:gd name="connsiteY58" fmla="*/ 16252 h 206471"/>
                                  <a:gd name="connsiteX59" fmla="*/ 156428 w 199157"/>
                                  <a:gd name="connsiteY59" fmla="*/ 22162 h 206471"/>
                                  <a:gd name="connsiteX60" fmla="*/ 164180 w 199157"/>
                                  <a:gd name="connsiteY60" fmla="*/ 28810 h 206471"/>
                                  <a:gd name="connsiteX61" fmla="*/ 171194 w 199157"/>
                                  <a:gd name="connsiteY61" fmla="*/ 36197 h 206471"/>
                                  <a:gd name="connsiteX62" fmla="*/ 177470 w 199157"/>
                                  <a:gd name="connsiteY62" fmla="*/ 44323 h 206471"/>
                                  <a:gd name="connsiteX63" fmla="*/ 183007 w 199157"/>
                                  <a:gd name="connsiteY63" fmla="*/ 52818 h 206471"/>
                                  <a:gd name="connsiteX64" fmla="*/ 188544 w 199157"/>
                                  <a:gd name="connsiteY64" fmla="*/ 62052 h 206471"/>
                                  <a:gd name="connsiteX65" fmla="*/ 188544 w 199157"/>
                                  <a:gd name="connsiteY65" fmla="*/ 62052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9157" h="206471">
                                    <a:moveTo>
                                      <a:pt x="188544" y="62052"/>
                                    </a:moveTo>
                                    <a:cubicBezTo>
                                      <a:pt x="190021" y="65007"/>
                                      <a:pt x="191128" y="68331"/>
                                      <a:pt x="192605" y="71656"/>
                                    </a:cubicBezTo>
                                    <a:cubicBezTo>
                                      <a:pt x="193712" y="74980"/>
                                      <a:pt x="194820" y="77935"/>
                                      <a:pt x="195558" y="81259"/>
                                    </a:cubicBezTo>
                                    <a:cubicBezTo>
                                      <a:pt x="196296" y="84583"/>
                                      <a:pt x="197035" y="87907"/>
                                      <a:pt x="197773" y="91232"/>
                                    </a:cubicBezTo>
                                    <a:cubicBezTo>
                                      <a:pt x="198142" y="94556"/>
                                      <a:pt x="198511" y="97880"/>
                                      <a:pt x="198881" y="101204"/>
                                    </a:cubicBezTo>
                                    <a:cubicBezTo>
                                      <a:pt x="199250" y="104528"/>
                                      <a:pt x="199250" y="107853"/>
                                      <a:pt x="198881" y="111177"/>
                                    </a:cubicBezTo>
                                    <a:cubicBezTo>
                                      <a:pt x="198881" y="114501"/>
                                      <a:pt x="198511" y="117825"/>
                                      <a:pt x="198142" y="121150"/>
                                    </a:cubicBezTo>
                                    <a:cubicBezTo>
                                      <a:pt x="197773" y="124474"/>
                                      <a:pt x="197035" y="127798"/>
                                      <a:pt x="196296" y="131122"/>
                                    </a:cubicBezTo>
                                    <a:cubicBezTo>
                                      <a:pt x="195558" y="134446"/>
                                      <a:pt x="194820" y="137401"/>
                                      <a:pt x="193712" y="140726"/>
                                    </a:cubicBezTo>
                                    <a:cubicBezTo>
                                      <a:pt x="192605" y="144050"/>
                                      <a:pt x="191498" y="147005"/>
                                      <a:pt x="190021" y="149960"/>
                                    </a:cubicBezTo>
                                    <a:cubicBezTo>
                                      <a:pt x="188544" y="152914"/>
                                      <a:pt x="187068" y="155869"/>
                                      <a:pt x="185591" y="158824"/>
                                    </a:cubicBezTo>
                                    <a:cubicBezTo>
                                      <a:pt x="184114" y="161779"/>
                                      <a:pt x="182269" y="164364"/>
                                      <a:pt x="180423" y="166950"/>
                                    </a:cubicBezTo>
                                    <a:cubicBezTo>
                                      <a:pt x="178577" y="169535"/>
                                      <a:pt x="176362" y="172121"/>
                                      <a:pt x="174517" y="174707"/>
                                    </a:cubicBezTo>
                                    <a:cubicBezTo>
                                      <a:pt x="172302" y="177292"/>
                                      <a:pt x="170087" y="179508"/>
                                      <a:pt x="167872" y="181724"/>
                                    </a:cubicBezTo>
                                    <a:cubicBezTo>
                                      <a:pt x="165657" y="183941"/>
                                      <a:pt x="163073" y="186157"/>
                                      <a:pt x="160489" y="188003"/>
                                    </a:cubicBezTo>
                                    <a:cubicBezTo>
                                      <a:pt x="157905" y="189850"/>
                                      <a:pt x="155321" y="191697"/>
                                      <a:pt x="152367" y="19354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5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097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8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3"/>
                                    </a:cubicBezTo>
                                    <a:cubicBezTo>
                                      <a:pt x="65248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6019" y="193913"/>
                                      <a:pt x="53066" y="192066"/>
                                      <a:pt x="50482" y="190220"/>
                                    </a:cubicBezTo>
                                    <a:cubicBezTo>
                                      <a:pt x="47528" y="188373"/>
                                      <a:pt x="44944" y="186526"/>
                                      <a:pt x="42360" y="184310"/>
                                    </a:cubicBezTo>
                                    <a:cubicBezTo>
                                      <a:pt x="39407" y="182463"/>
                                      <a:pt x="36823" y="18024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5591" y="55773"/>
                                      <a:pt x="187068" y="58728"/>
                                      <a:pt x="188544" y="62052"/>
                                    </a:cubicBezTo>
                                    <a:lnTo>
                                      <a:pt x="188544" y="6205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2" name="Prostoročno: oblika 182"/>
                            <wps:cNvSpPr/>
                            <wps:spPr>
                              <a:xfrm>
                                <a:off x="321900" y="617197"/>
                                <a:ext cx="363614" cy="377114"/>
                              </a:xfrm>
                              <a:custGeom>
                                <a:avLst/>
                                <a:gdLst>
                                  <a:gd name="connsiteX0" fmla="*/ 344788 w 363614"/>
                                  <a:gd name="connsiteY0" fmla="*/ 112285 h 377114"/>
                                  <a:gd name="connsiteX1" fmla="*/ 351802 w 363614"/>
                                  <a:gd name="connsiteY1" fmla="*/ 129645 h 377114"/>
                                  <a:gd name="connsiteX2" fmla="*/ 357339 w 363614"/>
                                  <a:gd name="connsiteY2" fmla="*/ 147374 h 377114"/>
                                  <a:gd name="connsiteX3" fmla="*/ 361030 w 363614"/>
                                  <a:gd name="connsiteY3" fmla="*/ 165473 h 377114"/>
                                  <a:gd name="connsiteX4" fmla="*/ 363245 w 363614"/>
                                  <a:gd name="connsiteY4" fmla="*/ 183941 h 377114"/>
                                  <a:gd name="connsiteX5" fmla="*/ 363615 w 363614"/>
                                  <a:gd name="connsiteY5" fmla="*/ 202408 h 377114"/>
                                  <a:gd name="connsiteX6" fmla="*/ 362138 w 363614"/>
                                  <a:gd name="connsiteY6" fmla="*/ 220876 h 377114"/>
                                  <a:gd name="connsiteX7" fmla="*/ 358816 w 363614"/>
                                  <a:gd name="connsiteY7" fmla="*/ 238975 h 377114"/>
                                  <a:gd name="connsiteX8" fmla="*/ 354017 w 363614"/>
                                  <a:gd name="connsiteY8" fmla="*/ 256704 h 377114"/>
                                  <a:gd name="connsiteX9" fmla="*/ 347372 w 363614"/>
                                  <a:gd name="connsiteY9" fmla="*/ 273695 h 377114"/>
                                  <a:gd name="connsiteX10" fmla="*/ 339251 w 363614"/>
                                  <a:gd name="connsiteY10" fmla="*/ 289946 h 377114"/>
                                  <a:gd name="connsiteX11" fmla="*/ 329653 w 363614"/>
                                  <a:gd name="connsiteY11" fmla="*/ 305090 h 377114"/>
                                  <a:gd name="connsiteX12" fmla="*/ 318578 w 363614"/>
                                  <a:gd name="connsiteY12" fmla="*/ 319126 h 377114"/>
                                  <a:gd name="connsiteX13" fmla="*/ 306027 w 363614"/>
                                  <a:gd name="connsiteY13" fmla="*/ 331684 h 377114"/>
                                  <a:gd name="connsiteX14" fmla="*/ 292737 w 363614"/>
                                  <a:gd name="connsiteY14" fmla="*/ 343134 h 377114"/>
                                  <a:gd name="connsiteX15" fmla="*/ 277971 w 363614"/>
                                  <a:gd name="connsiteY15" fmla="*/ 353107 h 377114"/>
                                  <a:gd name="connsiteX16" fmla="*/ 262467 w 363614"/>
                                  <a:gd name="connsiteY16" fmla="*/ 361232 h 377114"/>
                                  <a:gd name="connsiteX17" fmla="*/ 246224 w 363614"/>
                                  <a:gd name="connsiteY17" fmla="*/ 367881 h 377114"/>
                                  <a:gd name="connsiteX18" fmla="*/ 229243 w 363614"/>
                                  <a:gd name="connsiteY18" fmla="*/ 372683 h 377114"/>
                                  <a:gd name="connsiteX19" fmla="*/ 211893 w 363614"/>
                                  <a:gd name="connsiteY19" fmla="*/ 375637 h 377114"/>
                                  <a:gd name="connsiteX20" fmla="*/ 194174 w 363614"/>
                                  <a:gd name="connsiteY20" fmla="*/ 377115 h 377114"/>
                                  <a:gd name="connsiteX21" fmla="*/ 176455 w 363614"/>
                                  <a:gd name="connsiteY21" fmla="*/ 376746 h 377114"/>
                                  <a:gd name="connsiteX22" fmla="*/ 158735 w 363614"/>
                                  <a:gd name="connsiteY22" fmla="*/ 374529 h 377114"/>
                                  <a:gd name="connsiteX23" fmla="*/ 141016 w 363614"/>
                                  <a:gd name="connsiteY23" fmla="*/ 370466 h 377114"/>
                                  <a:gd name="connsiteX24" fmla="*/ 124035 w 363614"/>
                                  <a:gd name="connsiteY24" fmla="*/ 364557 h 377114"/>
                                  <a:gd name="connsiteX25" fmla="*/ 107423 w 363614"/>
                                  <a:gd name="connsiteY25" fmla="*/ 357170 h 377114"/>
                                  <a:gd name="connsiteX26" fmla="*/ 91550 w 363614"/>
                                  <a:gd name="connsiteY26" fmla="*/ 347936 h 377114"/>
                                  <a:gd name="connsiteX27" fmla="*/ 76414 w 363614"/>
                                  <a:gd name="connsiteY27" fmla="*/ 337224 h 377114"/>
                                  <a:gd name="connsiteX28" fmla="*/ 62387 w 363614"/>
                                  <a:gd name="connsiteY28" fmla="*/ 325035 h 377114"/>
                                  <a:gd name="connsiteX29" fmla="*/ 49466 w 363614"/>
                                  <a:gd name="connsiteY29" fmla="*/ 311738 h 377114"/>
                                  <a:gd name="connsiteX30" fmla="*/ 38023 w 363614"/>
                                  <a:gd name="connsiteY30" fmla="*/ 296964 h 377114"/>
                                  <a:gd name="connsiteX31" fmla="*/ 27686 w 363614"/>
                                  <a:gd name="connsiteY31" fmla="*/ 281451 h 377114"/>
                                  <a:gd name="connsiteX32" fmla="*/ 18827 w 363614"/>
                                  <a:gd name="connsiteY32" fmla="*/ 264830 h 377114"/>
                                  <a:gd name="connsiteX33" fmla="*/ 11813 w 363614"/>
                                  <a:gd name="connsiteY33" fmla="*/ 247470 h 377114"/>
                                  <a:gd name="connsiteX34" fmla="*/ 6276 w 363614"/>
                                  <a:gd name="connsiteY34" fmla="*/ 229741 h 377114"/>
                                  <a:gd name="connsiteX35" fmla="*/ 2584 w 363614"/>
                                  <a:gd name="connsiteY35" fmla="*/ 211642 h 377114"/>
                                  <a:gd name="connsiteX36" fmla="*/ 369 w 363614"/>
                                  <a:gd name="connsiteY36" fmla="*/ 193174 h 377114"/>
                                  <a:gd name="connsiteX37" fmla="*/ 0 w 363614"/>
                                  <a:gd name="connsiteY37" fmla="*/ 174707 h 377114"/>
                                  <a:gd name="connsiteX38" fmla="*/ 1477 w 363614"/>
                                  <a:gd name="connsiteY38" fmla="*/ 156239 h 377114"/>
                                  <a:gd name="connsiteX39" fmla="*/ 4799 w 363614"/>
                                  <a:gd name="connsiteY39" fmla="*/ 138140 h 377114"/>
                                  <a:gd name="connsiteX40" fmla="*/ 9598 w 363614"/>
                                  <a:gd name="connsiteY40" fmla="*/ 120411 h 377114"/>
                                  <a:gd name="connsiteX41" fmla="*/ 16243 w 363614"/>
                                  <a:gd name="connsiteY41" fmla="*/ 103420 h 377114"/>
                                  <a:gd name="connsiteX42" fmla="*/ 24364 w 363614"/>
                                  <a:gd name="connsiteY42" fmla="*/ 87169 h 377114"/>
                                  <a:gd name="connsiteX43" fmla="*/ 33962 w 363614"/>
                                  <a:gd name="connsiteY43" fmla="*/ 72025 h 377114"/>
                                  <a:gd name="connsiteX44" fmla="*/ 45036 w 363614"/>
                                  <a:gd name="connsiteY44" fmla="*/ 57989 h 377114"/>
                                  <a:gd name="connsiteX45" fmla="*/ 57588 w 363614"/>
                                  <a:gd name="connsiteY45" fmla="*/ 45431 h 377114"/>
                                  <a:gd name="connsiteX46" fmla="*/ 71246 w 363614"/>
                                  <a:gd name="connsiteY46" fmla="*/ 33981 h 377114"/>
                                  <a:gd name="connsiteX47" fmla="*/ 86012 w 363614"/>
                                  <a:gd name="connsiteY47" fmla="*/ 24008 h 377114"/>
                                  <a:gd name="connsiteX48" fmla="*/ 101517 w 363614"/>
                                  <a:gd name="connsiteY48" fmla="*/ 15882 h 377114"/>
                                  <a:gd name="connsiteX49" fmla="*/ 117759 w 363614"/>
                                  <a:gd name="connsiteY49" fmla="*/ 9234 h 377114"/>
                                  <a:gd name="connsiteX50" fmla="*/ 134740 w 363614"/>
                                  <a:gd name="connsiteY50" fmla="*/ 4432 h 377114"/>
                                  <a:gd name="connsiteX51" fmla="*/ 152091 w 363614"/>
                                  <a:gd name="connsiteY51" fmla="*/ 1477 h 377114"/>
                                  <a:gd name="connsiteX52" fmla="*/ 169810 w 363614"/>
                                  <a:gd name="connsiteY52" fmla="*/ 0 h 377114"/>
                                  <a:gd name="connsiteX53" fmla="*/ 187529 w 363614"/>
                                  <a:gd name="connsiteY53" fmla="*/ 369 h 377114"/>
                                  <a:gd name="connsiteX54" fmla="*/ 205248 w 363614"/>
                                  <a:gd name="connsiteY54" fmla="*/ 2586 h 377114"/>
                                  <a:gd name="connsiteX55" fmla="*/ 222968 w 363614"/>
                                  <a:gd name="connsiteY55" fmla="*/ 6648 h 377114"/>
                                  <a:gd name="connsiteX56" fmla="*/ 239949 w 363614"/>
                                  <a:gd name="connsiteY56" fmla="*/ 12558 h 377114"/>
                                  <a:gd name="connsiteX57" fmla="*/ 256561 w 363614"/>
                                  <a:gd name="connsiteY57" fmla="*/ 19945 h 377114"/>
                                  <a:gd name="connsiteX58" fmla="*/ 272434 w 363614"/>
                                  <a:gd name="connsiteY58" fmla="*/ 29179 h 377114"/>
                                  <a:gd name="connsiteX59" fmla="*/ 287569 w 363614"/>
                                  <a:gd name="connsiteY59" fmla="*/ 39891 h 377114"/>
                                  <a:gd name="connsiteX60" fmla="*/ 301597 w 363614"/>
                                  <a:gd name="connsiteY60" fmla="*/ 52080 h 377114"/>
                                  <a:gd name="connsiteX61" fmla="*/ 314517 w 363614"/>
                                  <a:gd name="connsiteY61" fmla="*/ 65376 h 377114"/>
                                  <a:gd name="connsiteX62" fmla="*/ 325961 w 363614"/>
                                  <a:gd name="connsiteY62" fmla="*/ 80151 h 377114"/>
                                  <a:gd name="connsiteX63" fmla="*/ 336297 w 363614"/>
                                  <a:gd name="connsiteY63" fmla="*/ 95664 h 377114"/>
                                  <a:gd name="connsiteX64" fmla="*/ 344788 w 363614"/>
                                  <a:gd name="connsiteY64" fmla="*/ 112285 h 377114"/>
                                  <a:gd name="connsiteX65" fmla="*/ 344788 w 363614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614" h="377114">
                                    <a:moveTo>
                                      <a:pt x="344788" y="112285"/>
                                    </a:moveTo>
                                    <a:cubicBezTo>
                                      <a:pt x="347372" y="117825"/>
                                      <a:pt x="349956" y="123735"/>
                                      <a:pt x="351802" y="129645"/>
                                    </a:cubicBezTo>
                                    <a:cubicBezTo>
                                      <a:pt x="354017" y="135555"/>
                                      <a:pt x="355862" y="141464"/>
                                      <a:pt x="357339" y="147374"/>
                                    </a:cubicBezTo>
                                    <a:cubicBezTo>
                                      <a:pt x="358816" y="153284"/>
                                      <a:pt x="360292" y="159563"/>
                                      <a:pt x="361030" y="165473"/>
                                    </a:cubicBezTo>
                                    <a:cubicBezTo>
                                      <a:pt x="362138" y="171752"/>
                                      <a:pt x="362876" y="177661"/>
                                      <a:pt x="363245" y="183941"/>
                                    </a:cubicBezTo>
                                    <a:cubicBezTo>
                                      <a:pt x="363615" y="190220"/>
                                      <a:pt x="363615" y="196129"/>
                                      <a:pt x="363615" y="202408"/>
                                    </a:cubicBezTo>
                                    <a:cubicBezTo>
                                      <a:pt x="363245" y="208688"/>
                                      <a:pt x="362876" y="214597"/>
                                      <a:pt x="362138" y="220876"/>
                                    </a:cubicBezTo>
                                    <a:cubicBezTo>
                                      <a:pt x="361400" y="226786"/>
                                      <a:pt x="360292" y="233065"/>
                                      <a:pt x="358816" y="238975"/>
                                    </a:cubicBezTo>
                                    <a:cubicBezTo>
                                      <a:pt x="357339" y="244885"/>
                                      <a:pt x="355862" y="250794"/>
                                      <a:pt x="354017" y="256704"/>
                                    </a:cubicBezTo>
                                    <a:cubicBezTo>
                                      <a:pt x="352171" y="262614"/>
                                      <a:pt x="349956" y="268154"/>
                                      <a:pt x="347372" y="273695"/>
                                    </a:cubicBezTo>
                                    <a:cubicBezTo>
                                      <a:pt x="344788" y="279235"/>
                                      <a:pt x="342204" y="284406"/>
                                      <a:pt x="339251" y="289946"/>
                                    </a:cubicBezTo>
                                    <a:cubicBezTo>
                                      <a:pt x="336297" y="295117"/>
                                      <a:pt x="332975" y="300288"/>
                                      <a:pt x="329653" y="305090"/>
                                    </a:cubicBezTo>
                                    <a:cubicBezTo>
                                      <a:pt x="326330" y="309892"/>
                                      <a:pt x="322639" y="314693"/>
                                      <a:pt x="318578" y="319126"/>
                                    </a:cubicBezTo>
                                    <a:cubicBezTo>
                                      <a:pt x="314517" y="323558"/>
                                      <a:pt x="310457" y="327990"/>
                                      <a:pt x="306027" y="331684"/>
                                    </a:cubicBezTo>
                                    <a:cubicBezTo>
                                      <a:pt x="301597" y="33537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62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7" y="4173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251" y="101204"/>
                                      <a:pt x="342204" y="106745"/>
                                      <a:pt x="344788" y="112285"/>
                                    </a:cubicBezTo>
                                    <a:lnTo>
                                      <a:pt x="344788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3" name="Prostoročno: oblika 183"/>
                            <wps:cNvSpPr/>
                            <wps:spPr>
                              <a:xfrm>
                                <a:off x="321900" y="617197"/>
                                <a:ext cx="363614" cy="377114"/>
                              </a:xfrm>
                              <a:custGeom>
                                <a:avLst/>
                                <a:gdLst>
                                  <a:gd name="connsiteX0" fmla="*/ 344788 w 363614"/>
                                  <a:gd name="connsiteY0" fmla="*/ 112285 h 377114"/>
                                  <a:gd name="connsiteX1" fmla="*/ 351802 w 363614"/>
                                  <a:gd name="connsiteY1" fmla="*/ 129645 h 377114"/>
                                  <a:gd name="connsiteX2" fmla="*/ 357339 w 363614"/>
                                  <a:gd name="connsiteY2" fmla="*/ 147374 h 377114"/>
                                  <a:gd name="connsiteX3" fmla="*/ 361030 w 363614"/>
                                  <a:gd name="connsiteY3" fmla="*/ 165473 h 377114"/>
                                  <a:gd name="connsiteX4" fmla="*/ 363245 w 363614"/>
                                  <a:gd name="connsiteY4" fmla="*/ 183941 h 377114"/>
                                  <a:gd name="connsiteX5" fmla="*/ 363615 w 363614"/>
                                  <a:gd name="connsiteY5" fmla="*/ 202408 h 377114"/>
                                  <a:gd name="connsiteX6" fmla="*/ 362138 w 363614"/>
                                  <a:gd name="connsiteY6" fmla="*/ 220876 h 377114"/>
                                  <a:gd name="connsiteX7" fmla="*/ 358816 w 363614"/>
                                  <a:gd name="connsiteY7" fmla="*/ 238975 h 377114"/>
                                  <a:gd name="connsiteX8" fmla="*/ 354017 w 363614"/>
                                  <a:gd name="connsiteY8" fmla="*/ 256704 h 377114"/>
                                  <a:gd name="connsiteX9" fmla="*/ 347372 w 363614"/>
                                  <a:gd name="connsiteY9" fmla="*/ 273695 h 377114"/>
                                  <a:gd name="connsiteX10" fmla="*/ 339251 w 363614"/>
                                  <a:gd name="connsiteY10" fmla="*/ 289946 h 377114"/>
                                  <a:gd name="connsiteX11" fmla="*/ 329653 w 363614"/>
                                  <a:gd name="connsiteY11" fmla="*/ 305090 h 377114"/>
                                  <a:gd name="connsiteX12" fmla="*/ 318578 w 363614"/>
                                  <a:gd name="connsiteY12" fmla="*/ 319126 h 377114"/>
                                  <a:gd name="connsiteX13" fmla="*/ 306027 w 363614"/>
                                  <a:gd name="connsiteY13" fmla="*/ 331684 h 377114"/>
                                  <a:gd name="connsiteX14" fmla="*/ 292737 w 363614"/>
                                  <a:gd name="connsiteY14" fmla="*/ 343134 h 377114"/>
                                  <a:gd name="connsiteX15" fmla="*/ 277971 w 363614"/>
                                  <a:gd name="connsiteY15" fmla="*/ 353107 h 377114"/>
                                  <a:gd name="connsiteX16" fmla="*/ 262467 w 363614"/>
                                  <a:gd name="connsiteY16" fmla="*/ 361232 h 377114"/>
                                  <a:gd name="connsiteX17" fmla="*/ 246224 w 363614"/>
                                  <a:gd name="connsiteY17" fmla="*/ 367881 h 377114"/>
                                  <a:gd name="connsiteX18" fmla="*/ 229243 w 363614"/>
                                  <a:gd name="connsiteY18" fmla="*/ 372683 h 377114"/>
                                  <a:gd name="connsiteX19" fmla="*/ 211893 w 363614"/>
                                  <a:gd name="connsiteY19" fmla="*/ 375637 h 377114"/>
                                  <a:gd name="connsiteX20" fmla="*/ 194174 w 363614"/>
                                  <a:gd name="connsiteY20" fmla="*/ 377115 h 377114"/>
                                  <a:gd name="connsiteX21" fmla="*/ 176455 w 363614"/>
                                  <a:gd name="connsiteY21" fmla="*/ 376746 h 377114"/>
                                  <a:gd name="connsiteX22" fmla="*/ 158735 w 363614"/>
                                  <a:gd name="connsiteY22" fmla="*/ 374529 h 377114"/>
                                  <a:gd name="connsiteX23" fmla="*/ 141016 w 363614"/>
                                  <a:gd name="connsiteY23" fmla="*/ 370466 h 377114"/>
                                  <a:gd name="connsiteX24" fmla="*/ 124035 w 363614"/>
                                  <a:gd name="connsiteY24" fmla="*/ 364557 h 377114"/>
                                  <a:gd name="connsiteX25" fmla="*/ 107423 w 363614"/>
                                  <a:gd name="connsiteY25" fmla="*/ 357170 h 377114"/>
                                  <a:gd name="connsiteX26" fmla="*/ 91550 w 363614"/>
                                  <a:gd name="connsiteY26" fmla="*/ 347936 h 377114"/>
                                  <a:gd name="connsiteX27" fmla="*/ 76414 w 363614"/>
                                  <a:gd name="connsiteY27" fmla="*/ 337224 h 377114"/>
                                  <a:gd name="connsiteX28" fmla="*/ 62387 w 363614"/>
                                  <a:gd name="connsiteY28" fmla="*/ 325035 h 377114"/>
                                  <a:gd name="connsiteX29" fmla="*/ 49466 w 363614"/>
                                  <a:gd name="connsiteY29" fmla="*/ 311738 h 377114"/>
                                  <a:gd name="connsiteX30" fmla="*/ 38023 w 363614"/>
                                  <a:gd name="connsiteY30" fmla="*/ 296964 h 377114"/>
                                  <a:gd name="connsiteX31" fmla="*/ 27686 w 363614"/>
                                  <a:gd name="connsiteY31" fmla="*/ 281451 h 377114"/>
                                  <a:gd name="connsiteX32" fmla="*/ 18827 w 363614"/>
                                  <a:gd name="connsiteY32" fmla="*/ 264830 h 377114"/>
                                  <a:gd name="connsiteX33" fmla="*/ 11813 w 363614"/>
                                  <a:gd name="connsiteY33" fmla="*/ 247470 h 377114"/>
                                  <a:gd name="connsiteX34" fmla="*/ 6276 w 363614"/>
                                  <a:gd name="connsiteY34" fmla="*/ 229741 h 377114"/>
                                  <a:gd name="connsiteX35" fmla="*/ 2584 w 363614"/>
                                  <a:gd name="connsiteY35" fmla="*/ 211642 h 377114"/>
                                  <a:gd name="connsiteX36" fmla="*/ 369 w 363614"/>
                                  <a:gd name="connsiteY36" fmla="*/ 193174 h 377114"/>
                                  <a:gd name="connsiteX37" fmla="*/ 0 w 363614"/>
                                  <a:gd name="connsiteY37" fmla="*/ 174707 h 377114"/>
                                  <a:gd name="connsiteX38" fmla="*/ 1477 w 363614"/>
                                  <a:gd name="connsiteY38" fmla="*/ 156239 h 377114"/>
                                  <a:gd name="connsiteX39" fmla="*/ 4799 w 363614"/>
                                  <a:gd name="connsiteY39" fmla="*/ 138140 h 377114"/>
                                  <a:gd name="connsiteX40" fmla="*/ 9598 w 363614"/>
                                  <a:gd name="connsiteY40" fmla="*/ 120411 h 377114"/>
                                  <a:gd name="connsiteX41" fmla="*/ 16243 w 363614"/>
                                  <a:gd name="connsiteY41" fmla="*/ 103420 h 377114"/>
                                  <a:gd name="connsiteX42" fmla="*/ 24364 w 363614"/>
                                  <a:gd name="connsiteY42" fmla="*/ 87169 h 377114"/>
                                  <a:gd name="connsiteX43" fmla="*/ 33962 w 363614"/>
                                  <a:gd name="connsiteY43" fmla="*/ 72025 h 377114"/>
                                  <a:gd name="connsiteX44" fmla="*/ 45036 w 363614"/>
                                  <a:gd name="connsiteY44" fmla="*/ 57989 h 377114"/>
                                  <a:gd name="connsiteX45" fmla="*/ 57588 w 363614"/>
                                  <a:gd name="connsiteY45" fmla="*/ 45431 h 377114"/>
                                  <a:gd name="connsiteX46" fmla="*/ 71246 w 363614"/>
                                  <a:gd name="connsiteY46" fmla="*/ 33981 h 377114"/>
                                  <a:gd name="connsiteX47" fmla="*/ 86012 w 363614"/>
                                  <a:gd name="connsiteY47" fmla="*/ 24008 h 377114"/>
                                  <a:gd name="connsiteX48" fmla="*/ 101517 w 363614"/>
                                  <a:gd name="connsiteY48" fmla="*/ 15882 h 377114"/>
                                  <a:gd name="connsiteX49" fmla="*/ 117759 w 363614"/>
                                  <a:gd name="connsiteY49" fmla="*/ 9234 h 377114"/>
                                  <a:gd name="connsiteX50" fmla="*/ 134740 w 363614"/>
                                  <a:gd name="connsiteY50" fmla="*/ 4432 h 377114"/>
                                  <a:gd name="connsiteX51" fmla="*/ 152091 w 363614"/>
                                  <a:gd name="connsiteY51" fmla="*/ 1477 h 377114"/>
                                  <a:gd name="connsiteX52" fmla="*/ 169810 w 363614"/>
                                  <a:gd name="connsiteY52" fmla="*/ 0 h 377114"/>
                                  <a:gd name="connsiteX53" fmla="*/ 187529 w 363614"/>
                                  <a:gd name="connsiteY53" fmla="*/ 369 h 377114"/>
                                  <a:gd name="connsiteX54" fmla="*/ 205248 w 363614"/>
                                  <a:gd name="connsiteY54" fmla="*/ 2586 h 377114"/>
                                  <a:gd name="connsiteX55" fmla="*/ 222968 w 363614"/>
                                  <a:gd name="connsiteY55" fmla="*/ 6648 h 377114"/>
                                  <a:gd name="connsiteX56" fmla="*/ 239949 w 363614"/>
                                  <a:gd name="connsiteY56" fmla="*/ 12558 h 377114"/>
                                  <a:gd name="connsiteX57" fmla="*/ 256561 w 363614"/>
                                  <a:gd name="connsiteY57" fmla="*/ 19945 h 377114"/>
                                  <a:gd name="connsiteX58" fmla="*/ 272434 w 363614"/>
                                  <a:gd name="connsiteY58" fmla="*/ 29179 h 377114"/>
                                  <a:gd name="connsiteX59" fmla="*/ 287569 w 363614"/>
                                  <a:gd name="connsiteY59" fmla="*/ 39891 h 377114"/>
                                  <a:gd name="connsiteX60" fmla="*/ 301597 w 363614"/>
                                  <a:gd name="connsiteY60" fmla="*/ 52080 h 377114"/>
                                  <a:gd name="connsiteX61" fmla="*/ 314517 w 363614"/>
                                  <a:gd name="connsiteY61" fmla="*/ 65376 h 377114"/>
                                  <a:gd name="connsiteX62" fmla="*/ 325961 w 363614"/>
                                  <a:gd name="connsiteY62" fmla="*/ 80151 h 377114"/>
                                  <a:gd name="connsiteX63" fmla="*/ 336297 w 363614"/>
                                  <a:gd name="connsiteY63" fmla="*/ 95664 h 377114"/>
                                  <a:gd name="connsiteX64" fmla="*/ 344788 w 363614"/>
                                  <a:gd name="connsiteY64" fmla="*/ 112285 h 377114"/>
                                  <a:gd name="connsiteX65" fmla="*/ 344788 w 363614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614" h="377114">
                                    <a:moveTo>
                                      <a:pt x="344788" y="112285"/>
                                    </a:moveTo>
                                    <a:cubicBezTo>
                                      <a:pt x="347372" y="117825"/>
                                      <a:pt x="349956" y="123735"/>
                                      <a:pt x="351802" y="129645"/>
                                    </a:cubicBezTo>
                                    <a:cubicBezTo>
                                      <a:pt x="354017" y="135555"/>
                                      <a:pt x="355862" y="141464"/>
                                      <a:pt x="357339" y="147374"/>
                                    </a:cubicBezTo>
                                    <a:cubicBezTo>
                                      <a:pt x="358816" y="153284"/>
                                      <a:pt x="360292" y="159563"/>
                                      <a:pt x="361030" y="165473"/>
                                    </a:cubicBezTo>
                                    <a:cubicBezTo>
                                      <a:pt x="362138" y="171752"/>
                                      <a:pt x="362876" y="177661"/>
                                      <a:pt x="363245" y="183941"/>
                                    </a:cubicBezTo>
                                    <a:cubicBezTo>
                                      <a:pt x="363615" y="190220"/>
                                      <a:pt x="363615" y="196129"/>
                                      <a:pt x="363615" y="202408"/>
                                    </a:cubicBezTo>
                                    <a:cubicBezTo>
                                      <a:pt x="363245" y="208688"/>
                                      <a:pt x="362876" y="214597"/>
                                      <a:pt x="362138" y="220876"/>
                                    </a:cubicBezTo>
                                    <a:cubicBezTo>
                                      <a:pt x="361400" y="226786"/>
                                      <a:pt x="360292" y="233065"/>
                                      <a:pt x="358816" y="238975"/>
                                    </a:cubicBezTo>
                                    <a:cubicBezTo>
                                      <a:pt x="357339" y="244885"/>
                                      <a:pt x="355862" y="250794"/>
                                      <a:pt x="354017" y="256704"/>
                                    </a:cubicBezTo>
                                    <a:cubicBezTo>
                                      <a:pt x="352171" y="262614"/>
                                      <a:pt x="349956" y="268154"/>
                                      <a:pt x="347372" y="273695"/>
                                    </a:cubicBezTo>
                                    <a:cubicBezTo>
                                      <a:pt x="344788" y="279235"/>
                                      <a:pt x="342204" y="284406"/>
                                      <a:pt x="339251" y="289946"/>
                                    </a:cubicBezTo>
                                    <a:cubicBezTo>
                                      <a:pt x="336297" y="295117"/>
                                      <a:pt x="332975" y="300288"/>
                                      <a:pt x="329653" y="305090"/>
                                    </a:cubicBezTo>
                                    <a:cubicBezTo>
                                      <a:pt x="326330" y="309892"/>
                                      <a:pt x="322639" y="314693"/>
                                      <a:pt x="318578" y="319126"/>
                                    </a:cubicBezTo>
                                    <a:cubicBezTo>
                                      <a:pt x="314517" y="323558"/>
                                      <a:pt x="310457" y="327990"/>
                                      <a:pt x="306027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7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251" y="101204"/>
                                      <a:pt x="342204" y="106745"/>
                                      <a:pt x="344788" y="112285"/>
                                    </a:cubicBezTo>
                                    <a:lnTo>
                                      <a:pt x="344788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Prostoročno: oblika 184"/>
                            <wps:cNvSpPr/>
                            <wps:spPr>
                              <a:xfrm>
                                <a:off x="786789" y="27502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5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4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7" y="215111"/>
                                    </a:cubicBezTo>
                                    <a:cubicBezTo>
                                      <a:pt x="522961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1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7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5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4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4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4" y="166726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7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8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5" name="Prostoročno: oblika 185"/>
                            <wps:cNvSpPr/>
                            <wps:spPr>
                              <a:xfrm>
                                <a:off x="786789" y="27502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5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4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7" y="215111"/>
                                    </a:cubicBezTo>
                                    <a:cubicBezTo>
                                      <a:pt x="522961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1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7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5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4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4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4" y="166726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7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8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6" name="Prostoročno: oblika 186"/>
                            <wps:cNvSpPr/>
                            <wps:spPr>
                              <a:xfrm>
                                <a:off x="1417543" y="105636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0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035 w 364352"/>
                                  <a:gd name="connsiteY24" fmla="*/ 364926 h 377484"/>
                                  <a:gd name="connsiteX25" fmla="*/ 107423 w 364352"/>
                                  <a:gd name="connsiteY25" fmla="*/ 357539 h 377484"/>
                                  <a:gd name="connsiteX26" fmla="*/ 91550 w 364352"/>
                                  <a:gd name="connsiteY26" fmla="*/ 348305 h 377484"/>
                                  <a:gd name="connsiteX27" fmla="*/ 76414 w 364352"/>
                                  <a:gd name="connsiteY27" fmla="*/ 337594 h 377484"/>
                                  <a:gd name="connsiteX28" fmla="*/ 62387 w 364352"/>
                                  <a:gd name="connsiteY28" fmla="*/ 325405 h 377484"/>
                                  <a:gd name="connsiteX29" fmla="*/ 49466 w 364352"/>
                                  <a:gd name="connsiteY29" fmla="*/ 312108 h 377484"/>
                                  <a:gd name="connsiteX30" fmla="*/ 38023 w 364352"/>
                                  <a:gd name="connsiteY30" fmla="*/ 297333 h 377484"/>
                                  <a:gd name="connsiteX31" fmla="*/ 27686 w 364352"/>
                                  <a:gd name="connsiteY31" fmla="*/ 281820 h 377484"/>
                                  <a:gd name="connsiteX32" fmla="*/ 18827 w 364352"/>
                                  <a:gd name="connsiteY32" fmla="*/ 265199 h 377484"/>
                                  <a:gd name="connsiteX33" fmla="*/ 11813 w 364352"/>
                                  <a:gd name="connsiteY33" fmla="*/ 247839 h 377484"/>
                                  <a:gd name="connsiteX34" fmla="*/ 6276 w 364352"/>
                                  <a:gd name="connsiteY34" fmla="*/ 230110 h 377484"/>
                                  <a:gd name="connsiteX35" fmla="*/ 2584 w 364352"/>
                                  <a:gd name="connsiteY35" fmla="*/ 212012 h 377484"/>
                                  <a:gd name="connsiteX36" fmla="*/ 369 w 364352"/>
                                  <a:gd name="connsiteY36" fmla="*/ 193544 h 377484"/>
                                  <a:gd name="connsiteX37" fmla="*/ 0 w 364352"/>
                                  <a:gd name="connsiteY37" fmla="*/ 175076 h 377484"/>
                                  <a:gd name="connsiteX38" fmla="*/ 1477 w 364352"/>
                                  <a:gd name="connsiteY38" fmla="*/ 156608 h 377484"/>
                                  <a:gd name="connsiteX39" fmla="*/ 4799 w 364352"/>
                                  <a:gd name="connsiteY39" fmla="*/ 138509 h 377484"/>
                                  <a:gd name="connsiteX40" fmla="*/ 9598 w 364352"/>
                                  <a:gd name="connsiteY40" fmla="*/ 120780 h 377484"/>
                                  <a:gd name="connsiteX41" fmla="*/ 16243 w 364352"/>
                                  <a:gd name="connsiteY41" fmla="*/ 103790 h 377484"/>
                                  <a:gd name="connsiteX42" fmla="*/ 25102 w 364352"/>
                                  <a:gd name="connsiteY42" fmla="*/ 87169 h 377484"/>
                                  <a:gd name="connsiteX43" fmla="*/ 34700 w 364352"/>
                                  <a:gd name="connsiteY43" fmla="*/ 72025 h 377484"/>
                                  <a:gd name="connsiteX44" fmla="*/ 45775 w 364352"/>
                                  <a:gd name="connsiteY44" fmla="*/ 57989 h 377484"/>
                                  <a:gd name="connsiteX45" fmla="*/ 58326 w 364352"/>
                                  <a:gd name="connsiteY45" fmla="*/ 45431 h 377484"/>
                                  <a:gd name="connsiteX46" fmla="*/ 71984 w 364352"/>
                                  <a:gd name="connsiteY46" fmla="*/ 33981 h 377484"/>
                                  <a:gd name="connsiteX47" fmla="*/ 86751 w 364352"/>
                                  <a:gd name="connsiteY47" fmla="*/ 24008 h 377484"/>
                                  <a:gd name="connsiteX48" fmla="*/ 102255 w 364352"/>
                                  <a:gd name="connsiteY48" fmla="*/ 15882 h 377484"/>
                                  <a:gd name="connsiteX49" fmla="*/ 118498 w 364352"/>
                                  <a:gd name="connsiteY49" fmla="*/ 9234 h 377484"/>
                                  <a:gd name="connsiteX50" fmla="*/ 135479 w 364352"/>
                                  <a:gd name="connsiteY50" fmla="*/ 4432 h 377484"/>
                                  <a:gd name="connsiteX51" fmla="*/ 152829 w 364352"/>
                                  <a:gd name="connsiteY51" fmla="*/ 1477 h 377484"/>
                                  <a:gd name="connsiteX52" fmla="*/ 170548 w 364352"/>
                                  <a:gd name="connsiteY52" fmla="*/ 0 h 377484"/>
                                  <a:gd name="connsiteX53" fmla="*/ 188267 w 364352"/>
                                  <a:gd name="connsiteY53" fmla="*/ 369 h 377484"/>
                                  <a:gd name="connsiteX54" fmla="*/ 205987 w 364352"/>
                                  <a:gd name="connsiteY54" fmla="*/ 2586 h 377484"/>
                                  <a:gd name="connsiteX55" fmla="*/ 223706 w 364352"/>
                                  <a:gd name="connsiteY55" fmla="*/ 6648 h 377484"/>
                                  <a:gd name="connsiteX56" fmla="*/ 240687 w 364352"/>
                                  <a:gd name="connsiteY56" fmla="*/ 12558 h 377484"/>
                                  <a:gd name="connsiteX57" fmla="*/ 257299 w 364352"/>
                                  <a:gd name="connsiteY57" fmla="*/ 19945 h 377484"/>
                                  <a:gd name="connsiteX58" fmla="*/ 273172 w 364352"/>
                                  <a:gd name="connsiteY58" fmla="*/ 29179 h 377484"/>
                                  <a:gd name="connsiteX59" fmla="*/ 288308 w 364352"/>
                                  <a:gd name="connsiteY59" fmla="*/ 39891 h 377484"/>
                                  <a:gd name="connsiteX60" fmla="*/ 302335 w 364352"/>
                                  <a:gd name="connsiteY60" fmla="*/ 52080 h 377484"/>
                                  <a:gd name="connsiteX61" fmla="*/ 315256 w 364352"/>
                                  <a:gd name="connsiteY61" fmla="*/ 65376 h 377484"/>
                                  <a:gd name="connsiteX62" fmla="*/ 326699 w 364352"/>
                                  <a:gd name="connsiteY62" fmla="*/ 80151 h 377484"/>
                                  <a:gd name="connsiteX63" fmla="*/ 337036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0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0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4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8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0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160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6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6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6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035" y="364926"/>
                                    </a:cubicBezTo>
                                    <a:cubicBezTo>
                                      <a:pt x="118498" y="362710"/>
                                      <a:pt x="112960" y="360124"/>
                                      <a:pt x="107423" y="357539"/>
                                    </a:cubicBezTo>
                                    <a:cubicBezTo>
                                      <a:pt x="101886" y="354584"/>
                                      <a:pt x="96718" y="351629"/>
                                      <a:pt x="91550" y="348305"/>
                                    </a:cubicBezTo>
                                    <a:cubicBezTo>
                                      <a:pt x="86382" y="344981"/>
                                      <a:pt x="81213" y="341287"/>
                                      <a:pt x="76414" y="337594"/>
                                    </a:cubicBezTo>
                                    <a:cubicBezTo>
                                      <a:pt x="71615" y="333900"/>
                                      <a:pt x="66816" y="329837"/>
                                      <a:pt x="62387" y="325405"/>
                                    </a:cubicBezTo>
                                    <a:cubicBezTo>
                                      <a:pt x="57957" y="320972"/>
                                      <a:pt x="53527" y="316540"/>
                                      <a:pt x="49466" y="312108"/>
                                    </a:cubicBezTo>
                                    <a:cubicBezTo>
                                      <a:pt x="45406" y="307306"/>
                                      <a:pt x="41714" y="302505"/>
                                      <a:pt x="38023" y="297333"/>
                                    </a:cubicBezTo>
                                    <a:cubicBezTo>
                                      <a:pt x="34331" y="292162"/>
                                      <a:pt x="31009" y="286991"/>
                                      <a:pt x="27686" y="281820"/>
                                    </a:cubicBezTo>
                                    <a:cubicBezTo>
                                      <a:pt x="24364" y="276280"/>
                                      <a:pt x="21780" y="270740"/>
                                      <a:pt x="18827" y="265199"/>
                                    </a:cubicBezTo>
                                    <a:cubicBezTo>
                                      <a:pt x="16243" y="259659"/>
                                      <a:pt x="13659" y="253749"/>
                                      <a:pt x="11813" y="247839"/>
                                    </a:cubicBezTo>
                                    <a:cubicBezTo>
                                      <a:pt x="9598" y="241930"/>
                                      <a:pt x="7752" y="236020"/>
                                      <a:pt x="6276" y="230110"/>
                                    </a:cubicBezTo>
                                    <a:cubicBezTo>
                                      <a:pt x="4799" y="224201"/>
                                      <a:pt x="3322" y="217921"/>
                                      <a:pt x="2584" y="212012"/>
                                    </a:cubicBezTo>
                                    <a:cubicBezTo>
                                      <a:pt x="1477" y="205733"/>
                                      <a:pt x="738" y="199823"/>
                                      <a:pt x="369" y="193544"/>
                                    </a:cubicBezTo>
                                    <a:cubicBezTo>
                                      <a:pt x="0" y="187265"/>
                                      <a:pt x="0" y="181355"/>
                                      <a:pt x="0" y="175076"/>
                                    </a:cubicBezTo>
                                    <a:cubicBezTo>
                                      <a:pt x="369" y="168797"/>
                                      <a:pt x="738" y="162887"/>
                                      <a:pt x="1477" y="156608"/>
                                    </a:cubicBezTo>
                                    <a:cubicBezTo>
                                      <a:pt x="2215" y="150698"/>
                                      <a:pt x="3322" y="144419"/>
                                      <a:pt x="4799" y="138509"/>
                                    </a:cubicBezTo>
                                    <a:cubicBezTo>
                                      <a:pt x="6276" y="132600"/>
                                      <a:pt x="7752" y="126690"/>
                                      <a:pt x="9598" y="120780"/>
                                    </a:cubicBezTo>
                                    <a:cubicBezTo>
                                      <a:pt x="11444" y="114870"/>
                                      <a:pt x="13659" y="109330"/>
                                      <a:pt x="16243" y="103790"/>
                                    </a:cubicBezTo>
                                    <a:cubicBezTo>
                                      <a:pt x="19565" y="97511"/>
                                      <a:pt x="22149" y="92340"/>
                                      <a:pt x="25102" y="87169"/>
                                    </a:cubicBezTo>
                                    <a:cubicBezTo>
                                      <a:pt x="28055" y="81998"/>
                                      <a:pt x="31378" y="76827"/>
                                      <a:pt x="34700" y="72025"/>
                                    </a:cubicBezTo>
                                    <a:cubicBezTo>
                                      <a:pt x="38023" y="67223"/>
                                      <a:pt x="41714" y="62422"/>
                                      <a:pt x="45775" y="57989"/>
                                    </a:cubicBezTo>
                                    <a:cubicBezTo>
                                      <a:pt x="49835" y="53557"/>
                                      <a:pt x="53896" y="49125"/>
                                      <a:pt x="58326" y="45431"/>
                                    </a:cubicBezTo>
                                    <a:cubicBezTo>
                                      <a:pt x="62756" y="41368"/>
                                      <a:pt x="67186" y="37675"/>
                                      <a:pt x="71984" y="33981"/>
                                    </a:cubicBezTo>
                                    <a:cubicBezTo>
                                      <a:pt x="76784" y="30287"/>
                                      <a:pt x="81583" y="26963"/>
                                      <a:pt x="86751" y="24008"/>
                                    </a:cubicBezTo>
                                    <a:cubicBezTo>
                                      <a:pt x="91919" y="21053"/>
                                      <a:pt x="97087" y="18099"/>
                                      <a:pt x="102255" y="15882"/>
                                    </a:cubicBezTo>
                                    <a:cubicBezTo>
                                      <a:pt x="107423" y="13297"/>
                                      <a:pt x="112960" y="11081"/>
                                      <a:pt x="118498" y="9234"/>
                                    </a:cubicBezTo>
                                    <a:cubicBezTo>
                                      <a:pt x="124035" y="7387"/>
                                      <a:pt x="129572" y="5540"/>
                                      <a:pt x="135479" y="4432"/>
                                    </a:cubicBezTo>
                                    <a:cubicBezTo>
                                      <a:pt x="141385" y="2955"/>
                                      <a:pt x="146922" y="2216"/>
                                      <a:pt x="152829" y="1477"/>
                                    </a:cubicBezTo>
                                    <a:cubicBezTo>
                                      <a:pt x="158735" y="739"/>
                                      <a:pt x="164642" y="369"/>
                                      <a:pt x="170548" y="0"/>
                                    </a:cubicBezTo>
                                    <a:cubicBezTo>
                                      <a:pt x="176455" y="0"/>
                                      <a:pt x="182361" y="0"/>
                                      <a:pt x="188267" y="369"/>
                                    </a:cubicBezTo>
                                    <a:cubicBezTo>
                                      <a:pt x="194174" y="739"/>
                                      <a:pt x="200080" y="1477"/>
                                      <a:pt x="205987" y="2586"/>
                                    </a:cubicBezTo>
                                    <a:cubicBezTo>
                                      <a:pt x="212262" y="3694"/>
                                      <a:pt x="217800" y="5171"/>
                                      <a:pt x="223706" y="6648"/>
                                    </a:cubicBezTo>
                                    <a:cubicBezTo>
                                      <a:pt x="229612" y="8495"/>
                                      <a:pt x="235150" y="10342"/>
                                      <a:pt x="240687" y="12558"/>
                                    </a:cubicBezTo>
                                    <a:cubicBezTo>
                                      <a:pt x="246224" y="14774"/>
                                      <a:pt x="251762" y="17360"/>
                                      <a:pt x="257299" y="19945"/>
                                    </a:cubicBezTo>
                                    <a:cubicBezTo>
                                      <a:pt x="262836" y="22900"/>
                                      <a:pt x="268004" y="25855"/>
                                      <a:pt x="273172" y="29179"/>
                                    </a:cubicBezTo>
                                    <a:cubicBezTo>
                                      <a:pt x="278340" y="32504"/>
                                      <a:pt x="283509" y="36197"/>
                                      <a:pt x="288308" y="39891"/>
                                    </a:cubicBezTo>
                                    <a:cubicBezTo>
                                      <a:pt x="293107" y="43584"/>
                                      <a:pt x="297906" y="47647"/>
                                      <a:pt x="302335" y="52080"/>
                                    </a:cubicBezTo>
                                    <a:cubicBezTo>
                                      <a:pt x="306765" y="56512"/>
                                      <a:pt x="311195" y="60944"/>
                                      <a:pt x="315256" y="65376"/>
                                    </a:cubicBezTo>
                                    <a:cubicBezTo>
                                      <a:pt x="319316" y="70178"/>
                                      <a:pt x="323008" y="74980"/>
                                      <a:pt x="326699" y="80151"/>
                                    </a:cubicBezTo>
                                    <a:cubicBezTo>
                                      <a:pt x="330391" y="85322"/>
                                      <a:pt x="333713" y="90493"/>
                                      <a:pt x="337036" y="95664"/>
                                    </a:cubicBezTo>
                                    <a:cubicBezTo>
                                      <a:pt x="339989" y="101204"/>
                                      <a:pt x="342942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7" name="Prostoročno: oblika 187"/>
                            <wps:cNvSpPr/>
                            <wps:spPr>
                              <a:xfrm>
                                <a:off x="1417912" y="105636"/>
                                <a:ext cx="363983" cy="37748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654 h 377484"/>
                                  <a:gd name="connsiteX1" fmla="*/ 352171 w 363983"/>
                                  <a:gd name="connsiteY1" fmla="*/ 130014 h 377484"/>
                                  <a:gd name="connsiteX2" fmla="*/ 357708 w 363983"/>
                                  <a:gd name="connsiteY2" fmla="*/ 147743 h 377484"/>
                                  <a:gd name="connsiteX3" fmla="*/ 361400 w 363983"/>
                                  <a:gd name="connsiteY3" fmla="*/ 165842 h 377484"/>
                                  <a:gd name="connsiteX4" fmla="*/ 363615 w 363983"/>
                                  <a:gd name="connsiteY4" fmla="*/ 184310 h 377484"/>
                                  <a:gd name="connsiteX5" fmla="*/ 363984 w 363983"/>
                                  <a:gd name="connsiteY5" fmla="*/ 202778 h 377484"/>
                                  <a:gd name="connsiteX6" fmla="*/ 362507 w 363983"/>
                                  <a:gd name="connsiteY6" fmla="*/ 221246 h 377484"/>
                                  <a:gd name="connsiteX7" fmla="*/ 359185 w 363983"/>
                                  <a:gd name="connsiteY7" fmla="*/ 239344 h 377484"/>
                                  <a:gd name="connsiteX8" fmla="*/ 354386 w 363983"/>
                                  <a:gd name="connsiteY8" fmla="*/ 257073 h 377484"/>
                                  <a:gd name="connsiteX9" fmla="*/ 347741 w 363983"/>
                                  <a:gd name="connsiteY9" fmla="*/ 274064 h 377484"/>
                                  <a:gd name="connsiteX10" fmla="*/ 339620 w 363983"/>
                                  <a:gd name="connsiteY10" fmla="*/ 290316 h 377484"/>
                                  <a:gd name="connsiteX11" fmla="*/ 330022 w 363983"/>
                                  <a:gd name="connsiteY11" fmla="*/ 305459 h 377484"/>
                                  <a:gd name="connsiteX12" fmla="*/ 318947 w 363983"/>
                                  <a:gd name="connsiteY12" fmla="*/ 319495 h 377484"/>
                                  <a:gd name="connsiteX13" fmla="*/ 306396 w 363983"/>
                                  <a:gd name="connsiteY13" fmla="*/ 332053 h 377484"/>
                                  <a:gd name="connsiteX14" fmla="*/ 292737 w 363983"/>
                                  <a:gd name="connsiteY14" fmla="*/ 343503 h 377484"/>
                                  <a:gd name="connsiteX15" fmla="*/ 277971 w 363983"/>
                                  <a:gd name="connsiteY15" fmla="*/ 353476 h 377484"/>
                                  <a:gd name="connsiteX16" fmla="*/ 262467 w 363983"/>
                                  <a:gd name="connsiteY16" fmla="*/ 361602 h 377484"/>
                                  <a:gd name="connsiteX17" fmla="*/ 246224 w 363983"/>
                                  <a:gd name="connsiteY17" fmla="*/ 368250 h 377484"/>
                                  <a:gd name="connsiteX18" fmla="*/ 229243 w 363983"/>
                                  <a:gd name="connsiteY18" fmla="*/ 373052 h 377484"/>
                                  <a:gd name="connsiteX19" fmla="*/ 211893 w 363983"/>
                                  <a:gd name="connsiteY19" fmla="*/ 376007 h 377484"/>
                                  <a:gd name="connsiteX20" fmla="*/ 194174 w 363983"/>
                                  <a:gd name="connsiteY20" fmla="*/ 377484 h 377484"/>
                                  <a:gd name="connsiteX21" fmla="*/ 176455 w 363983"/>
                                  <a:gd name="connsiteY21" fmla="*/ 377115 h 377484"/>
                                  <a:gd name="connsiteX22" fmla="*/ 158735 w 363983"/>
                                  <a:gd name="connsiteY22" fmla="*/ 374899 h 377484"/>
                                  <a:gd name="connsiteX23" fmla="*/ 141016 w 363983"/>
                                  <a:gd name="connsiteY23" fmla="*/ 370836 h 377484"/>
                                  <a:gd name="connsiteX24" fmla="*/ 124035 w 363983"/>
                                  <a:gd name="connsiteY24" fmla="*/ 364926 h 377484"/>
                                  <a:gd name="connsiteX25" fmla="*/ 107423 w 363983"/>
                                  <a:gd name="connsiteY25" fmla="*/ 357539 h 377484"/>
                                  <a:gd name="connsiteX26" fmla="*/ 91550 w 363983"/>
                                  <a:gd name="connsiteY26" fmla="*/ 348305 h 377484"/>
                                  <a:gd name="connsiteX27" fmla="*/ 76414 w 363983"/>
                                  <a:gd name="connsiteY27" fmla="*/ 337594 h 377484"/>
                                  <a:gd name="connsiteX28" fmla="*/ 62387 w 363983"/>
                                  <a:gd name="connsiteY28" fmla="*/ 325405 h 377484"/>
                                  <a:gd name="connsiteX29" fmla="*/ 49466 w 363983"/>
                                  <a:gd name="connsiteY29" fmla="*/ 312108 h 377484"/>
                                  <a:gd name="connsiteX30" fmla="*/ 38023 w 363983"/>
                                  <a:gd name="connsiteY30" fmla="*/ 297333 h 377484"/>
                                  <a:gd name="connsiteX31" fmla="*/ 27686 w 363983"/>
                                  <a:gd name="connsiteY31" fmla="*/ 281820 h 377484"/>
                                  <a:gd name="connsiteX32" fmla="*/ 18827 w 363983"/>
                                  <a:gd name="connsiteY32" fmla="*/ 265199 h 377484"/>
                                  <a:gd name="connsiteX33" fmla="*/ 11813 w 363983"/>
                                  <a:gd name="connsiteY33" fmla="*/ 247839 h 377484"/>
                                  <a:gd name="connsiteX34" fmla="*/ 6276 w 363983"/>
                                  <a:gd name="connsiteY34" fmla="*/ 230110 h 377484"/>
                                  <a:gd name="connsiteX35" fmla="*/ 2584 w 363983"/>
                                  <a:gd name="connsiteY35" fmla="*/ 212012 h 377484"/>
                                  <a:gd name="connsiteX36" fmla="*/ 369 w 363983"/>
                                  <a:gd name="connsiteY36" fmla="*/ 193544 h 377484"/>
                                  <a:gd name="connsiteX37" fmla="*/ 0 w 363983"/>
                                  <a:gd name="connsiteY37" fmla="*/ 175076 h 377484"/>
                                  <a:gd name="connsiteX38" fmla="*/ 1477 w 363983"/>
                                  <a:gd name="connsiteY38" fmla="*/ 156608 h 377484"/>
                                  <a:gd name="connsiteX39" fmla="*/ 4799 w 363983"/>
                                  <a:gd name="connsiteY39" fmla="*/ 138509 h 377484"/>
                                  <a:gd name="connsiteX40" fmla="*/ 9598 w 363983"/>
                                  <a:gd name="connsiteY40" fmla="*/ 120780 h 377484"/>
                                  <a:gd name="connsiteX41" fmla="*/ 16243 w 363983"/>
                                  <a:gd name="connsiteY41" fmla="*/ 103790 h 377484"/>
                                  <a:gd name="connsiteX42" fmla="*/ 24733 w 363983"/>
                                  <a:gd name="connsiteY42" fmla="*/ 87169 h 377484"/>
                                  <a:gd name="connsiteX43" fmla="*/ 34331 w 363983"/>
                                  <a:gd name="connsiteY43" fmla="*/ 72025 h 377484"/>
                                  <a:gd name="connsiteX44" fmla="*/ 45406 w 363983"/>
                                  <a:gd name="connsiteY44" fmla="*/ 57989 h 377484"/>
                                  <a:gd name="connsiteX45" fmla="*/ 57957 w 363983"/>
                                  <a:gd name="connsiteY45" fmla="*/ 45431 h 377484"/>
                                  <a:gd name="connsiteX46" fmla="*/ 71615 w 363983"/>
                                  <a:gd name="connsiteY46" fmla="*/ 33981 h 377484"/>
                                  <a:gd name="connsiteX47" fmla="*/ 86382 w 363983"/>
                                  <a:gd name="connsiteY47" fmla="*/ 24008 h 377484"/>
                                  <a:gd name="connsiteX48" fmla="*/ 101886 w 363983"/>
                                  <a:gd name="connsiteY48" fmla="*/ 15882 h 377484"/>
                                  <a:gd name="connsiteX49" fmla="*/ 118129 w 363983"/>
                                  <a:gd name="connsiteY49" fmla="*/ 9234 h 377484"/>
                                  <a:gd name="connsiteX50" fmla="*/ 135110 w 363983"/>
                                  <a:gd name="connsiteY50" fmla="*/ 4432 h 377484"/>
                                  <a:gd name="connsiteX51" fmla="*/ 152460 w 363983"/>
                                  <a:gd name="connsiteY51" fmla="*/ 1477 h 377484"/>
                                  <a:gd name="connsiteX52" fmla="*/ 170179 w 363983"/>
                                  <a:gd name="connsiteY52" fmla="*/ 0 h 377484"/>
                                  <a:gd name="connsiteX53" fmla="*/ 187898 w 363983"/>
                                  <a:gd name="connsiteY53" fmla="*/ 369 h 377484"/>
                                  <a:gd name="connsiteX54" fmla="*/ 205618 w 363983"/>
                                  <a:gd name="connsiteY54" fmla="*/ 2586 h 377484"/>
                                  <a:gd name="connsiteX55" fmla="*/ 223337 w 363983"/>
                                  <a:gd name="connsiteY55" fmla="*/ 6648 h 377484"/>
                                  <a:gd name="connsiteX56" fmla="*/ 240318 w 363983"/>
                                  <a:gd name="connsiteY56" fmla="*/ 12558 h 377484"/>
                                  <a:gd name="connsiteX57" fmla="*/ 256930 w 363983"/>
                                  <a:gd name="connsiteY57" fmla="*/ 19945 h 377484"/>
                                  <a:gd name="connsiteX58" fmla="*/ 272803 w 363983"/>
                                  <a:gd name="connsiteY58" fmla="*/ 29179 h 377484"/>
                                  <a:gd name="connsiteX59" fmla="*/ 287938 w 363983"/>
                                  <a:gd name="connsiteY59" fmla="*/ 39891 h 377484"/>
                                  <a:gd name="connsiteX60" fmla="*/ 301966 w 363983"/>
                                  <a:gd name="connsiteY60" fmla="*/ 52080 h 377484"/>
                                  <a:gd name="connsiteX61" fmla="*/ 314886 w 363983"/>
                                  <a:gd name="connsiteY61" fmla="*/ 65376 h 377484"/>
                                  <a:gd name="connsiteX62" fmla="*/ 326330 w 363983"/>
                                  <a:gd name="connsiteY62" fmla="*/ 80151 h 377484"/>
                                  <a:gd name="connsiteX63" fmla="*/ 336666 w 363983"/>
                                  <a:gd name="connsiteY63" fmla="*/ 95664 h 377484"/>
                                  <a:gd name="connsiteX64" fmla="*/ 345157 w 363983"/>
                                  <a:gd name="connsiteY64" fmla="*/ 112654 h 377484"/>
                                  <a:gd name="connsiteX65" fmla="*/ 345157 w 363983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484">
                                    <a:moveTo>
                                      <a:pt x="345157" y="112654"/>
                                    </a:moveTo>
                                    <a:cubicBezTo>
                                      <a:pt x="347741" y="118195"/>
                                      <a:pt x="350325" y="124104"/>
                                      <a:pt x="352171" y="130014"/>
                                    </a:cubicBezTo>
                                    <a:cubicBezTo>
                                      <a:pt x="354386" y="135924"/>
                                      <a:pt x="356232" y="141834"/>
                                      <a:pt x="357708" y="147743"/>
                                    </a:cubicBezTo>
                                    <a:cubicBezTo>
                                      <a:pt x="359185" y="153653"/>
                                      <a:pt x="360661" y="159932"/>
                                      <a:pt x="361400" y="165842"/>
                                    </a:cubicBezTo>
                                    <a:cubicBezTo>
                                      <a:pt x="362507" y="172121"/>
                                      <a:pt x="363245" y="178031"/>
                                      <a:pt x="363615" y="184310"/>
                                    </a:cubicBezTo>
                                    <a:cubicBezTo>
                                      <a:pt x="363984" y="190589"/>
                                      <a:pt x="363984" y="196499"/>
                                      <a:pt x="363984" y="202778"/>
                                    </a:cubicBezTo>
                                    <a:cubicBezTo>
                                      <a:pt x="363615" y="209057"/>
                                      <a:pt x="363245" y="214967"/>
                                      <a:pt x="362507" y="221246"/>
                                    </a:cubicBezTo>
                                    <a:cubicBezTo>
                                      <a:pt x="361769" y="227155"/>
                                      <a:pt x="360661" y="233434"/>
                                      <a:pt x="359185" y="239344"/>
                                    </a:cubicBezTo>
                                    <a:cubicBezTo>
                                      <a:pt x="357708" y="245254"/>
                                      <a:pt x="356232" y="251164"/>
                                      <a:pt x="354386" y="257073"/>
                                    </a:cubicBezTo>
                                    <a:cubicBezTo>
                                      <a:pt x="352540" y="262983"/>
                                      <a:pt x="350325" y="268524"/>
                                      <a:pt x="347741" y="274064"/>
                                    </a:cubicBezTo>
                                    <a:cubicBezTo>
                                      <a:pt x="345157" y="279604"/>
                                      <a:pt x="342573" y="284775"/>
                                      <a:pt x="339620" y="290316"/>
                                    </a:cubicBezTo>
                                    <a:cubicBezTo>
                                      <a:pt x="336666" y="295487"/>
                                      <a:pt x="333344" y="300658"/>
                                      <a:pt x="330022" y="305459"/>
                                    </a:cubicBezTo>
                                    <a:cubicBezTo>
                                      <a:pt x="326699" y="310261"/>
                                      <a:pt x="323008" y="315063"/>
                                      <a:pt x="318947" y="319495"/>
                                    </a:cubicBezTo>
                                    <a:cubicBezTo>
                                      <a:pt x="314886" y="323927"/>
                                      <a:pt x="310826" y="328360"/>
                                      <a:pt x="306396" y="332053"/>
                                    </a:cubicBezTo>
                                    <a:cubicBezTo>
                                      <a:pt x="301966" y="336116"/>
                                      <a:pt x="297536" y="339810"/>
                                      <a:pt x="292737" y="343503"/>
                                    </a:cubicBezTo>
                                    <a:cubicBezTo>
                                      <a:pt x="287938" y="347197"/>
                                      <a:pt x="283140" y="350521"/>
                                      <a:pt x="277971" y="353476"/>
                                    </a:cubicBezTo>
                                    <a:cubicBezTo>
                                      <a:pt x="272803" y="356431"/>
                                      <a:pt x="267635" y="359386"/>
                                      <a:pt x="262467" y="361602"/>
                                    </a:cubicBezTo>
                                    <a:cubicBezTo>
                                      <a:pt x="257299" y="364187"/>
                                      <a:pt x="251762" y="366403"/>
                                      <a:pt x="246224" y="368250"/>
                                    </a:cubicBezTo>
                                    <a:cubicBezTo>
                                      <a:pt x="240687" y="370097"/>
                                      <a:pt x="235150" y="371944"/>
                                      <a:pt x="229243" y="373052"/>
                                    </a:cubicBezTo>
                                    <a:cubicBezTo>
                                      <a:pt x="223337" y="374529"/>
                                      <a:pt x="217800" y="375268"/>
                                      <a:pt x="211893" y="376007"/>
                                    </a:cubicBezTo>
                                    <a:cubicBezTo>
                                      <a:pt x="205987" y="376746"/>
                                      <a:pt x="200080" y="377115"/>
                                      <a:pt x="194174" y="377484"/>
                                    </a:cubicBezTo>
                                    <a:cubicBezTo>
                                      <a:pt x="188267" y="377484"/>
                                      <a:pt x="182361" y="377484"/>
                                      <a:pt x="176455" y="377115"/>
                                    </a:cubicBezTo>
                                    <a:cubicBezTo>
                                      <a:pt x="170548" y="376746"/>
                                      <a:pt x="164642" y="376007"/>
                                      <a:pt x="158735" y="374899"/>
                                    </a:cubicBezTo>
                                    <a:cubicBezTo>
                                      <a:pt x="152829" y="373791"/>
                                      <a:pt x="146922" y="372313"/>
                                      <a:pt x="141016" y="370836"/>
                                    </a:cubicBezTo>
                                    <a:cubicBezTo>
                                      <a:pt x="135110" y="368989"/>
                                      <a:pt x="129572" y="367142"/>
                                      <a:pt x="124035" y="364926"/>
                                    </a:cubicBezTo>
                                    <a:cubicBezTo>
                                      <a:pt x="118498" y="362710"/>
                                      <a:pt x="112961" y="360124"/>
                                      <a:pt x="107423" y="357539"/>
                                    </a:cubicBezTo>
                                    <a:cubicBezTo>
                                      <a:pt x="101886" y="354584"/>
                                      <a:pt x="96718" y="351629"/>
                                      <a:pt x="91550" y="348305"/>
                                    </a:cubicBezTo>
                                    <a:cubicBezTo>
                                      <a:pt x="86382" y="344981"/>
                                      <a:pt x="81213" y="341287"/>
                                      <a:pt x="76414" y="337594"/>
                                    </a:cubicBezTo>
                                    <a:cubicBezTo>
                                      <a:pt x="71615" y="333900"/>
                                      <a:pt x="66817" y="329837"/>
                                      <a:pt x="62387" y="325405"/>
                                    </a:cubicBezTo>
                                    <a:cubicBezTo>
                                      <a:pt x="57957" y="320972"/>
                                      <a:pt x="53527" y="316540"/>
                                      <a:pt x="49466" y="312108"/>
                                    </a:cubicBezTo>
                                    <a:cubicBezTo>
                                      <a:pt x="45406" y="307306"/>
                                      <a:pt x="41714" y="302505"/>
                                      <a:pt x="38023" y="297333"/>
                                    </a:cubicBezTo>
                                    <a:cubicBezTo>
                                      <a:pt x="34331" y="292162"/>
                                      <a:pt x="31009" y="286991"/>
                                      <a:pt x="27686" y="281820"/>
                                    </a:cubicBezTo>
                                    <a:cubicBezTo>
                                      <a:pt x="24364" y="276280"/>
                                      <a:pt x="21780" y="270740"/>
                                      <a:pt x="18827" y="265199"/>
                                    </a:cubicBezTo>
                                    <a:cubicBezTo>
                                      <a:pt x="16243" y="259659"/>
                                      <a:pt x="13659" y="253749"/>
                                      <a:pt x="11813" y="247839"/>
                                    </a:cubicBezTo>
                                    <a:cubicBezTo>
                                      <a:pt x="9598" y="241930"/>
                                      <a:pt x="7752" y="236020"/>
                                      <a:pt x="6276" y="230110"/>
                                    </a:cubicBezTo>
                                    <a:cubicBezTo>
                                      <a:pt x="4799" y="224201"/>
                                      <a:pt x="3322" y="217921"/>
                                      <a:pt x="2584" y="212012"/>
                                    </a:cubicBezTo>
                                    <a:cubicBezTo>
                                      <a:pt x="1477" y="205733"/>
                                      <a:pt x="738" y="199823"/>
                                      <a:pt x="369" y="193544"/>
                                    </a:cubicBezTo>
                                    <a:cubicBezTo>
                                      <a:pt x="0" y="187265"/>
                                      <a:pt x="0" y="181355"/>
                                      <a:pt x="0" y="175076"/>
                                    </a:cubicBezTo>
                                    <a:cubicBezTo>
                                      <a:pt x="369" y="168797"/>
                                      <a:pt x="738" y="162887"/>
                                      <a:pt x="1477" y="156608"/>
                                    </a:cubicBezTo>
                                    <a:cubicBezTo>
                                      <a:pt x="2215" y="150698"/>
                                      <a:pt x="3322" y="144419"/>
                                      <a:pt x="4799" y="138509"/>
                                    </a:cubicBezTo>
                                    <a:cubicBezTo>
                                      <a:pt x="6276" y="132600"/>
                                      <a:pt x="7752" y="126690"/>
                                      <a:pt x="9598" y="120780"/>
                                    </a:cubicBezTo>
                                    <a:cubicBezTo>
                                      <a:pt x="11444" y="114870"/>
                                      <a:pt x="13659" y="109330"/>
                                      <a:pt x="16243" y="103790"/>
                                    </a:cubicBezTo>
                                    <a:cubicBezTo>
                                      <a:pt x="19196" y="97511"/>
                                      <a:pt x="21780" y="92340"/>
                                      <a:pt x="24733" y="87169"/>
                                    </a:cubicBezTo>
                                    <a:cubicBezTo>
                                      <a:pt x="27686" y="81998"/>
                                      <a:pt x="31009" y="76827"/>
                                      <a:pt x="34331" y="72025"/>
                                    </a:cubicBezTo>
                                    <a:cubicBezTo>
                                      <a:pt x="37654" y="67223"/>
                                      <a:pt x="41345" y="62422"/>
                                      <a:pt x="45406" y="57989"/>
                                    </a:cubicBezTo>
                                    <a:cubicBezTo>
                                      <a:pt x="49466" y="53557"/>
                                      <a:pt x="53527" y="49125"/>
                                      <a:pt x="57957" y="45431"/>
                                    </a:cubicBezTo>
                                    <a:cubicBezTo>
                                      <a:pt x="62387" y="41368"/>
                                      <a:pt x="66817" y="37675"/>
                                      <a:pt x="71615" y="33981"/>
                                    </a:cubicBezTo>
                                    <a:cubicBezTo>
                                      <a:pt x="76414" y="30287"/>
                                      <a:pt x="81213" y="26963"/>
                                      <a:pt x="86382" y="24008"/>
                                    </a:cubicBezTo>
                                    <a:cubicBezTo>
                                      <a:pt x="91550" y="21053"/>
                                      <a:pt x="96718" y="18099"/>
                                      <a:pt x="101886" y="15882"/>
                                    </a:cubicBezTo>
                                    <a:cubicBezTo>
                                      <a:pt x="107054" y="13297"/>
                                      <a:pt x="112591" y="11081"/>
                                      <a:pt x="118129" y="9234"/>
                                    </a:cubicBezTo>
                                    <a:cubicBezTo>
                                      <a:pt x="123666" y="7387"/>
                                      <a:pt x="129203" y="5540"/>
                                      <a:pt x="135110" y="4432"/>
                                    </a:cubicBezTo>
                                    <a:cubicBezTo>
                                      <a:pt x="141016" y="2955"/>
                                      <a:pt x="146553" y="2216"/>
                                      <a:pt x="152460" y="1477"/>
                                    </a:cubicBezTo>
                                    <a:cubicBezTo>
                                      <a:pt x="158366" y="739"/>
                                      <a:pt x="164273" y="369"/>
                                      <a:pt x="170179" y="0"/>
                                    </a:cubicBezTo>
                                    <a:cubicBezTo>
                                      <a:pt x="176085" y="0"/>
                                      <a:pt x="181992" y="0"/>
                                      <a:pt x="187898" y="369"/>
                                    </a:cubicBezTo>
                                    <a:cubicBezTo>
                                      <a:pt x="193805" y="739"/>
                                      <a:pt x="199711" y="1477"/>
                                      <a:pt x="205618" y="2586"/>
                                    </a:cubicBezTo>
                                    <a:cubicBezTo>
                                      <a:pt x="211893" y="3694"/>
                                      <a:pt x="217430" y="5171"/>
                                      <a:pt x="223337" y="6648"/>
                                    </a:cubicBezTo>
                                    <a:cubicBezTo>
                                      <a:pt x="229243" y="8495"/>
                                      <a:pt x="234781" y="10342"/>
                                      <a:pt x="240318" y="12558"/>
                                    </a:cubicBezTo>
                                    <a:cubicBezTo>
                                      <a:pt x="245855" y="14774"/>
                                      <a:pt x="251392" y="17360"/>
                                      <a:pt x="256930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40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654"/>
                                    </a:cubicBezTo>
                                    <a:lnTo>
                                      <a:pt x="345157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8" name="Prostoročno: oblika 188"/>
                            <wps:cNvSpPr/>
                            <wps:spPr>
                              <a:xfrm>
                                <a:off x="1900855" y="4432"/>
                                <a:ext cx="198788" cy="206471"/>
                              </a:xfrm>
                              <a:custGeom>
                                <a:avLst/>
                                <a:gdLst>
                                  <a:gd name="connsiteX0" fmla="*/ 188175 w 198788"/>
                                  <a:gd name="connsiteY0" fmla="*/ 61683 h 206471"/>
                                  <a:gd name="connsiteX1" fmla="*/ 192236 w 198788"/>
                                  <a:gd name="connsiteY1" fmla="*/ 71286 h 206471"/>
                                  <a:gd name="connsiteX2" fmla="*/ 195189 w 198788"/>
                                  <a:gd name="connsiteY2" fmla="*/ 80889 h 206471"/>
                                  <a:gd name="connsiteX3" fmla="*/ 197404 w 198788"/>
                                  <a:gd name="connsiteY3" fmla="*/ 90862 h 206471"/>
                                  <a:gd name="connsiteX4" fmla="*/ 198511 w 198788"/>
                                  <a:gd name="connsiteY4" fmla="*/ 100835 h 206471"/>
                                  <a:gd name="connsiteX5" fmla="*/ 198511 w 198788"/>
                                  <a:gd name="connsiteY5" fmla="*/ 110807 h 206471"/>
                                  <a:gd name="connsiteX6" fmla="*/ 197773 w 198788"/>
                                  <a:gd name="connsiteY6" fmla="*/ 120780 h 206471"/>
                                  <a:gd name="connsiteX7" fmla="*/ 195927 w 198788"/>
                                  <a:gd name="connsiteY7" fmla="*/ 130753 h 206471"/>
                                  <a:gd name="connsiteX8" fmla="*/ 193343 w 198788"/>
                                  <a:gd name="connsiteY8" fmla="*/ 140356 h 206471"/>
                                  <a:gd name="connsiteX9" fmla="*/ 189652 w 198788"/>
                                  <a:gd name="connsiteY9" fmla="*/ 149590 h 206471"/>
                                  <a:gd name="connsiteX10" fmla="*/ 185222 w 198788"/>
                                  <a:gd name="connsiteY10" fmla="*/ 158455 h 206471"/>
                                  <a:gd name="connsiteX11" fmla="*/ 180054 w 198788"/>
                                  <a:gd name="connsiteY11" fmla="*/ 166581 h 206471"/>
                                  <a:gd name="connsiteX12" fmla="*/ 174147 w 198788"/>
                                  <a:gd name="connsiteY12" fmla="*/ 174337 h 206471"/>
                                  <a:gd name="connsiteX13" fmla="*/ 167503 w 198788"/>
                                  <a:gd name="connsiteY13" fmla="*/ 181355 h 206471"/>
                                  <a:gd name="connsiteX14" fmla="*/ 160120 w 198788"/>
                                  <a:gd name="connsiteY14" fmla="*/ 187634 h 206471"/>
                                  <a:gd name="connsiteX15" fmla="*/ 151998 w 198788"/>
                                  <a:gd name="connsiteY15" fmla="*/ 193174 h 206471"/>
                                  <a:gd name="connsiteX16" fmla="*/ 143508 w 198788"/>
                                  <a:gd name="connsiteY16" fmla="*/ 197607 h 206471"/>
                                  <a:gd name="connsiteX17" fmla="*/ 134648 w 198788"/>
                                  <a:gd name="connsiteY17" fmla="*/ 201300 h 206471"/>
                                  <a:gd name="connsiteX18" fmla="*/ 125419 w 198788"/>
                                  <a:gd name="connsiteY18" fmla="*/ 203886 h 206471"/>
                                  <a:gd name="connsiteX19" fmla="*/ 115821 w 198788"/>
                                  <a:gd name="connsiteY19" fmla="*/ 205733 h 206471"/>
                                  <a:gd name="connsiteX20" fmla="*/ 106223 w 198788"/>
                                  <a:gd name="connsiteY20" fmla="*/ 206471 h 206471"/>
                                  <a:gd name="connsiteX21" fmla="*/ 96625 w 198788"/>
                                  <a:gd name="connsiteY21" fmla="*/ 206102 h 206471"/>
                                  <a:gd name="connsiteX22" fmla="*/ 87027 w 198788"/>
                                  <a:gd name="connsiteY22" fmla="*/ 204994 h 206471"/>
                                  <a:gd name="connsiteX23" fmla="*/ 77430 w 198788"/>
                                  <a:gd name="connsiteY23" fmla="*/ 202778 h 206471"/>
                                  <a:gd name="connsiteX24" fmla="*/ 68201 w 198788"/>
                                  <a:gd name="connsiteY24" fmla="*/ 199454 h 206471"/>
                                  <a:gd name="connsiteX25" fmla="*/ 58972 w 198788"/>
                                  <a:gd name="connsiteY25" fmla="*/ 195391 h 206471"/>
                                  <a:gd name="connsiteX26" fmla="*/ 50112 w 198788"/>
                                  <a:gd name="connsiteY26" fmla="*/ 189850 h 206471"/>
                                  <a:gd name="connsiteX27" fmla="*/ 41991 w 198788"/>
                                  <a:gd name="connsiteY27" fmla="*/ 183940 h 206471"/>
                                  <a:gd name="connsiteX28" fmla="*/ 34239 w 198788"/>
                                  <a:gd name="connsiteY28" fmla="*/ 177292 h 206471"/>
                                  <a:gd name="connsiteX29" fmla="*/ 27225 w 198788"/>
                                  <a:gd name="connsiteY29" fmla="*/ 169905 h 206471"/>
                                  <a:gd name="connsiteX30" fmla="*/ 20949 w 198788"/>
                                  <a:gd name="connsiteY30" fmla="*/ 161779 h 206471"/>
                                  <a:gd name="connsiteX31" fmla="*/ 15412 w 198788"/>
                                  <a:gd name="connsiteY31" fmla="*/ 153284 h 206471"/>
                                  <a:gd name="connsiteX32" fmla="*/ 10613 w 198788"/>
                                  <a:gd name="connsiteY32" fmla="*/ 144419 h 206471"/>
                                  <a:gd name="connsiteX33" fmla="*/ 6552 w 198788"/>
                                  <a:gd name="connsiteY33" fmla="*/ 134816 h 206471"/>
                                  <a:gd name="connsiteX34" fmla="*/ 3599 w 198788"/>
                                  <a:gd name="connsiteY34" fmla="*/ 125212 h 206471"/>
                                  <a:gd name="connsiteX35" fmla="*/ 1384 w 198788"/>
                                  <a:gd name="connsiteY35" fmla="*/ 115240 h 206471"/>
                                  <a:gd name="connsiteX36" fmla="*/ 277 w 198788"/>
                                  <a:gd name="connsiteY36" fmla="*/ 105267 h 206471"/>
                                  <a:gd name="connsiteX37" fmla="*/ 277 w 198788"/>
                                  <a:gd name="connsiteY37" fmla="*/ 95294 h 206471"/>
                                  <a:gd name="connsiteX38" fmla="*/ 1015 w 198788"/>
                                  <a:gd name="connsiteY38" fmla="*/ 85322 h 206471"/>
                                  <a:gd name="connsiteX39" fmla="*/ 2861 w 198788"/>
                                  <a:gd name="connsiteY39" fmla="*/ 75349 h 206471"/>
                                  <a:gd name="connsiteX40" fmla="*/ 5445 w 198788"/>
                                  <a:gd name="connsiteY40" fmla="*/ 65746 h 206471"/>
                                  <a:gd name="connsiteX41" fmla="*/ 9137 w 198788"/>
                                  <a:gd name="connsiteY41" fmla="*/ 56512 h 206471"/>
                                  <a:gd name="connsiteX42" fmla="*/ 13566 w 198788"/>
                                  <a:gd name="connsiteY42" fmla="*/ 47647 h 206471"/>
                                  <a:gd name="connsiteX43" fmla="*/ 18734 w 198788"/>
                                  <a:gd name="connsiteY43" fmla="*/ 39521 h 206471"/>
                                  <a:gd name="connsiteX44" fmla="*/ 24641 w 198788"/>
                                  <a:gd name="connsiteY44" fmla="*/ 31765 h 206471"/>
                                  <a:gd name="connsiteX45" fmla="*/ 31286 w 198788"/>
                                  <a:gd name="connsiteY45" fmla="*/ 24747 h 206471"/>
                                  <a:gd name="connsiteX46" fmla="*/ 38669 w 198788"/>
                                  <a:gd name="connsiteY46" fmla="*/ 18468 h 206471"/>
                                  <a:gd name="connsiteX47" fmla="*/ 46790 w 198788"/>
                                  <a:gd name="connsiteY47" fmla="*/ 12928 h 206471"/>
                                  <a:gd name="connsiteX48" fmla="*/ 55650 w 198788"/>
                                  <a:gd name="connsiteY48" fmla="*/ 8865 h 206471"/>
                                  <a:gd name="connsiteX49" fmla="*/ 64509 w 198788"/>
                                  <a:gd name="connsiteY49" fmla="*/ 5171 h 206471"/>
                                  <a:gd name="connsiteX50" fmla="*/ 73738 w 198788"/>
                                  <a:gd name="connsiteY50" fmla="*/ 2586 h 206471"/>
                                  <a:gd name="connsiteX51" fmla="*/ 83336 w 198788"/>
                                  <a:gd name="connsiteY51" fmla="*/ 739 h 206471"/>
                                  <a:gd name="connsiteX52" fmla="*/ 92934 w 198788"/>
                                  <a:gd name="connsiteY52" fmla="*/ 0 h 206471"/>
                                  <a:gd name="connsiteX53" fmla="*/ 102532 w 198788"/>
                                  <a:gd name="connsiteY53" fmla="*/ 369 h 206471"/>
                                  <a:gd name="connsiteX54" fmla="*/ 112130 w 198788"/>
                                  <a:gd name="connsiteY54" fmla="*/ 1477 h 206471"/>
                                  <a:gd name="connsiteX55" fmla="*/ 121728 w 198788"/>
                                  <a:gd name="connsiteY55" fmla="*/ 3694 h 206471"/>
                                  <a:gd name="connsiteX56" fmla="*/ 130957 w 198788"/>
                                  <a:gd name="connsiteY56" fmla="*/ 7018 h 206471"/>
                                  <a:gd name="connsiteX57" fmla="*/ 140185 w 198788"/>
                                  <a:gd name="connsiteY57" fmla="*/ 11081 h 206471"/>
                                  <a:gd name="connsiteX58" fmla="*/ 148676 w 198788"/>
                                  <a:gd name="connsiteY58" fmla="*/ 16252 h 206471"/>
                                  <a:gd name="connsiteX59" fmla="*/ 156797 w 198788"/>
                                  <a:gd name="connsiteY59" fmla="*/ 22162 h 206471"/>
                                  <a:gd name="connsiteX60" fmla="*/ 164549 w 198788"/>
                                  <a:gd name="connsiteY60" fmla="*/ 28810 h 206471"/>
                                  <a:gd name="connsiteX61" fmla="*/ 171563 w 198788"/>
                                  <a:gd name="connsiteY61" fmla="*/ 36197 h 206471"/>
                                  <a:gd name="connsiteX62" fmla="*/ 177839 w 198788"/>
                                  <a:gd name="connsiteY62" fmla="*/ 44323 h 206471"/>
                                  <a:gd name="connsiteX63" fmla="*/ 183376 w 198788"/>
                                  <a:gd name="connsiteY63" fmla="*/ 52818 h 206471"/>
                                  <a:gd name="connsiteX64" fmla="*/ 188175 w 198788"/>
                                  <a:gd name="connsiteY64" fmla="*/ 61683 h 206471"/>
                                  <a:gd name="connsiteX65" fmla="*/ 188175 w 198788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788" h="206471">
                                    <a:moveTo>
                                      <a:pt x="188175" y="61683"/>
                                    </a:moveTo>
                                    <a:cubicBezTo>
                                      <a:pt x="189652" y="64638"/>
                                      <a:pt x="190759" y="67962"/>
                                      <a:pt x="192236" y="71286"/>
                                    </a:cubicBezTo>
                                    <a:cubicBezTo>
                                      <a:pt x="193343" y="74610"/>
                                      <a:pt x="194451" y="77565"/>
                                      <a:pt x="195189" y="80889"/>
                                    </a:cubicBezTo>
                                    <a:cubicBezTo>
                                      <a:pt x="195927" y="84214"/>
                                      <a:pt x="196666" y="87538"/>
                                      <a:pt x="197404" y="90862"/>
                                    </a:cubicBezTo>
                                    <a:cubicBezTo>
                                      <a:pt x="197773" y="94186"/>
                                      <a:pt x="198142" y="97511"/>
                                      <a:pt x="198511" y="100835"/>
                                    </a:cubicBezTo>
                                    <a:cubicBezTo>
                                      <a:pt x="198881" y="104159"/>
                                      <a:pt x="198881" y="107483"/>
                                      <a:pt x="198511" y="110807"/>
                                    </a:cubicBezTo>
                                    <a:cubicBezTo>
                                      <a:pt x="198511" y="114132"/>
                                      <a:pt x="198142" y="117456"/>
                                      <a:pt x="197773" y="120780"/>
                                    </a:cubicBezTo>
                                    <a:cubicBezTo>
                                      <a:pt x="197404" y="124104"/>
                                      <a:pt x="196666" y="127429"/>
                                      <a:pt x="195927" y="130753"/>
                                    </a:cubicBezTo>
                                    <a:cubicBezTo>
                                      <a:pt x="195189" y="134077"/>
                                      <a:pt x="194451" y="137032"/>
                                      <a:pt x="193343" y="140356"/>
                                    </a:cubicBezTo>
                                    <a:cubicBezTo>
                                      <a:pt x="192236" y="143680"/>
                                      <a:pt x="191128" y="146635"/>
                                      <a:pt x="189652" y="149590"/>
                                    </a:cubicBezTo>
                                    <a:cubicBezTo>
                                      <a:pt x="188175" y="152545"/>
                                      <a:pt x="186698" y="155500"/>
                                      <a:pt x="185222" y="158455"/>
                                    </a:cubicBezTo>
                                    <a:cubicBezTo>
                                      <a:pt x="183745" y="161410"/>
                                      <a:pt x="181899" y="163995"/>
                                      <a:pt x="180054" y="166581"/>
                                    </a:cubicBezTo>
                                    <a:cubicBezTo>
                                      <a:pt x="178208" y="169166"/>
                                      <a:pt x="175993" y="171752"/>
                                      <a:pt x="174147" y="174337"/>
                                    </a:cubicBezTo>
                                    <a:cubicBezTo>
                                      <a:pt x="171932" y="176923"/>
                                      <a:pt x="169718" y="179139"/>
                                      <a:pt x="167503" y="181355"/>
                                    </a:cubicBezTo>
                                    <a:cubicBezTo>
                                      <a:pt x="165288" y="183571"/>
                                      <a:pt x="162704" y="185787"/>
                                      <a:pt x="160120" y="187634"/>
                                    </a:cubicBezTo>
                                    <a:cubicBezTo>
                                      <a:pt x="157535" y="189481"/>
                                      <a:pt x="154951" y="191328"/>
                                      <a:pt x="151998" y="19317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4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466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7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4"/>
                                    </a:cubicBezTo>
                                    <a:cubicBezTo>
                                      <a:pt x="65247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5650" y="193544"/>
                                      <a:pt x="52696" y="191697"/>
                                      <a:pt x="50112" y="189850"/>
                                    </a:cubicBezTo>
                                    <a:cubicBezTo>
                                      <a:pt x="47159" y="188003"/>
                                      <a:pt x="44575" y="186157"/>
                                      <a:pt x="41991" y="183940"/>
                                    </a:cubicBezTo>
                                    <a:cubicBezTo>
                                      <a:pt x="39407" y="181724"/>
                                      <a:pt x="36823" y="179508"/>
                                      <a:pt x="34239" y="177292"/>
                                    </a:cubicBezTo>
                                    <a:cubicBezTo>
                                      <a:pt x="31655" y="175076"/>
                                      <a:pt x="29440" y="172490"/>
                                      <a:pt x="27225" y="169905"/>
                                    </a:cubicBezTo>
                                    <a:cubicBezTo>
                                      <a:pt x="25010" y="167319"/>
                                      <a:pt x="22795" y="164734"/>
                                      <a:pt x="20949" y="161779"/>
                                    </a:cubicBezTo>
                                    <a:cubicBezTo>
                                      <a:pt x="19103" y="159193"/>
                                      <a:pt x="17258" y="156239"/>
                                      <a:pt x="15412" y="153284"/>
                                    </a:cubicBezTo>
                                    <a:cubicBezTo>
                                      <a:pt x="13566" y="150329"/>
                                      <a:pt x="12090" y="147374"/>
                                      <a:pt x="10613" y="144419"/>
                                    </a:cubicBezTo>
                                    <a:cubicBezTo>
                                      <a:pt x="9137" y="141464"/>
                                      <a:pt x="8029" y="138140"/>
                                      <a:pt x="6552" y="134816"/>
                                    </a:cubicBezTo>
                                    <a:cubicBezTo>
                                      <a:pt x="5445" y="131492"/>
                                      <a:pt x="4338" y="128537"/>
                                      <a:pt x="3599" y="125212"/>
                                    </a:cubicBezTo>
                                    <a:cubicBezTo>
                                      <a:pt x="2861" y="121888"/>
                                      <a:pt x="2123" y="118564"/>
                                      <a:pt x="1384" y="115240"/>
                                    </a:cubicBezTo>
                                    <a:cubicBezTo>
                                      <a:pt x="1015" y="111916"/>
                                      <a:pt x="646" y="108591"/>
                                      <a:pt x="277" y="105267"/>
                                    </a:cubicBezTo>
                                    <a:cubicBezTo>
                                      <a:pt x="-92" y="101943"/>
                                      <a:pt x="-92" y="98619"/>
                                      <a:pt x="277" y="95294"/>
                                    </a:cubicBezTo>
                                    <a:cubicBezTo>
                                      <a:pt x="277" y="91970"/>
                                      <a:pt x="646" y="88646"/>
                                      <a:pt x="1015" y="85322"/>
                                    </a:cubicBezTo>
                                    <a:cubicBezTo>
                                      <a:pt x="1384" y="81998"/>
                                      <a:pt x="2123" y="78673"/>
                                      <a:pt x="2861" y="75349"/>
                                    </a:cubicBezTo>
                                    <a:cubicBezTo>
                                      <a:pt x="3599" y="72025"/>
                                      <a:pt x="4338" y="69070"/>
                                      <a:pt x="5445" y="65746"/>
                                    </a:cubicBezTo>
                                    <a:cubicBezTo>
                                      <a:pt x="6552" y="62422"/>
                                      <a:pt x="7660" y="59467"/>
                                      <a:pt x="9137" y="56512"/>
                                    </a:cubicBezTo>
                                    <a:cubicBezTo>
                                      <a:pt x="10613" y="53557"/>
                                      <a:pt x="12090" y="50602"/>
                                      <a:pt x="13566" y="47647"/>
                                    </a:cubicBezTo>
                                    <a:cubicBezTo>
                                      <a:pt x="15043" y="45062"/>
                                      <a:pt x="16889" y="42107"/>
                                      <a:pt x="18734" y="39521"/>
                                    </a:cubicBezTo>
                                    <a:cubicBezTo>
                                      <a:pt x="20580" y="36936"/>
                                      <a:pt x="22795" y="34350"/>
                                      <a:pt x="24641" y="31765"/>
                                    </a:cubicBezTo>
                                    <a:cubicBezTo>
                                      <a:pt x="26856" y="29179"/>
                                      <a:pt x="29071" y="26963"/>
                                      <a:pt x="31286" y="24747"/>
                                    </a:cubicBezTo>
                                    <a:cubicBezTo>
                                      <a:pt x="33501" y="22531"/>
                                      <a:pt x="36085" y="20315"/>
                                      <a:pt x="38669" y="18468"/>
                                    </a:cubicBezTo>
                                    <a:cubicBezTo>
                                      <a:pt x="41253" y="16621"/>
                                      <a:pt x="43837" y="14774"/>
                                      <a:pt x="46790" y="12928"/>
                                    </a:cubicBezTo>
                                    <a:cubicBezTo>
                                      <a:pt x="49743" y="11819"/>
                                      <a:pt x="52696" y="10342"/>
                                      <a:pt x="55650" y="8865"/>
                                    </a:cubicBezTo>
                                    <a:cubicBezTo>
                                      <a:pt x="58603" y="7387"/>
                                      <a:pt x="61556" y="6279"/>
                                      <a:pt x="64509" y="5171"/>
                                    </a:cubicBezTo>
                                    <a:cubicBezTo>
                                      <a:pt x="67462" y="4063"/>
                                      <a:pt x="70785" y="3324"/>
                                      <a:pt x="73738" y="2586"/>
                                    </a:cubicBezTo>
                                    <a:cubicBezTo>
                                      <a:pt x="76691" y="1847"/>
                                      <a:pt x="80014" y="1108"/>
                                      <a:pt x="83336" y="739"/>
                                    </a:cubicBezTo>
                                    <a:cubicBezTo>
                                      <a:pt x="86658" y="369"/>
                                      <a:pt x="89611" y="0"/>
                                      <a:pt x="92934" y="0"/>
                                    </a:cubicBezTo>
                                    <a:cubicBezTo>
                                      <a:pt x="96256" y="0"/>
                                      <a:pt x="99579" y="0"/>
                                      <a:pt x="102532" y="369"/>
                                    </a:cubicBezTo>
                                    <a:cubicBezTo>
                                      <a:pt x="105854" y="739"/>
                                      <a:pt x="109177" y="1108"/>
                                      <a:pt x="112130" y="1477"/>
                                    </a:cubicBezTo>
                                    <a:cubicBezTo>
                                      <a:pt x="115452" y="2216"/>
                                      <a:pt x="118405" y="2955"/>
                                      <a:pt x="121728" y="3694"/>
                                    </a:cubicBezTo>
                                    <a:cubicBezTo>
                                      <a:pt x="125050" y="4432"/>
                                      <a:pt x="128003" y="5540"/>
                                      <a:pt x="130957" y="7018"/>
                                    </a:cubicBezTo>
                                    <a:cubicBezTo>
                                      <a:pt x="133910" y="8126"/>
                                      <a:pt x="137232" y="9603"/>
                                      <a:pt x="140185" y="11081"/>
                                    </a:cubicBezTo>
                                    <a:cubicBezTo>
                                      <a:pt x="143139" y="12558"/>
                                      <a:pt x="146092" y="14405"/>
                                      <a:pt x="148676" y="16252"/>
                                    </a:cubicBezTo>
                                    <a:cubicBezTo>
                                      <a:pt x="151629" y="18099"/>
                                      <a:pt x="154213" y="19945"/>
                                      <a:pt x="156797" y="22162"/>
                                    </a:cubicBezTo>
                                    <a:cubicBezTo>
                                      <a:pt x="159381" y="24378"/>
                                      <a:pt x="161965" y="26594"/>
                                      <a:pt x="164549" y="28810"/>
                                    </a:cubicBezTo>
                                    <a:cubicBezTo>
                                      <a:pt x="167133" y="31026"/>
                                      <a:pt x="169348" y="33612"/>
                                      <a:pt x="171563" y="36197"/>
                                    </a:cubicBezTo>
                                    <a:cubicBezTo>
                                      <a:pt x="173778" y="38783"/>
                                      <a:pt x="175993" y="41368"/>
                                      <a:pt x="177839" y="44323"/>
                                    </a:cubicBezTo>
                                    <a:cubicBezTo>
                                      <a:pt x="179685" y="46909"/>
                                      <a:pt x="181530" y="49863"/>
                                      <a:pt x="183376" y="52818"/>
                                    </a:cubicBezTo>
                                    <a:cubicBezTo>
                                      <a:pt x="185222" y="55773"/>
                                      <a:pt x="187068" y="58728"/>
                                      <a:pt x="188175" y="61683"/>
                                    </a:cubicBezTo>
                                    <a:lnTo>
                                      <a:pt x="188175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9" name="Prostoročno: oblika 189"/>
                            <wps:cNvSpPr/>
                            <wps:spPr>
                              <a:xfrm>
                                <a:off x="1900855" y="4432"/>
                                <a:ext cx="198788" cy="206471"/>
                              </a:xfrm>
                              <a:custGeom>
                                <a:avLst/>
                                <a:gdLst>
                                  <a:gd name="connsiteX0" fmla="*/ 188175 w 198788"/>
                                  <a:gd name="connsiteY0" fmla="*/ 61683 h 206471"/>
                                  <a:gd name="connsiteX1" fmla="*/ 192236 w 198788"/>
                                  <a:gd name="connsiteY1" fmla="*/ 71286 h 206471"/>
                                  <a:gd name="connsiteX2" fmla="*/ 195189 w 198788"/>
                                  <a:gd name="connsiteY2" fmla="*/ 80889 h 206471"/>
                                  <a:gd name="connsiteX3" fmla="*/ 197404 w 198788"/>
                                  <a:gd name="connsiteY3" fmla="*/ 90862 h 206471"/>
                                  <a:gd name="connsiteX4" fmla="*/ 198511 w 198788"/>
                                  <a:gd name="connsiteY4" fmla="*/ 100835 h 206471"/>
                                  <a:gd name="connsiteX5" fmla="*/ 198511 w 198788"/>
                                  <a:gd name="connsiteY5" fmla="*/ 110807 h 206471"/>
                                  <a:gd name="connsiteX6" fmla="*/ 197773 w 198788"/>
                                  <a:gd name="connsiteY6" fmla="*/ 120780 h 206471"/>
                                  <a:gd name="connsiteX7" fmla="*/ 195927 w 198788"/>
                                  <a:gd name="connsiteY7" fmla="*/ 130753 h 206471"/>
                                  <a:gd name="connsiteX8" fmla="*/ 193343 w 198788"/>
                                  <a:gd name="connsiteY8" fmla="*/ 140356 h 206471"/>
                                  <a:gd name="connsiteX9" fmla="*/ 189652 w 198788"/>
                                  <a:gd name="connsiteY9" fmla="*/ 149590 h 206471"/>
                                  <a:gd name="connsiteX10" fmla="*/ 185222 w 198788"/>
                                  <a:gd name="connsiteY10" fmla="*/ 158455 h 206471"/>
                                  <a:gd name="connsiteX11" fmla="*/ 180054 w 198788"/>
                                  <a:gd name="connsiteY11" fmla="*/ 166581 h 206471"/>
                                  <a:gd name="connsiteX12" fmla="*/ 174147 w 198788"/>
                                  <a:gd name="connsiteY12" fmla="*/ 174337 h 206471"/>
                                  <a:gd name="connsiteX13" fmla="*/ 167503 w 198788"/>
                                  <a:gd name="connsiteY13" fmla="*/ 181355 h 206471"/>
                                  <a:gd name="connsiteX14" fmla="*/ 160120 w 198788"/>
                                  <a:gd name="connsiteY14" fmla="*/ 187634 h 206471"/>
                                  <a:gd name="connsiteX15" fmla="*/ 151998 w 198788"/>
                                  <a:gd name="connsiteY15" fmla="*/ 193174 h 206471"/>
                                  <a:gd name="connsiteX16" fmla="*/ 143508 w 198788"/>
                                  <a:gd name="connsiteY16" fmla="*/ 197607 h 206471"/>
                                  <a:gd name="connsiteX17" fmla="*/ 134648 w 198788"/>
                                  <a:gd name="connsiteY17" fmla="*/ 201300 h 206471"/>
                                  <a:gd name="connsiteX18" fmla="*/ 125419 w 198788"/>
                                  <a:gd name="connsiteY18" fmla="*/ 203886 h 206471"/>
                                  <a:gd name="connsiteX19" fmla="*/ 115821 w 198788"/>
                                  <a:gd name="connsiteY19" fmla="*/ 205733 h 206471"/>
                                  <a:gd name="connsiteX20" fmla="*/ 106223 w 198788"/>
                                  <a:gd name="connsiteY20" fmla="*/ 206471 h 206471"/>
                                  <a:gd name="connsiteX21" fmla="*/ 96625 w 198788"/>
                                  <a:gd name="connsiteY21" fmla="*/ 206102 h 206471"/>
                                  <a:gd name="connsiteX22" fmla="*/ 87027 w 198788"/>
                                  <a:gd name="connsiteY22" fmla="*/ 204994 h 206471"/>
                                  <a:gd name="connsiteX23" fmla="*/ 77430 w 198788"/>
                                  <a:gd name="connsiteY23" fmla="*/ 202778 h 206471"/>
                                  <a:gd name="connsiteX24" fmla="*/ 68201 w 198788"/>
                                  <a:gd name="connsiteY24" fmla="*/ 199454 h 206471"/>
                                  <a:gd name="connsiteX25" fmla="*/ 58972 w 198788"/>
                                  <a:gd name="connsiteY25" fmla="*/ 195391 h 206471"/>
                                  <a:gd name="connsiteX26" fmla="*/ 50112 w 198788"/>
                                  <a:gd name="connsiteY26" fmla="*/ 189850 h 206471"/>
                                  <a:gd name="connsiteX27" fmla="*/ 41991 w 198788"/>
                                  <a:gd name="connsiteY27" fmla="*/ 183940 h 206471"/>
                                  <a:gd name="connsiteX28" fmla="*/ 34239 w 198788"/>
                                  <a:gd name="connsiteY28" fmla="*/ 177292 h 206471"/>
                                  <a:gd name="connsiteX29" fmla="*/ 27225 w 198788"/>
                                  <a:gd name="connsiteY29" fmla="*/ 169905 h 206471"/>
                                  <a:gd name="connsiteX30" fmla="*/ 20949 w 198788"/>
                                  <a:gd name="connsiteY30" fmla="*/ 161779 h 206471"/>
                                  <a:gd name="connsiteX31" fmla="*/ 15412 w 198788"/>
                                  <a:gd name="connsiteY31" fmla="*/ 153284 h 206471"/>
                                  <a:gd name="connsiteX32" fmla="*/ 10613 w 198788"/>
                                  <a:gd name="connsiteY32" fmla="*/ 144419 h 206471"/>
                                  <a:gd name="connsiteX33" fmla="*/ 6552 w 198788"/>
                                  <a:gd name="connsiteY33" fmla="*/ 134816 h 206471"/>
                                  <a:gd name="connsiteX34" fmla="*/ 3599 w 198788"/>
                                  <a:gd name="connsiteY34" fmla="*/ 125212 h 206471"/>
                                  <a:gd name="connsiteX35" fmla="*/ 1384 w 198788"/>
                                  <a:gd name="connsiteY35" fmla="*/ 115240 h 206471"/>
                                  <a:gd name="connsiteX36" fmla="*/ 277 w 198788"/>
                                  <a:gd name="connsiteY36" fmla="*/ 105267 h 206471"/>
                                  <a:gd name="connsiteX37" fmla="*/ 277 w 198788"/>
                                  <a:gd name="connsiteY37" fmla="*/ 95294 h 206471"/>
                                  <a:gd name="connsiteX38" fmla="*/ 1015 w 198788"/>
                                  <a:gd name="connsiteY38" fmla="*/ 85322 h 206471"/>
                                  <a:gd name="connsiteX39" fmla="*/ 2861 w 198788"/>
                                  <a:gd name="connsiteY39" fmla="*/ 75349 h 206471"/>
                                  <a:gd name="connsiteX40" fmla="*/ 5445 w 198788"/>
                                  <a:gd name="connsiteY40" fmla="*/ 65746 h 206471"/>
                                  <a:gd name="connsiteX41" fmla="*/ 9137 w 198788"/>
                                  <a:gd name="connsiteY41" fmla="*/ 56512 h 206471"/>
                                  <a:gd name="connsiteX42" fmla="*/ 13566 w 198788"/>
                                  <a:gd name="connsiteY42" fmla="*/ 47647 h 206471"/>
                                  <a:gd name="connsiteX43" fmla="*/ 18734 w 198788"/>
                                  <a:gd name="connsiteY43" fmla="*/ 39521 h 206471"/>
                                  <a:gd name="connsiteX44" fmla="*/ 24641 w 198788"/>
                                  <a:gd name="connsiteY44" fmla="*/ 31765 h 206471"/>
                                  <a:gd name="connsiteX45" fmla="*/ 31286 w 198788"/>
                                  <a:gd name="connsiteY45" fmla="*/ 24747 h 206471"/>
                                  <a:gd name="connsiteX46" fmla="*/ 38669 w 198788"/>
                                  <a:gd name="connsiteY46" fmla="*/ 18468 h 206471"/>
                                  <a:gd name="connsiteX47" fmla="*/ 46790 w 198788"/>
                                  <a:gd name="connsiteY47" fmla="*/ 12928 h 206471"/>
                                  <a:gd name="connsiteX48" fmla="*/ 55650 w 198788"/>
                                  <a:gd name="connsiteY48" fmla="*/ 8865 h 206471"/>
                                  <a:gd name="connsiteX49" fmla="*/ 64509 w 198788"/>
                                  <a:gd name="connsiteY49" fmla="*/ 5171 h 206471"/>
                                  <a:gd name="connsiteX50" fmla="*/ 73738 w 198788"/>
                                  <a:gd name="connsiteY50" fmla="*/ 2586 h 206471"/>
                                  <a:gd name="connsiteX51" fmla="*/ 83336 w 198788"/>
                                  <a:gd name="connsiteY51" fmla="*/ 739 h 206471"/>
                                  <a:gd name="connsiteX52" fmla="*/ 92934 w 198788"/>
                                  <a:gd name="connsiteY52" fmla="*/ 0 h 206471"/>
                                  <a:gd name="connsiteX53" fmla="*/ 102532 w 198788"/>
                                  <a:gd name="connsiteY53" fmla="*/ 369 h 206471"/>
                                  <a:gd name="connsiteX54" fmla="*/ 112130 w 198788"/>
                                  <a:gd name="connsiteY54" fmla="*/ 1477 h 206471"/>
                                  <a:gd name="connsiteX55" fmla="*/ 121728 w 198788"/>
                                  <a:gd name="connsiteY55" fmla="*/ 3694 h 206471"/>
                                  <a:gd name="connsiteX56" fmla="*/ 130957 w 198788"/>
                                  <a:gd name="connsiteY56" fmla="*/ 7018 h 206471"/>
                                  <a:gd name="connsiteX57" fmla="*/ 140185 w 198788"/>
                                  <a:gd name="connsiteY57" fmla="*/ 11081 h 206471"/>
                                  <a:gd name="connsiteX58" fmla="*/ 148676 w 198788"/>
                                  <a:gd name="connsiteY58" fmla="*/ 16252 h 206471"/>
                                  <a:gd name="connsiteX59" fmla="*/ 156797 w 198788"/>
                                  <a:gd name="connsiteY59" fmla="*/ 22162 h 206471"/>
                                  <a:gd name="connsiteX60" fmla="*/ 164549 w 198788"/>
                                  <a:gd name="connsiteY60" fmla="*/ 28810 h 206471"/>
                                  <a:gd name="connsiteX61" fmla="*/ 171563 w 198788"/>
                                  <a:gd name="connsiteY61" fmla="*/ 36197 h 206471"/>
                                  <a:gd name="connsiteX62" fmla="*/ 177839 w 198788"/>
                                  <a:gd name="connsiteY62" fmla="*/ 44323 h 206471"/>
                                  <a:gd name="connsiteX63" fmla="*/ 183376 w 198788"/>
                                  <a:gd name="connsiteY63" fmla="*/ 52818 h 206471"/>
                                  <a:gd name="connsiteX64" fmla="*/ 188175 w 198788"/>
                                  <a:gd name="connsiteY64" fmla="*/ 61683 h 206471"/>
                                  <a:gd name="connsiteX65" fmla="*/ 188175 w 198788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788" h="206471">
                                    <a:moveTo>
                                      <a:pt x="188175" y="61683"/>
                                    </a:moveTo>
                                    <a:cubicBezTo>
                                      <a:pt x="189652" y="64638"/>
                                      <a:pt x="190759" y="67962"/>
                                      <a:pt x="192236" y="71286"/>
                                    </a:cubicBezTo>
                                    <a:cubicBezTo>
                                      <a:pt x="193343" y="74610"/>
                                      <a:pt x="194451" y="77565"/>
                                      <a:pt x="195189" y="80889"/>
                                    </a:cubicBezTo>
                                    <a:cubicBezTo>
                                      <a:pt x="195927" y="84214"/>
                                      <a:pt x="196666" y="87538"/>
                                      <a:pt x="197404" y="90862"/>
                                    </a:cubicBezTo>
                                    <a:cubicBezTo>
                                      <a:pt x="197773" y="94186"/>
                                      <a:pt x="198142" y="97511"/>
                                      <a:pt x="198511" y="100835"/>
                                    </a:cubicBezTo>
                                    <a:cubicBezTo>
                                      <a:pt x="198881" y="104159"/>
                                      <a:pt x="198881" y="107483"/>
                                      <a:pt x="198511" y="110807"/>
                                    </a:cubicBezTo>
                                    <a:cubicBezTo>
                                      <a:pt x="198511" y="114132"/>
                                      <a:pt x="198142" y="117456"/>
                                      <a:pt x="197773" y="120780"/>
                                    </a:cubicBezTo>
                                    <a:cubicBezTo>
                                      <a:pt x="197404" y="124104"/>
                                      <a:pt x="196666" y="127429"/>
                                      <a:pt x="195927" y="130753"/>
                                    </a:cubicBezTo>
                                    <a:cubicBezTo>
                                      <a:pt x="195189" y="134077"/>
                                      <a:pt x="194451" y="137032"/>
                                      <a:pt x="193343" y="140356"/>
                                    </a:cubicBezTo>
                                    <a:cubicBezTo>
                                      <a:pt x="192236" y="143680"/>
                                      <a:pt x="191128" y="146635"/>
                                      <a:pt x="189652" y="149590"/>
                                    </a:cubicBezTo>
                                    <a:cubicBezTo>
                                      <a:pt x="188175" y="152545"/>
                                      <a:pt x="186698" y="155500"/>
                                      <a:pt x="185222" y="158455"/>
                                    </a:cubicBezTo>
                                    <a:cubicBezTo>
                                      <a:pt x="183745" y="161410"/>
                                      <a:pt x="181899" y="163995"/>
                                      <a:pt x="180054" y="166581"/>
                                    </a:cubicBezTo>
                                    <a:cubicBezTo>
                                      <a:pt x="178208" y="169166"/>
                                      <a:pt x="175993" y="171752"/>
                                      <a:pt x="174147" y="174337"/>
                                    </a:cubicBezTo>
                                    <a:cubicBezTo>
                                      <a:pt x="171932" y="176923"/>
                                      <a:pt x="169718" y="179139"/>
                                      <a:pt x="167503" y="181355"/>
                                    </a:cubicBezTo>
                                    <a:cubicBezTo>
                                      <a:pt x="165288" y="183571"/>
                                      <a:pt x="162704" y="185787"/>
                                      <a:pt x="160120" y="187634"/>
                                    </a:cubicBezTo>
                                    <a:cubicBezTo>
                                      <a:pt x="157535" y="189481"/>
                                      <a:pt x="154951" y="191328"/>
                                      <a:pt x="151998" y="193174"/>
                                    </a:cubicBezTo>
                                    <a:cubicBezTo>
                                      <a:pt x="149414" y="194652"/>
                                      <a:pt x="146461" y="196499"/>
                                      <a:pt x="143508" y="197607"/>
                                    </a:cubicBezTo>
                                    <a:cubicBezTo>
                                      <a:pt x="140554" y="199084"/>
                                      <a:pt x="137601" y="200192"/>
                                      <a:pt x="134648" y="201300"/>
                                    </a:cubicBezTo>
                                    <a:cubicBezTo>
                                      <a:pt x="131695" y="202408"/>
                                      <a:pt x="128373" y="203147"/>
                                      <a:pt x="125419" y="203886"/>
                                    </a:cubicBezTo>
                                    <a:cubicBezTo>
                                      <a:pt x="122466" y="204625"/>
                                      <a:pt x="119144" y="205363"/>
                                      <a:pt x="115821" y="205733"/>
                                    </a:cubicBezTo>
                                    <a:cubicBezTo>
                                      <a:pt x="112499" y="206102"/>
                                      <a:pt x="109546" y="206471"/>
                                      <a:pt x="106223" y="206471"/>
                                    </a:cubicBezTo>
                                    <a:cubicBezTo>
                                      <a:pt x="102901" y="206471"/>
                                      <a:pt x="99579" y="206471"/>
                                      <a:pt x="96625" y="206102"/>
                                    </a:cubicBezTo>
                                    <a:cubicBezTo>
                                      <a:pt x="93303" y="205733"/>
                                      <a:pt x="89981" y="205363"/>
                                      <a:pt x="87027" y="204994"/>
                                    </a:cubicBezTo>
                                    <a:cubicBezTo>
                                      <a:pt x="83705" y="204255"/>
                                      <a:pt x="80752" y="203516"/>
                                      <a:pt x="77430" y="202778"/>
                                    </a:cubicBezTo>
                                    <a:cubicBezTo>
                                      <a:pt x="74107" y="202039"/>
                                      <a:pt x="71154" y="200931"/>
                                      <a:pt x="68201" y="199454"/>
                                    </a:cubicBezTo>
                                    <a:cubicBezTo>
                                      <a:pt x="65247" y="198345"/>
                                      <a:pt x="61925" y="196868"/>
                                      <a:pt x="58972" y="195391"/>
                                    </a:cubicBezTo>
                                    <a:cubicBezTo>
                                      <a:pt x="55650" y="193544"/>
                                      <a:pt x="52696" y="191697"/>
                                      <a:pt x="50112" y="189850"/>
                                    </a:cubicBezTo>
                                    <a:cubicBezTo>
                                      <a:pt x="47159" y="188003"/>
                                      <a:pt x="44575" y="186157"/>
                                      <a:pt x="41991" y="183940"/>
                                    </a:cubicBezTo>
                                    <a:cubicBezTo>
                                      <a:pt x="39407" y="181724"/>
                                      <a:pt x="36823" y="179508"/>
                                      <a:pt x="34239" y="177292"/>
                                    </a:cubicBezTo>
                                    <a:cubicBezTo>
                                      <a:pt x="31655" y="175076"/>
                                      <a:pt x="29440" y="172490"/>
                                      <a:pt x="27225" y="169905"/>
                                    </a:cubicBezTo>
                                    <a:cubicBezTo>
                                      <a:pt x="25010" y="167319"/>
                                      <a:pt x="22795" y="164734"/>
                                      <a:pt x="20949" y="161779"/>
                                    </a:cubicBezTo>
                                    <a:cubicBezTo>
                                      <a:pt x="19103" y="159193"/>
                                      <a:pt x="17258" y="156239"/>
                                      <a:pt x="15412" y="153284"/>
                                    </a:cubicBezTo>
                                    <a:cubicBezTo>
                                      <a:pt x="13566" y="150329"/>
                                      <a:pt x="12090" y="147374"/>
                                      <a:pt x="10613" y="144419"/>
                                    </a:cubicBezTo>
                                    <a:cubicBezTo>
                                      <a:pt x="9137" y="141464"/>
                                      <a:pt x="8029" y="138140"/>
                                      <a:pt x="6552" y="134816"/>
                                    </a:cubicBezTo>
                                    <a:cubicBezTo>
                                      <a:pt x="5445" y="131492"/>
                                      <a:pt x="4338" y="128537"/>
                                      <a:pt x="3599" y="125212"/>
                                    </a:cubicBezTo>
                                    <a:cubicBezTo>
                                      <a:pt x="2861" y="121888"/>
                                      <a:pt x="2123" y="118564"/>
                                      <a:pt x="1384" y="115240"/>
                                    </a:cubicBezTo>
                                    <a:cubicBezTo>
                                      <a:pt x="1015" y="111916"/>
                                      <a:pt x="646" y="108591"/>
                                      <a:pt x="277" y="105267"/>
                                    </a:cubicBezTo>
                                    <a:cubicBezTo>
                                      <a:pt x="-92" y="101943"/>
                                      <a:pt x="-92" y="98619"/>
                                      <a:pt x="277" y="95294"/>
                                    </a:cubicBezTo>
                                    <a:cubicBezTo>
                                      <a:pt x="277" y="91970"/>
                                      <a:pt x="646" y="88646"/>
                                      <a:pt x="1015" y="85322"/>
                                    </a:cubicBezTo>
                                    <a:cubicBezTo>
                                      <a:pt x="1384" y="81998"/>
                                      <a:pt x="2123" y="78673"/>
                                      <a:pt x="2861" y="75349"/>
                                    </a:cubicBezTo>
                                    <a:cubicBezTo>
                                      <a:pt x="3599" y="72025"/>
                                      <a:pt x="4338" y="69070"/>
                                      <a:pt x="5445" y="65746"/>
                                    </a:cubicBezTo>
                                    <a:cubicBezTo>
                                      <a:pt x="6552" y="62422"/>
                                      <a:pt x="7660" y="59467"/>
                                      <a:pt x="9137" y="56512"/>
                                    </a:cubicBezTo>
                                    <a:cubicBezTo>
                                      <a:pt x="10613" y="53557"/>
                                      <a:pt x="12090" y="50602"/>
                                      <a:pt x="13566" y="47647"/>
                                    </a:cubicBezTo>
                                    <a:cubicBezTo>
                                      <a:pt x="15043" y="45062"/>
                                      <a:pt x="16889" y="42107"/>
                                      <a:pt x="18734" y="39521"/>
                                    </a:cubicBezTo>
                                    <a:cubicBezTo>
                                      <a:pt x="20580" y="36936"/>
                                      <a:pt x="22795" y="34350"/>
                                      <a:pt x="24641" y="31765"/>
                                    </a:cubicBezTo>
                                    <a:cubicBezTo>
                                      <a:pt x="26856" y="29179"/>
                                      <a:pt x="29071" y="26963"/>
                                      <a:pt x="31286" y="24747"/>
                                    </a:cubicBezTo>
                                    <a:cubicBezTo>
                                      <a:pt x="33501" y="22531"/>
                                      <a:pt x="36085" y="20315"/>
                                      <a:pt x="38669" y="18468"/>
                                    </a:cubicBezTo>
                                    <a:cubicBezTo>
                                      <a:pt x="41253" y="16621"/>
                                      <a:pt x="43837" y="14774"/>
                                      <a:pt x="46790" y="12928"/>
                                    </a:cubicBezTo>
                                    <a:cubicBezTo>
                                      <a:pt x="49743" y="11819"/>
                                      <a:pt x="52696" y="10342"/>
                                      <a:pt x="55650" y="8865"/>
                                    </a:cubicBezTo>
                                    <a:cubicBezTo>
                                      <a:pt x="58603" y="7387"/>
                                      <a:pt x="61556" y="6279"/>
                                      <a:pt x="64509" y="5171"/>
                                    </a:cubicBezTo>
                                    <a:cubicBezTo>
                                      <a:pt x="67462" y="4063"/>
                                      <a:pt x="70785" y="3324"/>
                                      <a:pt x="73738" y="2586"/>
                                    </a:cubicBezTo>
                                    <a:cubicBezTo>
                                      <a:pt x="76691" y="1847"/>
                                      <a:pt x="80014" y="1108"/>
                                      <a:pt x="83336" y="739"/>
                                    </a:cubicBezTo>
                                    <a:cubicBezTo>
                                      <a:pt x="86658" y="369"/>
                                      <a:pt x="89611" y="0"/>
                                      <a:pt x="92934" y="0"/>
                                    </a:cubicBezTo>
                                    <a:cubicBezTo>
                                      <a:pt x="96256" y="0"/>
                                      <a:pt x="99579" y="0"/>
                                      <a:pt x="102532" y="369"/>
                                    </a:cubicBezTo>
                                    <a:cubicBezTo>
                                      <a:pt x="105854" y="739"/>
                                      <a:pt x="109177" y="1108"/>
                                      <a:pt x="112130" y="1477"/>
                                    </a:cubicBezTo>
                                    <a:cubicBezTo>
                                      <a:pt x="115452" y="2216"/>
                                      <a:pt x="118405" y="2955"/>
                                      <a:pt x="121728" y="3694"/>
                                    </a:cubicBezTo>
                                    <a:cubicBezTo>
                                      <a:pt x="125050" y="4432"/>
                                      <a:pt x="128003" y="5540"/>
                                      <a:pt x="130957" y="7018"/>
                                    </a:cubicBezTo>
                                    <a:cubicBezTo>
                                      <a:pt x="133910" y="8126"/>
                                      <a:pt x="137232" y="9603"/>
                                      <a:pt x="140185" y="11081"/>
                                    </a:cubicBezTo>
                                    <a:cubicBezTo>
                                      <a:pt x="143139" y="12558"/>
                                      <a:pt x="146092" y="14405"/>
                                      <a:pt x="148676" y="16252"/>
                                    </a:cubicBezTo>
                                    <a:cubicBezTo>
                                      <a:pt x="151629" y="18099"/>
                                      <a:pt x="154213" y="19945"/>
                                      <a:pt x="156797" y="22162"/>
                                    </a:cubicBezTo>
                                    <a:cubicBezTo>
                                      <a:pt x="159381" y="24378"/>
                                      <a:pt x="161965" y="26594"/>
                                      <a:pt x="164549" y="28810"/>
                                    </a:cubicBezTo>
                                    <a:cubicBezTo>
                                      <a:pt x="167133" y="31026"/>
                                      <a:pt x="169348" y="33612"/>
                                      <a:pt x="171563" y="36197"/>
                                    </a:cubicBezTo>
                                    <a:cubicBezTo>
                                      <a:pt x="173778" y="38783"/>
                                      <a:pt x="175993" y="41368"/>
                                      <a:pt x="177839" y="44323"/>
                                    </a:cubicBezTo>
                                    <a:cubicBezTo>
                                      <a:pt x="179685" y="46909"/>
                                      <a:pt x="181530" y="49863"/>
                                      <a:pt x="183376" y="52818"/>
                                    </a:cubicBezTo>
                                    <a:cubicBezTo>
                                      <a:pt x="185222" y="55773"/>
                                      <a:pt x="187068" y="58728"/>
                                      <a:pt x="188175" y="61683"/>
                                    </a:cubicBezTo>
                                    <a:lnTo>
                                      <a:pt x="188175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0" name="Prostoročno: oblika 190"/>
                            <wps:cNvSpPr/>
                            <wps:spPr>
                              <a:xfrm>
                                <a:off x="119236" y="1227747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1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404 w 364352"/>
                                  <a:gd name="connsiteY24" fmla="*/ 364926 h 377484"/>
                                  <a:gd name="connsiteX25" fmla="*/ 107792 w 364352"/>
                                  <a:gd name="connsiteY25" fmla="*/ 357539 h 377484"/>
                                  <a:gd name="connsiteX26" fmla="*/ 91550 w 364352"/>
                                  <a:gd name="connsiteY26" fmla="*/ 347935 h 377484"/>
                                  <a:gd name="connsiteX27" fmla="*/ 76414 w 364352"/>
                                  <a:gd name="connsiteY27" fmla="*/ 337224 h 377484"/>
                                  <a:gd name="connsiteX28" fmla="*/ 62387 w 364352"/>
                                  <a:gd name="connsiteY28" fmla="*/ 325035 h 377484"/>
                                  <a:gd name="connsiteX29" fmla="*/ 49466 w 364352"/>
                                  <a:gd name="connsiteY29" fmla="*/ 311738 h 377484"/>
                                  <a:gd name="connsiteX30" fmla="*/ 38023 w 364352"/>
                                  <a:gd name="connsiteY30" fmla="*/ 296964 h 377484"/>
                                  <a:gd name="connsiteX31" fmla="*/ 27686 w 364352"/>
                                  <a:gd name="connsiteY31" fmla="*/ 281451 h 377484"/>
                                  <a:gd name="connsiteX32" fmla="*/ 18827 w 364352"/>
                                  <a:gd name="connsiteY32" fmla="*/ 264830 h 377484"/>
                                  <a:gd name="connsiteX33" fmla="*/ 11813 w 364352"/>
                                  <a:gd name="connsiteY33" fmla="*/ 247470 h 377484"/>
                                  <a:gd name="connsiteX34" fmla="*/ 6276 w 364352"/>
                                  <a:gd name="connsiteY34" fmla="*/ 229741 h 377484"/>
                                  <a:gd name="connsiteX35" fmla="*/ 2584 w 364352"/>
                                  <a:gd name="connsiteY35" fmla="*/ 211642 h 377484"/>
                                  <a:gd name="connsiteX36" fmla="*/ 369 w 364352"/>
                                  <a:gd name="connsiteY36" fmla="*/ 193174 h 377484"/>
                                  <a:gd name="connsiteX37" fmla="*/ 0 w 364352"/>
                                  <a:gd name="connsiteY37" fmla="*/ 174706 h 377484"/>
                                  <a:gd name="connsiteX38" fmla="*/ 1477 w 364352"/>
                                  <a:gd name="connsiteY38" fmla="*/ 156239 h 377484"/>
                                  <a:gd name="connsiteX39" fmla="*/ 4799 w 364352"/>
                                  <a:gd name="connsiteY39" fmla="*/ 138140 h 377484"/>
                                  <a:gd name="connsiteX40" fmla="*/ 9598 w 364352"/>
                                  <a:gd name="connsiteY40" fmla="*/ 120411 h 377484"/>
                                  <a:gd name="connsiteX41" fmla="*/ 16243 w 364352"/>
                                  <a:gd name="connsiteY41" fmla="*/ 103420 h 377484"/>
                                  <a:gd name="connsiteX42" fmla="*/ 24364 w 364352"/>
                                  <a:gd name="connsiteY42" fmla="*/ 87168 h 377484"/>
                                  <a:gd name="connsiteX43" fmla="*/ 33962 w 364352"/>
                                  <a:gd name="connsiteY43" fmla="*/ 72025 h 377484"/>
                                  <a:gd name="connsiteX44" fmla="*/ 45037 w 364352"/>
                                  <a:gd name="connsiteY44" fmla="*/ 57989 h 377484"/>
                                  <a:gd name="connsiteX45" fmla="*/ 57588 w 364352"/>
                                  <a:gd name="connsiteY45" fmla="*/ 45431 h 377484"/>
                                  <a:gd name="connsiteX46" fmla="*/ 71246 w 364352"/>
                                  <a:gd name="connsiteY46" fmla="*/ 33981 h 377484"/>
                                  <a:gd name="connsiteX47" fmla="*/ 86012 w 364352"/>
                                  <a:gd name="connsiteY47" fmla="*/ 24008 h 377484"/>
                                  <a:gd name="connsiteX48" fmla="*/ 101517 w 364352"/>
                                  <a:gd name="connsiteY48" fmla="*/ 15882 h 377484"/>
                                  <a:gd name="connsiteX49" fmla="*/ 117759 w 364352"/>
                                  <a:gd name="connsiteY49" fmla="*/ 9234 h 377484"/>
                                  <a:gd name="connsiteX50" fmla="*/ 134740 w 364352"/>
                                  <a:gd name="connsiteY50" fmla="*/ 4432 h 377484"/>
                                  <a:gd name="connsiteX51" fmla="*/ 152091 w 364352"/>
                                  <a:gd name="connsiteY51" fmla="*/ 1477 h 377484"/>
                                  <a:gd name="connsiteX52" fmla="*/ 169810 w 364352"/>
                                  <a:gd name="connsiteY52" fmla="*/ 0 h 377484"/>
                                  <a:gd name="connsiteX53" fmla="*/ 187529 w 364352"/>
                                  <a:gd name="connsiteY53" fmla="*/ 369 h 377484"/>
                                  <a:gd name="connsiteX54" fmla="*/ 205248 w 364352"/>
                                  <a:gd name="connsiteY54" fmla="*/ 2585 h 377484"/>
                                  <a:gd name="connsiteX55" fmla="*/ 222968 w 364352"/>
                                  <a:gd name="connsiteY55" fmla="*/ 6648 h 377484"/>
                                  <a:gd name="connsiteX56" fmla="*/ 239949 w 364352"/>
                                  <a:gd name="connsiteY56" fmla="*/ 12558 h 377484"/>
                                  <a:gd name="connsiteX57" fmla="*/ 256561 w 364352"/>
                                  <a:gd name="connsiteY57" fmla="*/ 19945 h 377484"/>
                                  <a:gd name="connsiteX58" fmla="*/ 272434 w 364352"/>
                                  <a:gd name="connsiteY58" fmla="*/ 29179 h 377484"/>
                                  <a:gd name="connsiteX59" fmla="*/ 287569 w 364352"/>
                                  <a:gd name="connsiteY59" fmla="*/ 39891 h 377484"/>
                                  <a:gd name="connsiteX60" fmla="*/ 301597 w 364352"/>
                                  <a:gd name="connsiteY60" fmla="*/ 52080 h 377484"/>
                                  <a:gd name="connsiteX61" fmla="*/ 314517 w 364352"/>
                                  <a:gd name="connsiteY61" fmla="*/ 65376 h 377484"/>
                                  <a:gd name="connsiteX62" fmla="*/ 325961 w 364352"/>
                                  <a:gd name="connsiteY62" fmla="*/ 80151 h 377484"/>
                                  <a:gd name="connsiteX63" fmla="*/ 336297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1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1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3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9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1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529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5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7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5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404" y="364926"/>
                                    </a:cubicBezTo>
                                    <a:cubicBezTo>
                                      <a:pt x="118867" y="362710"/>
                                      <a:pt x="113330" y="360124"/>
                                      <a:pt x="107792" y="357539"/>
                                    </a:cubicBezTo>
                                    <a:cubicBezTo>
                                      <a:pt x="102255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989" y="101574"/>
                                      <a:pt x="342573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" name="Prostoročno: oblika 191"/>
                            <wps:cNvSpPr/>
                            <wps:spPr>
                              <a:xfrm>
                                <a:off x="119236" y="1227747"/>
                                <a:ext cx="364352" cy="377484"/>
                              </a:xfrm>
                              <a:custGeom>
                                <a:avLst/>
                                <a:gdLst>
                                  <a:gd name="connsiteX0" fmla="*/ 345526 w 364352"/>
                                  <a:gd name="connsiteY0" fmla="*/ 112654 h 377484"/>
                                  <a:gd name="connsiteX1" fmla="*/ 352540 w 364352"/>
                                  <a:gd name="connsiteY1" fmla="*/ 130014 h 377484"/>
                                  <a:gd name="connsiteX2" fmla="*/ 358077 w 364352"/>
                                  <a:gd name="connsiteY2" fmla="*/ 147743 h 377484"/>
                                  <a:gd name="connsiteX3" fmla="*/ 361769 w 364352"/>
                                  <a:gd name="connsiteY3" fmla="*/ 165842 h 377484"/>
                                  <a:gd name="connsiteX4" fmla="*/ 363984 w 364352"/>
                                  <a:gd name="connsiteY4" fmla="*/ 184310 h 377484"/>
                                  <a:gd name="connsiteX5" fmla="*/ 364353 w 364352"/>
                                  <a:gd name="connsiteY5" fmla="*/ 202778 h 377484"/>
                                  <a:gd name="connsiteX6" fmla="*/ 362876 w 364352"/>
                                  <a:gd name="connsiteY6" fmla="*/ 221246 h 377484"/>
                                  <a:gd name="connsiteX7" fmla="*/ 359554 w 364352"/>
                                  <a:gd name="connsiteY7" fmla="*/ 239344 h 377484"/>
                                  <a:gd name="connsiteX8" fmla="*/ 354755 w 364352"/>
                                  <a:gd name="connsiteY8" fmla="*/ 257073 h 377484"/>
                                  <a:gd name="connsiteX9" fmla="*/ 348110 w 364352"/>
                                  <a:gd name="connsiteY9" fmla="*/ 274064 h 377484"/>
                                  <a:gd name="connsiteX10" fmla="*/ 339989 w 364352"/>
                                  <a:gd name="connsiteY10" fmla="*/ 290316 h 377484"/>
                                  <a:gd name="connsiteX11" fmla="*/ 330391 w 364352"/>
                                  <a:gd name="connsiteY11" fmla="*/ 305459 h 377484"/>
                                  <a:gd name="connsiteX12" fmla="*/ 319316 w 364352"/>
                                  <a:gd name="connsiteY12" fmla="*/ 319495 h 377484"/>
                                  <a:gd name="connsiteX13" fmla="*/ 306765 w 364352"/>
                                  <a:gd name="connsiteY13" fmla="*/ 332053 h 377484"/>
                                  <a:gd name="connsiteX14" fmla="*/ 293107 w 364352"/>
                                  <a:gd name="connsiteY14" fmla="*/ 343503 h 377484"/>
                                  <a:gd name="connsiteX15" fmla="*/ 278341 w 364352"/>
                                  <a:gd name="connsiteY15" fmla="*/ 353476 h 377484"/>
                                  <a:gd name="connsiteX16" fmla="*/ 262836 w 364352"/>
                                  <a:gd name="connsiteY16" fmla="*/ 361602 h 377484"/>
                                  <a:gd name="connsiteX17" fmla="*/ 246593 w 364352"/>
                                  <a:gd name="connsiteY17" fmla="*/ 368250 h 377484"/>
                                  <a:gd name="connsiteX18" fmla="*/ 229612 w 364352"/>
                                  <a:gd name="connsiteY18" fmla="*/ 373052 h 377484"/>
                                  <a:gd name="connsiteX19" fmla="*/ 212262 w 364352"/>
                                  <a:gd name="connsiteY19" fmla="*/ 376007 h 377484"/>
                                  <a:gd name="connsiteX20" fmla="*/ 194543 w 364352"/>
                                  <a:gd name="connsiteY20" fmla="*/ 377484 h 377484"/>
                                  <a:gd name="connsiteX21" fmla="*/ 176824 w 364352"/>
                                  <a:gd name="connsiteY21" fmla="*/ 377115 h 377484"/>
                                  <a:gd name="connsiteX22" fmla="*/ 159104 w 364352"/>
                                  <a:gd name="connsiteY22" fmla="*/ 374899 h 377484"/>
                                  <a:gd name="connsiteX23" fmla="*/ 141385 w 364352"/>
                                  <a:gd name="connsiteY23" fmla="*/ 370836 h 377484"/>
                                  <a:gd name="connsiteX24" fmla="*/ 124404 w 364352"/>
                                  <a:gd name="connsiteY24" fmla="*/ 364926 h 377484"/>
                                  <a:gd name="connsiteX25" fmla="*/ 107792 w 364352"/>
                                  <a:gd name="connsiteY25" fmla="*/ 357539 h 377484"/>
                                  <a:gd name="connsiteX26" fmla="*/ 91550 w 364352"/>
                                  <a:gd name="connsiteY26" fmla="*/ 347935 h 377484"/>
                                  <a:gd name="connsiteX27" fmla="*/ 76414 w 364352"/>
                                  <a:gd name="connsiteY27" fmla="*/ 337224 h 377484"/>
                                  <a:gd name="connsiteX28" fmla="*/ 62387 w 364352"/>
                                  <a:gd name="connsiteY28" fmla="*/ 325035 h 377484"/>
                                  <a:gd name="connsiteX29" fmla="*/ 49466 w 364352"/>
                                  <a:gd name="connsiteY29" fmla="*/ 311738 h 377484"/>
                                  <a:gd name="connsiteX30" fmla="*/ 38023 w 364352"/>
                                  <a:gd name="connsiteY30" fmla="*/ 296964 h 377484"/>
                                  <a:gd name="connsiteX31" fmla="*/ 27686 w 364352"/>
                                  <a:gd name="connsiteY31" fmla="*/ 281451 h 377484"/>
                                  <a:gd name="connsiteX32" fmla="*/ 18827 w 364352"/>
                                  <a:gd name="connsiteY32" fmla="*/ 264830 h 377484"/>
                                  <a:gd name="connsiteX33" fmla="*/ 11813 w 364352"/>
                                  <a:gd name="connsiteY33" fmla="*/ 247470 h 377484"/>
                                  <a:gd name="connsiteX34" fmla="*/ 6276 w 364352"/>
                                  <a:gd name="connsiteY34" fmla="*/ 229741 h 377484"/>
                                  <a:gd name="connsiteX35" fmla="*/ 2584 w 364352"/>
                                  <a:gd name="connsiteY35" fmla="*/ 211642 h 377484"/>
                                  <a:gd name="connsiteX36" fmla="*/ 369 w 364352"/>
                                  <a:gd name="connsiteY36" fmla="*/ 193174 h 377484"/>
                                  <a:gd name="connsiteX37" fmla="*/ 0 w 364352"/>
                                  <a:gd name="connsiteY37" fmla="*/ 174706 h 377484"/>
                                  <a:gd name="connsiteX38" fmla="*/ 1477 w 364352"/>
                                  <a:gd name="connsiteY38" fmla="*/ 156239 h 377484"/>
                                  <a:gd name="connsiteX39" fmla="*/ 4799 w 364352"/>
                                  <a:gd name="connsiteY39" fmla="*/ 138140 h 377484"/>
                                  <a:gd name="connsiteX40" fmla="*/ 9598 w 364352"/>
                                  <a:gd name="connsiteY40" fmla="*/ 120411 h 377484"/>
                                  <a:gd name="connsiteX41" fmla="*/ 16243 w 364352"/>
                                  <a:gd name="connsiteY41" fmla="*/ 103420 h 377484"/>
                                  <a:gd name="connsiteX42" fmla="*/ 24364 w 364352"/>
                                  <a:gd name="connsiteY42" fmla="*/ 87168 h 377484"/>
                                  <a:gd name="connsiteX43" fmla="*/ 33962 w 364352"/>
                                  <a:gd name="connsiteY43" fmla="*/ 72025 h 377484"/>
                                  <a:gd name="connsiteX44" fmla="*/ 45037 w 364352"/>
                                  <a:gd name="connsiteY44" fmla="*/ 57989 h 377484"/>
                                  <a:gd name="connsiteX45" fmla="*/ 57588 w 364352"/>
                                  <a:gd name="connsiteY45" fmla="*/ 45431 h 377484"/>
                                  <a:gd name="connsiteX46" fmla="*/ 71246 w 364352"/>
                                  <a:gd name="connsiteY46" fmla="*/ 33981 h 377484"/>
                                  <a:gd name="connsiteX47" fmla="*/ 86012 w 364352"/>
                                  <a:gd name="connsiteY47" fmla="*/ 24008 h 377484"/>
                                  <a:gd name="connsiteX48" fmla="*/ 101517 w 364352"/>
                                  <a:gd name="connsiteY48" fmla="*/ 15882 h 377484"/>
                                  <a:gd name="connsiteX49" fmla="*/ 117759 w 364352"/>
                                  <a:gd name="connsiteY49" fmla="*/ 9234 h 377484"/>
                                  <a:gd name="connsiteX50" fmla="*/ 134740 w 364352"/>
                                  <a:gd name="connsiteY50" fmla="*/ 4432 h 377484"/>
                                  <a:gd name="connsiteX51" fmla="*/ 152091 w 364352"/>
                                  <a:gd name="connsiteY51" fmla="*/ 1477 h 377484"/>
                                  <a:gd name="connsiteX52" fmla="*/ 169810 w 364352"/>
                                  <a:gd name="connsiteY52" fmla="*/ 0 h 377484"/>
                                  <a:gd name="connsiteX53" fmla="*/ 187529 w 364352"/>
                                  <a:gd name="connsiteY53" fmla="*/ 369 h 377484"/>
                                  <a:gd name="connsiteX54" fmla="*/ 205248 w 364352"/>
                                  <a:gd name="connsiteY54" fmla="*/ 2585 h 377484"/>
                                  <a:gd name="connsiteX55" fmla="*/ 222968 w 364352"/>
                                  <a:gd name="connsiteY55" fmla="*/ 6648 h 377484"/>
                                  <a:gd name="connsiteX56" fmla="*/ 239949 w 364352"/>
                                  <a:gd name="connsiteY56" fmla="*/ 12558 h 377484"/>
                                  <a:gd name="connsiteX57" fmla="*/ 256561 w 364352"/>
                                  <a:gd name="connsiteY57" fmla="*/ 19945 h 377484"/>
                                  <a:gd name="connsiteX58" fmla="*/ 272434 w 364352"/>
                                  <a:gd name="connsiteY58" fmla="*/ 29179 h 377484"/>
                                  <a:gd name="connsiteX59" fmla="*/ 287569 w 364352"/>
                                  <a:gd name="connsiteY59" fmla="*/ 39891 h 377484"/>
                                  <a:gd name="connsiteX60" fmla="*/ 301597 w 364352"/>
                                  <a:gd name="connsiteY60" fmla="*/ 52080 h 377484"/>
                                  <a:gd name="connsiteX61" fmla="*/ 314517 w 364352"/>
                                  <a:gd name="connsiteY61" fmla="*/ 65376 h 377484"/>
                                  <a:gd name="connsiteX62" fmla="*/ 325961 w 364352"/>
                                  <a:gd name="connsiteY62" fmla="*/ 80151 h 377484"/>
                                  <a:gd name="connsiteX63" fmla="*/ 336297 w 364352"/>
                                  <a:gd name="connsiteY63" fmla="*/ 95664 h 377484"/>
                                  <a:gd name="connsiteX64" fmla="*/ 345526 w 364352"/>
                                  <a:gd name="connsiteY64" fmla="*/ 112654 h 377484"/>
                                  <a:gd name="connsiteX65" fmla="*/ 345526 w 364352"/>
                                  <a:gd name="connsiteY65" fmla="*/ 112654 h 3774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4352" h="377484">
                                    <a:moveTo>
                                      <a:pt x="345526" y="112654"/>
                                    </a:moveTo>
                                    <a:cubicBezTo>
                                      <a:pt x="348110" y="118195"/>
                                      <a:pt x="350694" y="124104"/>
                                      <a:pt x="352540" y="130014"/>
                                    </a:cubicBezTo>
                                    <a:cubicBezTo>
                                      <a:pt x="354755" y="135924"/>
                                      <a:pt x="356601" y="141834"/>
                                      <a:pt x="358077" y="147743"/>
                                    </a:cubicBezTo>
                                    <a:cubicBezTo>
                                      <a:pt x="359554" y="153653"/>
                                      <a:pt x="361031" y="159932"/>
                                      <a:pt x="361769" y="165842"/>
                                    </a:cubicBezTo>
                                    <a:cubicBezTo>
                                      <a:pt x="362876" y="172121"/>
                                      <a:pt x="363615" y="178031"/>
                                      <a:pt x="363984" y="184310"/>
                                    </a:cubicBezTo>
                                    <a:cubicBezTo>
                                      <a:pt x="364353" y="190589"/>
                                      <a:pt x="364353" y="196499"/>
                                      <a:pt x="364353" y="202778"/>
                                    </a:cubicBezTo>
                                    <a:cubicBezTo>
                                      <a:pt x="363984" y="209057"/>
                                      <a:pt x="363615" y="214967"/>
                                      <a:pt x="362876" y="221246"/>
                                    </a:cubicBezTo>
                                    <a:cubicBezTo>
                                      <a:pt x="362138" y="227155"/>
                                      <a:pt x="361031" y="233434"/>
                                      <a:pt x="359554" y="239344"/>
                                    </a:cubicBezTo>
                                    <a:cubicBezTo>
                                      <a:pt x="358077" y="245254"/>
                                      <a:pt x="356601" y="251164"/>
                                      <a:pt x="354755" y="257073"/>
                                    </a:cubicBezTo>
                                    <a:cubicBezTo>
                                      <a:pt x="352909" y="262983"/>
                                      <a:pt x="350694" y="268523"/>
                                      <a:pt x="348110" y="274064"/>
                                    </a:cubicBezTo>
                                    <a:cubicBezTo>
                                      <a:pt x="345526" y="279604"/>
                                      <a:pt x="342942" y="284775"/>
                                      <a:pt x="339989" y="290316"/>
                                    </a:cubicBezTo>
                                    <a:cubicBezTo>
                                      <a:pt x="337036" y="295487"/>
                                      <a:pt x="333713" y="300658"/>
                                      <a:pt x="330391" y="305459"/>
                                    </a:cubicBezTo>
                                    <a:cubicBezTo>
                                      <a:pt x="327069" y="310261"/>
                                      <a:pt x="323377" y="315063"/>
                                      <a:pt x="319316" y="319495"/>
                                    </a:cubicBezTo>
                                    <a:cubicBezTo>
                                      <a:pt x="315256" y="323927"/>
                                      <a:pt x="311195" y="328360"/>
                                      <a:pt x="306765" y="332053"/>
                                    </a:cubicBezTo>
                                    <a:cubicBezTo>
                                      <a:pt x="302335" y="336116"/>
                                      <a:pt x="297906" y="339810"/>
                                      <a:pt x="293107" y="343503"/>
                                    </a:cubicBezTo>
                                    <a:cubicBezTo>
                                      <a:pt x="288308" y="347197"/>
                                      <a:pt x="283509" y="350521"/>
                                      <a:pt x="278341" y="353476"/>
                                    </a:cubicBezTo>
                                    <a:cubicBezTo>
                                      <a:pt x="273172" y="356431"/>
                                      <a:pt x="268004" y="359386"/>
                                      <a:pt x="262836" y="361602"/>
                                    </a:cubicBezTo>
                                    <a:cubicBezTo>
                                      <a:pt x="257668" y="364187"/>
                                      <a:pt x="252131" y="366403"/>
                                      <a:pt x="246593" y="368250"/>
                                    </a:cubicBezTo>
                                    <a:cubicBezTo>
                                      <a:pt x="241056" y="370097"/>
                                      <a:pt x="235519" y="371944"/>
                                      <a:pt x="229612" y="373052"/>
                                    </a:cubicBezTo>
                                    <a:cubicBezTo>
                                      <a:pt x="223706" y="374529"/>
                                      <a:pt x="218169" y="375268"/>
                                      <a:pt x="212262" y="376007"/>
                                    </a:cubicBezTo>
                                    <a:cubicBezTo>
                                      <a:pt x="206356" y="376745"/>
                                      <a:pt x="200449" y="377115"/>
                                      <a:pt x="194543" y="377484"/>
                                    </a:cubicBezTo>
                                    <a:cubicBezTo>
                                      <a:pt x="188637" y="377484"/>
                                      <a:pt x="182730" y="377484"/>
                                      <a:pt x="176824" y="377115"/>
                                    </a:cubicBezTo>
                                    <a:cubicBezTo>
                                      <a:pt x="170917" y="376745"/>
                                      <a:pt x="165011" y="376007"/>
                                      <a:pt x="159104" y="374899"/>
                                    </a:cubicBezTo>
                                    <a:cubicBezTo>
                                      <a:pt x="153198" y="373791"/>
                                      <a:pt x="147292" y="372313"/>
                                      <a:pt x="141385" y="370836"/>
                                    </a:cubicBezTo>
                                    <a:cubicBezTo>
                                      <a:pt x="135479" y="368989"/>
                                      <a:pt x="129941" y="367142"/>
                                      <a:pt x="124404" y="364926"/>
                                    </a:cubicBezTo>
                                    <a:cubicBezTo>
                                      <a:pt x="118867" y="362710"/>
                                      <a:pt x="113330" y="360124"/>
                                      <a:pt x="107792" y="357539"/>
                                    </a:cubicBezTo>
                                    <a:cubicBezTo>
                                      <a:pt x="102255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989" y="101574"/>
                                      <a:pt x="342573" y="106745"/>
                                      <a:pt x="345526" y="112654"/>
                                    </a:cubicBezTo>
                                    <a:lnTo>
                                      <a:pt x="345526" y="11265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Prostoročno: oblika 192"/>
                            <wps:cNvSpPr/>
                            <wps:spPr>
                              <a:xfrm>
                                <a:off x="713293" y="117049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7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7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3" name="Prostoročno: oblika 193"/>
                            <wps:cNvSpPr/>
                            <wps:spPr>
                              <a:xfrm>
                                <a:off x="713293" y="117049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7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7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4" name="Prostoročno: oblika 194"/>
                            <wps:cNvSpPr/>
                            <wps:spPr>
                              <a:xfrm>
                                <a:off x="1141048" y="94297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5" name="Prostoročno: oblika 195"/>
                            <wps:cNvSpPr/>
                            <wps:spPr>
                              <a:xfrm>
                                <a:off x="1141048" y="94297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138" y="17138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Prostoročno: oblika 196"/>
                            <wps:cNvSpPr/>
                            <wps:spPr>
                              <a:xfrm>
                                <a:off x="1661644" y="728374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773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1728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076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7" name="Prostoročno: oblika 197"/>
                            <wps:cNvSpPr/>
                            <wps:spPr>
                              <a:xfrm>
                                <a:off x="1661644" y="728374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8" name="Prostoročno: oblika 198"/>
                            <wps:cNvSpPr/>
                            <wps:spPr>
                              <a:xfrm>
                                <a:off x="2015938" y="34350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803 w 363983"/>
                                  <a:gd name="connsiteY58" fmla="*/ 29179 h 377114"/>
                                  <a:gd name="connsiteX59" fmla="*/ 287938 w 363983"/>
                                  <a:gd name="connsiteY59" fmla="*/ 39891 h 377114"/>
                                  <a:gd name="connsiteX60" fmla="*/ 301966 w 363983"/>
                                  <a:gd name="connsiteY60" fmla="*/ 52080 h 377114"/>
                                  <a:gd name="connsiteX61" fmla="*/ 314886 w 363983"/>
                                  <a:gd name="connsiteY61" fmla="*/ 65376 h 377114"/>
                                  <a:gd name="connsiteX62" fmla="*/ 326330 w 363983"/>
                                  <a:gd name="connsiteY62" fmla="*/ 80151 h 377114"/>
                                  <a:gd name="connsiteX63" fmla="*/ 336666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39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" name="Prostoročno: oblika 199"/>
                            <wps:cNvSpPr/>
                            <wps:spPr>
                              <a:xfrm>
                                <a:off x="2015938" y="34350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803 w 363983"/>
                                  <a:gd name="connsiteY58" fmla="*/ 29179 h 377114"/>
                                  <a:gd name="connsiteX59" fmla="*/ 287938 w 363983"/>
                                  <a:gd name="connsiteY59" fmla="*/ 39891 h 377114"/>
                                  <a:gd name="connsiteX60" fmla="*/ 301966 w 363983"/>
                                  <a:gd name="connsiteY60" fmla="*/ 52080 h 377114"/>
                                  <a:gd name="connsiteX61" fmla="*/ 314886 w 363983"/>
                                  <a:gd name="connsiteY61" fmla="*/ 65376 h 377114"/>
                                  <a:gd name="connsiteX62" fmla="*/ 326330 w 363983"/>
                                  <a:gd name="connsiteY62" fmla="*/ 80151 h 377114"/>
                                  <a:gd name="connsiteX63" fmla="*/ 336666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8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467" y="22900"/>
                                      <a:pt x="267635" y="25855"/>
                                      <a:pt x="272803" y="29179"/>
                                    </a:cubicBezTo>
                                    <a:cubicBezTo>
                                      <a:pt x="277971" y="32504"/>
                                      <a:pt x="283139" y="36197"/>
                                      <a:pt x="287938" y="39891"/>
                                    </a:cubicBezTo>
                                    <a:cubicBezTo>
                                      <a:pt x="292737" y="43584"/>
                                      <a:pt x="297536" y="47647"/>
                                      <a:pt x="301966" y="52080"/>
                                    </a:cubicBezTo>
                                    <a:cubicBezTo>
                                      <a:pt x="306396" y="56512"/>
                                      <a:pt x="310826" y="60944"/>
                                      <a:pt x="314886" y="65376"/>
                                    </a:cubicBezTo>
                                    <a:cubicBezTo>
                                      <a:pt x="318947" y="70178"/>
                                      <a:pt x="322639" y="74980"/>
                                      <a:pt x="326330" y="80151"/>
                                    </a:cubicBezTo>
                                    <a:cubicBezTo>
                                      <a:pt x="330022" y="85322"/>
                                      <a:pt x="333344" y="90493"/>
                                      <a:pt x="336666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0" name="Prostoročno: oblika 200"/>
                            <wps:cNvSpPr/>
                            <wps:spPr>
                              <a:xfrm>
                                <a:off x="308241" y="1723281"/>
                                <a:ext cx="529237" cy="548786"/>
                              </a:xfrm>
                              <a:custGeom>
                                <a:avLst/>
                                <a:gdLst>
                                  <a:gd name="connsiteX0" fmla="*/ 501677 w 529237"/>
                                  <a:gd name="connsiteY0" fmla="*/ 163771 h 548786"/>
                                  <a:gd name="connsiteX1" fmla="*/ 512014 w 529237"/>
                                  <a:gd name="connsiteY1" fmla="*/ 188887 h 548786"/>
                                  <a:gd name="connsiteX2" fmla="*/ 520135 w 529237"/>
                                  <a:gd name="connsiteY2" fmla="*/ 214742 h 548786"/>
                                  <a:gd name="connsiteX3" fmla="*/ 525672 w 529237"/>
                                  <a:gd name="connsiteY3" fmla="*/ 241336 h 548786"/>
                                  <a:gd name="connsiteX4" fmla="*/ 528625 w 529237"/>
                                  <a:gd name="connsiteY4" fmla="*/ 268299 h 548786"/>
                                  <a:gd name="connsiteX5" fmla="*/ 528995 w 529237"/>
                                  <a:gd name="connsiteY5" fmla="*/ 295262 h 548786"/>
                                  <a:gd name="connsiteX6" fmla="*/ 526780 w 529237"/>
                                  <a:gd name="connsiteY6" fmla="*/ 321856 h 548786"/>
                                  <a:gd name="connsiteX7" fmla="*/ 521981 w 529237"/>
                                  <a:gd name="connsiteY7" fmla="*/ 348081 h 548786"/>
                                  <a:gd name="connsiteX8" fmla="*/ 514967 w 529237"/>
                                  <a:gd name="connsiteY8" fmla="*/ 373566 h 548786"/>
                                  <a:gd name="connsiteX9" fmla="*/ 505369 w 529237"/>
                                  <a:gd name="connsiteY9" fmla="*/ 398313 h 548786"/>
                                  <a:gd name="connsiteX10" fmla="*/ 493556 w 529237"/>
                                  <a:gd name="connsiteY10" fmla="*/ 421583 h 548786"/>
                                  <a:gd name="connsiteX11" fmla="*/ 479528 w 529237"/>
                                  <a:gd name="connsiteY11" fmla="*/ 443744 h 548786"/>
                                  <a:gd name="connsiteX12" fmla="*/ 463286 w 529237"/>
                                  <a:gd name="connsiteY12" fmla="*/ 464059 h 548786"/>
                                  <a:gd name="connsiteX13" fmla="*/ 445197 w 529237"/>
                                  <a:gd name="connsiteY13" fmla="*/ 482527 h 548786"/>
                                  <a:gd name="connsiteX14" fmla="*/ 425263 w 529237"/>
                                  <a:gd name="connsiteY14" fmla="*/ 499148 h 548786"/>
                                  <a:gd name="connsiteX15" fmla="*/ 403852 w 529237"/>
                                  <a:gd name="connsiteY15" fmla="*/ 513553 h 548786"/>
                                  <a:gd name="connsiteX16" fmla="*/ 381334 w 529237"/>
                                  <a:gd name="connsiteY16" fmla="*/ 525742 h 548786"/>
                                  <a:gd name="connsiteX17" fmla="*/ 357708 w 529237"/>
                                  <a:gd name="connsiteY17" fmla="*/ 535345 h 548786"/>
                                  <a:gd name="connsiteX18" fmla="*/ 332975 w 529237"/>
                                  <a:gd name="connsiteY18" fmla="*/ 542363 h 548786"/>
                                  <a:gd name="connsiteX19" fmla="*/ 307503 w 529237"/>
                                  <a:gd name="connsiteY19" fmla="*/ 546795 h 548786"/>
                                  <a:gd name="connsiteX20" fmla="*/ 281663 w 529237"/>
                                  <a:gd name="connsiteY20" fmla="*/ 548642 h 548786"/>
                                  <a:gd name="connsiteX21" fmla="*/ 255822 w 529237"/>
                                  <a:gd name="connsiteY21" fmla="*/ 547903 h 548786"/>
                                  <a:gd name="connsiteX22" fmla="*/ 229982 w 529237"/>
                                  <a:gd name="connsiteY22" fmla="*/ 544579 h 548786"/>
                                  <a:gd name="connsiteX23" fmla="*/ 204510 w 529237"/>
                                  <a:gd name="connsiteY23" fmla="*/ 538669 h 548786"/>
                                  <a:gd name="connsiteX24" fmla="*/ 179408 w 529237"/>
                                  <a:gd name="connsiteY24" fmla="*/ 530174 h 548786"/>
                                  <a:gd name="connsiteX25" fmla="*/ 155413 w 529237"/>
                                  <a:gd name="connsiteY25" fmla="*/ 519093 h 548786"/>
                                  <a:gd name="connsiteX26" fmla="*/ 132156 w 529237"/>
                                  <a:gd name="connsiteY26" fmla="*/ 505796 h 548786"/>
                                  <a:gd name="connsiteX27" fmla="*/ 110376 w 529237"/>
                                  <a:gd name="connsiteY27" fmla="*/ 490283 h 548786"/>
                                  <a:gd name="connsiteX28" fmla="*/ 90073 w 529237"/>
                                  <a:gd name="connsiteY28" fmla="*/ 472554 h 548786"/>
                                  <a:gd name="connsiteX29" fmla="*/ 71246 w 529237"/>
                                  <a:gd name="connsiteY29" fmla="*/ 452978 h 548786"/>
                                  <a:gd name="connsiteX30" fmla="*/ 54265 w 529237"/>
                                  <a:gd name="connsiteY30" fmla="*/ 431555 h 548786"/>
                                  <a:gd name="connsiteX31" fmla="*/ 39499 w 529237"/>
                                  <a:gd name="connsiteY31" fmla="*/ 408655 h 548786"/>
                                  <a:gd name="connsiteX32" fmla="*/ 26948 w 529237"/>
                                  <a:gd name="connsiteY32" fmla="*/ 384647 h 548786"/>
                                  <a:gd name="connsiteX33" fmla="*/ 16612 w 529237"/>
                                  <a:gd name="connsiteY33" fmla="*/ 359531 h 548786"/>
                                  <a:gd name="connsiteX34" fmla="*/ 8490 w 529237"/>
                                  <a:gd name="connsiteY34" fmla="*/ 333675 h 548786"/>
                                  <a:gd name="connsiteX35" fmla="*/ 2953 w 529237"/>
                                  <a:gd name="connsiteY35" fmla="*/ 307082 h 548786"/>
                                  <a:gd name="connsiteX36" fmla="*/ 0 w 529237"/>
                                  <a:gd name="connsiteY36" fmla="*/ 280119 h 548786"/>
                                  <a:gd name="connsiteX37" fmla="*/ 0 w 529237"/>
                                  <a:gd name="connsiteY37" fmla="*/ 253525 h 548786"/>
                                  <a:gd name="connsiteX38" fmla="*/ 2215 w 529237"/>
                                  <a:gd name="connsiteY38" fmla="*/ 226931 h 548786"/>
                                  <a:gd name="connsiteX39" fmla="*/ 7014 w 529237"/>
                                  <a:gd name="connsiteY39" fmla="*/ 200706 h 548786"/>
                                  <a:gd name="connsiteX40" fmla="*/ 14028 w 529237"/>
                                  <a:gd name="connsiteY40" fmla="*/ 175221 h 548786"/>
                                  <a:gd name="connsiteX41" fmla="*/ 23626 w 529237"/>
                                  <a:gd name="connsiteY41" fmla="*/ 150474 h 548786"/>
                                  <a:gd name="connsiteX42" fmla="*/ 35439 w 529237"/>
                                  <a:gd name="connsiteY42" fmla="*/ 127204 h 548786"/>
                                  <a:gd name="connsiteX43" fmla="*/ 49466 w 529237"/>
                                  <a:gd name="connsiteY43" fmla="*/ 105043 h 548786"/>
                                  <a:gd name="connsiteX44" fmla="*/ 65709 w 529237"/>
                                  <a:gd name="connsiteY44" fmla="*/ 84728 h 548786"/>
                                  <a:gd name="connsiteX45" fmla="*/ 83797 w 529237"/>
                                  <a:gd name="connsiteY45" fmla="*/ 66260 h 548786"/>
                                  <a:gd name="connsiteX46" fmla="*/ 103732 w 529237"/>
                                  <a:gd name="connsiteY46" fmla="*/ 49639 h 548786"/>
                                  <a:gd name="connsiteX47" fmla="*/ 125142 w 529237"/>
                                  <a:gd name="connsiteY47" fmla="*/ 35234 h 548786"/>
                                  <a:gd name="connsiteX48" fmla="*/ 147661 w 529237"/>
                                  <a:gd name="connsiteY48" fmla="*/ 23045 h 548786"/>
                                  <a:gd name="connsiteX49" fmla="*/ 171286 w 529237"/>
                                  <a:gd name="connsiteY49" fmla="*/ 13442 h 548786"/>
                                  <a:gd name="connsiteX50" fmla="*/ 196020 w 529237"/>
                                  <a:gd name="connsiteY50" fmla="*/ 6424 h 548786"/>
                                  <a:gd name="connsiteX51" fmla="*/ 221491 w 529237"/>
                                  <a:gd name="connsiteY51" fmla="*/ 1992 h 548786"/>
                                  <a:gd name="connsiteX52" fmla="*/ 247332 w 529237"/>
                                  <a:gd name="connsiteY52" fmla="*/ 145 h 548786"/>
                                  <a:gd name="connsiteX53" fmla="*/ 273172 w 529237"/>
                                  <a:gd name="connsiteY53" fmla="*/ 884 h 548786"/>
                                  <a:gd name="connsiteX54" fmla="*/ 299013 w 529237"/>
                                  <a:gd name="connsiteY54" fmla="*/ 4208 h 548786"/>
                                  <a:gd name="connsiteX55" fmla="*/ 324484 w 529237"/>
                                  <a:gd name="connsiteY55" fmla="*/ 10118 h 548786"/>
                                  <a:gd name="connsiteX56" fmla="*/ 349587 w 529237"/>
                                  <a:gd name="connsiteY56" fmla="*/ 18613 h 548786"/>
                                  <a:gd name="connsiteX57" fmla="*/ 373582 w 529237"/>
                                  <a:gd name="connsiteY57" fmla="*/ 29694 h 548786"/>
                                  <a:gd name="connsiteX58" fmla="*/ 396838 w 529237"/>
                                  <a:gd name="connsiteY58" fmla="*/ 42990 h 548786"/>
                                  <a:gd name="connsiteX59" fmla="*/ 418618 w 529237"/>
                                  <a:gd name="connsiteY59" fmla="*/ 58504 h 548786"/>
                                  <a:gd name="connsiteX60" fmla="*/ 438922 w 529237"/>
                                  <a:gd name="connsiteY60" fmla="*/ 76233 h 548786"/>
                                  <a:gd name="connsiteX61" fmla="*/ 457748 w 529237"/>
                                  <a:gd name="connsiteY61" fmla="*/ 95809 h 548786"/>
                                  <a:gd name="connsiteX62" fmla="*/ 474729 w 529237"/>
                                  <a:gd name="connsiteY62" fmla="*/ 117232 h 548786"/>
                                  <a:gd name="connsiteX63" fmla="*/ 489495 w 529237"/>
                                  <a:gd name="connsiteY63" fmla="*/ 140132 h 548786"/>
                                  <a:gd name="connsiteX64" fmla="*/ 501677 w 529237"/>
                                  <a:gd name="connsiteY64" fmla="*/ 163771 h 548786"/>
                                  <a:gd name="connsiteX65" fmla="*/ 501677 w 529237"/>
                                  <a:gd name="connsiteY65" fmla="*/ 163771 h 54878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237" h="548786">
                                    <a:moveTo>
                                      <a:pt x="501677" y="163771"/>
                                    </a:moveTo>
                                    <a:cubicBezTo>
                                      <a:pt x="505369" y="171897"/>
                                      <a:pt x="509060" y="180392"/>
                                      <a:pt x="512014" y="188887"/>
                                    </a:cubicBezTo>
                                    <a:cubicBezTo>
                                      <a:pt x="514967" y="197382"/>
                                      <a:pt x="517551" y="206247"/>
                                      <a:pt x="520135" y="214742"/>
                                    </a:cubicBezTo>
                                    <a:cubicBezTo>
                                      <a:pt x="522350" y="223607"/>
                                      <a:pt x="524196" y="232471"/>
                                      <a:pt x="525672" y="241336"/>
                                    </a:cubicBezTo>
                                    <a:cubicBezTo>
                                      <a:pt x="527149" y="250200"/>
                                      <a:pt x="528256" y="259065"/>
                                      <a:pt x="528625" y="268299"/>
                                    </a:cubicBezTo>
                                    <a:cubicBezTo>
                                      <a:pt x="529364" y="277164"/>
                                      <a:pt x="529364" y="286398"/>
                                      <a:pt x="528995" y="295262"/>
                                    </a:cubicBezTo>
                                    <a:cubicBezTo>
                                      <a:pt x="528625" y="304127"/>
                                      <a:pt x="527887" y="312991"/>
                                      <a:pt x="526780" y="321856"/>
                                    </a:cubicBezTo>
                                    <a:cubicBezTo>
                                      <a:pt x="525672" y="330721"/>
                                      <a:pt x="524196" y="339585"/>
                                      <a:pt x="521981" y="348081"/>
                                    </a:cubicBezTo>
                                    <a:cubicBezTo>
                                      <a:pt x="520135" y="356576"/>
                                      <a:pt x="517551" y="365440"/>
                                      <a:pt x="514967" y="373566"/>
                                    </a:cubicBezTo>
                                    <a:cubicBezTo>
                                      <a:pt x="512014" y="382061"/>
                                      <a:pt x="509060" y="390187"/>
                                      <a:pt x="505369" y="398313"/>
                                    </a:cubicBezTo>
                                    <a:cubicBezTo>
                                      <a:pt x="501677" y="406439"/>
                                      <a:pt x="497986" y="414196"/>
                                      <a:pt x="493556" y="421583"/>
                                    </a:cubicBezTo>
                                    <a:cubicBezTo>
                                      <a:pt x="489126" y="429339"/>
                                      <a:pt x="484696" y="436357"/>
                                      <a:pt x="479528" y="443744"/>
                                    </a:cubicBezTo>
                                    <a:cubicBezTo>
                                      <a:pt x="474360" y="450762"/>
                                      <a:pt x="469192" y="457780"/>
                                      <a:pt x="463286" y="464059"/>
                                    </a:cubicBezTo>
                                    <a:cubicBezTo>
                                      <a:pt x="457748" y="470707"/>
                                      <a:pt x="451473" y="476617"/>
                                      <a:pt x="445197" y="482527"/>
                                    </a:cubicBezTo>
                                    <a:cubicBezTo>
                                      <a:pt x="438922" y="488437"/>
                                      <a:pt x="432277" y="493977"/>
                                      <a:pt x="425263" y="499148"/>
                                    </a:cubicBezTo>
                                    <a:cubicBezTo>
                                      <a:pt x="418249" y="504319"/>
                                      <a:pt x="411235" y="509121"/>
                                      <a:pt x="403852" y="513553"/>
                                    </a:cubicBezTo>
                                    <a:cubicBezTo>
                                      <a:pt x="396469" y="517985"/>
                                      <a:pt x="389086" y="522048"/>
                                      <a:pt x="381334" y="525742"/>
                                    </a:cubicBezTo>
                                    <a:cubicBezTo>
                                      <a:pt x="373582" y="529435"/>
                                      <a:pt x="365460" y="532390"/>
                                      <a:pt x="357708" y="535345"/>
                                    </a:cubicBezTo>
                                    <a:cubicBezTo>
                                      <a:pt x="349587" y="538300"/>
                                      <a:pt x="341465" y="540516"/>
                                      <a:pt x="332975" y="542363"/>
                                    </a:cubicBezTo>
                                    <a:cubicBezTo>
                                      <a:pt x="324484" y="544210"/>
                                      <a:pt x="315994" y="545687"/>
                                      <a:pt x="307503" y="546795"/>
                                    </a:cubicBezTo>
                                    <a:cubicBezTo>
                                      <a:pt x="299013" y="547903"/>
                                      <a:pt x="290522" y="548642"/>
                                      <a:pt x="281663" y="548642"/>
                                    </a:cubicBezTo>
                                    <a:cubicBezTo>
                                      <a:pt x="273172" y="549011"/>
                                      <a:pt x="264313" y="548642"/>
                                      <a:pt x="255822" y="547903"/>
                                    </a:cubicBezTo>
                                    <a:cubicBezTo>
                                      <a:pt x="247332" y="547165"/>
                                      <a:pt x="238472" y="546056"/>
                                      <a:pt x="229982" y="544579"/>
                                    </a:cubicBezTo>
                                    <a:cubicBezTo>
                                      <a:pt x="221491" y="543102"/>
                                      <a:pt x="213001" y="540885"/>
                                      <a:pt x="204510" y="538669"/>
                                    </a:cubicBezTo>
                                    <a:cubicBezTo>
                                      <a:pt x="196020" y="536084"/>
                                      <a:pt x="187898" y="533498"/>
                                      <a:pt x="179408" y="530174"/>
                                    </a:cubicBezTo>
                                    <a:cubicBezTo>
                                      <a:pt x="171286" y="526850"/>
                                      <a:pt x="163165" y="523156"/>
                                      <a:pt x="155413" y="519093"/>
                                    </a:cubicBezTo>
                                    <a:cubicBezTo>
                                      <a:pt x="147661" y="515030"/>
                                      <a:pt x="139909" y="510598"/>
                                      <a:pt x="132156" y="505796"/>
                                    </a:cubicBezTo>
                                    <a:cubicBezTo>
                                      <a:pt x="124773" y="500995"/>
                                      <a:pt x="117390" y="495824"/>
                                      <a:pt x="110376" y="490283"/>
                                    </a:cubicBezTo>
                                    <a:cubicBezTo>
                                      <a:pt x="103362" y="484743"/>
                                      <a:pt x="96718" y="478833"/>
                                      <a:pt x="90073" y="472554"/>
                                    </a:cubicBezTo>
                                    <a:cubicBezTo>
                                      <a:pt x="83428" y="466275"/>
                                      <a:pt x="77153" y="459627"/>
                                      <a:pt x="71246" y="452978"/>
                                    </a:cubicBezTo>
                                    <a:cubicBezTo>
                                      <a:pt x="65340" y="446330"/>
                                      <a:pt x="59803" y="438943"/>
                                      <a:pt x="54265" y="431555"/>
                                    </a:cubicBezTo>
                                    <a:cubicBezTo>
                                      <a:pt x="49097" y="424168"/>
                                      <a:pt x="43929" y="416412"/>
                                      <a:pt x="39499" y="408655"/>
                                    </a:cubicBezTo>
                                    <a:cubicBezTo>
                                      <a:pt x="35069" y="400899"/>
                                      <a:pt x="30640" y="392773"/>
                                      <a:pt x="26948" y="384647"/>
                                    </a:cubicBezTo>
                                    <a:cubicBezTo>
                                      <a:pt x="23257" y="376521"/>
                                      <a:pt x="19565" y="368026"/>
                                      <a:pt x="16612" y="359531"/>
                                    </a:cubicBezTo>
                                    <a:cubicBezTo>
                                      <a:pt x="13659" y="351035"/>
                                      <a:pt x="11075" y="342171"/>
                                      <a:pt x="8490" y="333675"/>
                                    </a:cubicBezTo>
                                    <a:cubicBezTo>
                                      <a:pt x="6276" y="324811"/>
                                      <a:pt x="4430" y="315946"/>
                                      <a:pt x="2953" y="307082"/>
                                    </a:cubicBezTo>
                                    <a:cubicBezTo>
                                      <a:pt x="1477" y="298217"/>
                                      <a:pt x="369" y="289353"/>
                                      <a:pt x="0" y="280119"/>
                                    </a:cubicBezTo>
                                    <a:cubicBezTo>
                                      <a:pt x="0" y="271254"/>
                                      <a:pt x="0" y="262389"/>
                                      <a:pt x="0" y="253525"/>
                                    </a:cubicBezTo>
                                    <a:cubicBezTo>
                                      <a:pt x="369" y="244660"/>
                                      <a:pt x="1107" y="235796"/>
                                      <a:pt x="2215" y="226931"/>
                                    </a:cubicBezTo>
                                    <a:cubicBezTo>
                                      <a:pt x="3322" y="218066"/>
                                      <a:pt x="4799" y="209202"/>
                                      <a:pt x="7014" y="200706"/>
                                    </a:cubicBezTo>
                                    <a:cubicBezTo>
                                      <a:pt x="8860" y="192211"/>
                                      <a:pt x="11444" y="183347"/>
                                      <a:pt x="14028" y="175221"/>
                                    </a:cubicBezTo>
                                    <a:cubicBezTo>
                                      <a:pt x="16981" y="166725"/>
                                      <a:pt x="19934" y="158600"/>
                                      <a:pt x="23626" y="150474"/>
                                    </a:cubicBezTo>
                                    <a:cubicBezTo>
                                      <a:pt x="27317" y="142348"/>
                                      <a:pt x="31009" y="134591"/>
                                      <a:pt x="35439" y="127204"/>
                                    </a:cubicBezTo>
                                    <a:cubicBezTo>
                                      <a:pt x="39868" y="119448"/>
                                      <a:pt x="44298" y="112430"/>
                                      <a:pt x="49466" y="105043"/>
                                    </a:cubicBezTo>
                                    <a:cubicBezTo>
                                      <a:pt x="54634" y="98025"/>
                                      <a:pt x="59803" y="91007"/>
                                      <a:pt x="65709" y="84728"/>
                                    </a:cubicBezTo>
                                    <a:cubicBezTo>
                                      <a:pt x="71246" y="78080"/>
                                      <a:pt x="77522" y="72170"/>
                                      <a:pt x="83797" y="66260"/>
                                    </a:cubicBezTo>
                                    <a:cubicBezTo>
                                      <a:pt x="90073" y="60350"/>
                                      <a:pt x="96718" y="54810"/>
                                      <a:pt x="103732" y="49639"/>
                                    </a:cubicBezTo>
                                    <a:cubicBezTo>
                                      <a:pt x="110746" y="44468"/>
                                      <a:pt x="117759" y="39666"/>
                                      <a:pt x="125142" y="35234"/>
                                    </a:cubicBezTo>
                                    <a:cubicBezTo>
                                      <a:pt x="132525" y="30802"/>
                                      <a:pt x="139909" y="26739"/>
                                      <a:pt x="147661" y="23045"/>
                                    </a:cubicBezTo>
                                    <a:cubicBezTo>
                                      <a:pt x="155413" y="19352"/>
                                      <a:pt x="163534" y="16397"/>
                                      <a:pt x="171286" y="13442"/>
                                    </a:cubicBezTo>
                                    <a:cubicBezTo>
                                      <a:pt x="179408" y="10487"/>
                                      <a:pt x="187529" y="8271"/>
                                      <a:pt x="196020" y="6424"/>
                                    </a:cubicBezTo>
                                    <a:cubicBezTo>
                                      <a:pt x="204510" y="4577"/>
                                      <a:pt x="213001" y="3100"/>
                                      <a:pt x="221491" y="1992"/>
                                    </a:cubicBezTo>
                                    <a:cubicBezTo>
                                      <a:pt x="229982" y="884"/>
                                      <a:pt x="238472" y="145"/>
                                      <a:pt x="247332" y="145"/>
                                    </a:cubicBezTo>
                                    <a:cubicBezTo>
                                      <a:pt x="255822" y="-224"/>
                                      <a:pt x="264682" y="145"/>
                                      <a:pt x="273172" y="884"/>
                                    </a:cubicBezTo>
                                    <a:cubicBezTo>
                                      <a:pt x="281663" y="1622"/>
                                      <a:pt x="290522" y="2730"/>
                                      <a:pt x="299013" y="4208"/>
                                    </a:cubicBezTo>
                                    <a:cubicBezTo>
                                      <a:pt x="307503" y="5685"/>
                                      <a:pt x="315994" y="7901"/>
                                      <a:pt x="324484" y="10118"/>
                                    </a:cubicBezTo>
                                    <a:cubicBezTo>
                                      <a:pt x="332975" y="12334"/>
                                      <a:pt x="341096" y="15289"/>
                                      <a:pt x="349587" y="18613"/>
                                    </a:cubicBezTo>
                                    <a:cubicBezTo>
                                      <a:pt x="357708" y="21937"/>
                                      <a:pt x="365829" y="25631"/>
                                      <a:pt x="373582" y="29694"/>
                                    </a:cubicBezTo>
                                    <a:cubicBezTo>
                                      <a:pt x="381334" y="33756"/>
                                      <a:pt x="389086" y="38189"/>
                                      <a:pt x="396838" y="42990"/>
                                    </a:cubicBezTo>
                                    <a:cubicBezTo>
                                      <a:pt x="404221" y="47792"/>
                                      <a:pt x="411604" y="52963"/>
                                      <a:pt x="418618" y="58504"/>
                                    </a:cubicBezTo>
                                    <a:cubicBezTo>
                                      <a:pt x="425632" y="64044"/>
                                      <a:pt x="432277" y="69954"/>
                                      <a:pt x="438922" y="76233"/>
                                    </a:cubicBezTo>
                                    <a:cubicBezTo>
                                      <a:pt x="445566" y="82512"/>
                                      <a:pt x="451842" y="89160"/>
                                      <a:pt x="457748" y="95809"/>
                                    </a:cubicBezTo>
                                    <a:cubicBezTo>
                                      <a:pt x="463655" y="102457"/>
                                      <a:pt x="469192" y="109844"/>
                                      <a:pt x="474729" y="117232"/>
                                    </a:cubicBezTo>
                                    <a:cubicBezTo>
                                      <a:pt x="479897" y="124619"/>
                                      <a:pt x="485065" y="132375"/>
                                      <a:pt x="489495" y="140132"/>
                                    </a:cubicBezTo>
                                    <a:cubicBezTo>
                                      <a:pt x="493556" y="147519"/>
                                      <a:pt x="497617" y="155645"/>
                                      <a:pt x="501677" y="163771"/>
                                    </a:cubicBezTo>
                                    <a:lnTo>
                                      <a:pt x="501677" y="16377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1" name="Prostoročno: oblika 201"/>
                            <wps:cNvSpPr/>
                            <wps:spPr>
                              <a:xfrm>
                                <a:off x="308241" y="1723281"/>
                                <a:ext cx="529237" cy="548786"/>
                              </a:xfrm>
                              <a:custGeom>
                                <a:avLst/>
                                <a:gdLst>
                                  <a:gd name="connsiteX0" fmla="*/ 501677 w 529237"/>
                                  <a:gd name="connsiteY0" fmla="*/ 163771 h 548786"/>
                                  <a:gd name="connsiteX1" fmla="*/ 512014 w 529237"/>
                                  <a:gd name="connsiteY1" fmla="*/ 188887 h 548786"/>
                                  <a:gd name="connsiteX2" fmla="*/ 520135 w 529237"/>
                                  <a:gd name="connsiteY2" fmla="*/ 214742 h 548786"/>
                                  <a:gd name="connsiteX3" fmla="*/ 525672 w 529237"/>
                                  <a:gd name="connsiteY3" fmla="*/ 241336 h 548786"/>
                                  <a:gd name="connsiteX4" fmla="*/ 528625 w 529237"/>
                                  <a:gd name="connsiteY4" fmla="*/ 268299 h 548786"/>
                                  <a:gd name="connsiteX5" fmla="*/ 528995 w 529237"/>
                                  <a:gd name="connsiteY5" fmla="*/ 295262 h 548786"/>
                                  <a:gd name="connsiteX6" fmla="*/ 526780 w 529237"/>
                                  <a:gd name="connsiteY6" fmla="*/ 321856 h 548786"/>
                                  <a:gd name="connsiteX7" fmla="*/ 521981 w 529237"/>
                                  <a:gd name="connsiteY7" fmla="*/ 348081 h 548786"/>
                                  <a:gd name="connsiteX8" fmla="*/ 514967 w 529237"/>
                                  <a:gd name="connsiteY8" fmla="*/ 373566 h 548786"/>
                                  <a:gd name="connsiteX9" fmla="*/ 505369 w 529237"/>
                                  <a:gd name="connsiteY9" fmla="*/ 398313 h 548786"/>
                                  <a:gd name="connsiteX10" fmla="*/ 493556 w 529237"/>
                                  <a:gd name="connsiteY10" fmla="*/ 421583 h 548786"/>
                                  <a:gd name="connsiteX11" fmla="*/ 479528 w 529237"/>
                                  <a:gd name="connsiteY11" fmla="*/ 443744 h 548786"/>
                                  <a:gd name="connsiteX12" fmla="*/ 463286 w 529237"/>
                                  <a:gd name="connsiteY12" fmla="*/ 464059 h 548786"/>
                                  <a:gd name="connsiteX13" fmla="*/ 445197 w 529237"/>
                                  <a:gd name="connsiteY13" fmla="*/ 482527 h 548786"/>
                                  <a:gd name="connsiteX14" fmla="*/ 425263 w 529237"/>
                                  <a:gd name="connsiteY14" fmla="*/ 499148 h 548786"/>
                                  <a:gd name="connsiteX15" fmla="*/ 403852 w 529237"/>
                                  <a:gd name="connsiteY15" fmla="*/ 513553 h 548786"/>
                                  <a:gd name="connsiteX16" fmla="*/ 381334 w 529237"/>
                                  <a:gd name="connsiteY16" fmla="*/ 525742 h 548786"/>
                                  <a:gd name="connsiteX17" fmla="*/ 357708 w 529237"/>
                                  <a:gd name="connsiteY17" fmla="*/ 535345 h 548786"/>
                                  <a:gd name="connsiteX18" fmla="*/ 332975 w 529237"/>
                                  <a:gd name="connsiteY18" fmla="*/ 542363 h 548786"/>
                                  <a:gd name="connsiteX19" fmla="*/ 307503 w 529237"/>
                                  <a:gd name="connsiteY19" fmla="*/ 546795 h 548786"/>
                                  <a:gd name="connsiteX20" fmla="*/ 281663 w 529237"/>
                                  <a:gd name="connsiteY20" fmla="*/ 548642 h 548786"/>
                                  <a:gd name="connsiteX21" fmla="*/ 255822 w 529237"/>
                                  <a:gd name="connsiteY21" fmla="*/ 547903 h 548786"/>
                                  <a:gd name="connsiteX22" fmla="*/ 229982 w 529237"/>
                                  <a:gd name="connsiteY22" fmla="*/ 544579 h 548786"/>
                                  <a:gd name="connsiteX23" fmla="*/ 204510 w 529237"/>
                                  <a:gd name="connsiteY23" fmla="*/ 538669 h 548786"/>
                                  <a:gd name="connsiteX24" fmla="*/ 179408 w 529237"/>
                                  <a:gd name="connsiteY24" fmla="*/ 530174 h 548786"/>
                                  <a:gd name="connsiteX25" fmla="*/ 155413 w 529237"/>
                                  <a:gd name="connsiteY25" fmla="*/ 519093 h 548786"/>
                                  <a:gd name="connsiteX26" fmla="*/ 132156 w 529237"/>
                                  <a:gd name="connsiteY26" fmla="*/ 505796 h 548786"/>
                                  <a:gd name="connsiteX27" fmla="*/ 110376 w 529237"/>
                                  <a:gd name="connsiteY27" fmla="*/ 490283 h 548786"/>
                                  <a:gd name="connsiteX28" fmla="*/ 90073 w 529237"/>
                                  <a:gd name="connsiteY28" fmla="*/ 472554 h 548786"/>
                                  <a:gd name="connsiteX29" fmla="*/ 71246 w 529237"/>
                                  <a:gd name="connsiteY29" fmla="*/ 452978 h 548786"/>
                                  <a:gd name="connsiteX30" fmla="*/ 54265 w 529237"/>
                                  <a:gd name="connsiteY30" fmla="*/ 431555 h 548786"/>
                                  <a:gd name="connsiteX31" fmla="*/ 39499 w 529237"/>
                                  <a:gd name="connsiteY31" fmla="*/ 408655 h 548786"/>
                                  <a:gd name="connsiteX32" fmla="*/ 26948 w 529237"/>
                                  <a:gd name="connsiteY32" fmla="*/ 384647 h 548786"/>
                                  <a:gd name="connsiteX33" fmla="*/ 16612 w 529237"/>
                                  <a:gd name="connsiteY33" fmla="*/ 359531 h 548786"/>
                                  <a:gd name="connsiteX34" fmla="*/ 8490 w 529237"/>
                                  <a:gd name="connsiteY34" fmla="*/ 333675 h 548786"/>
                                  <a:gd name="connsiteX35" fmla="*/ 2953 w 529237"/>
                                  <a:gd name="connsiteY35" fmla="*/ 307082 h 548786"/>
                                  <a:gd name="connsiteX36" fmla="*/ 0 w 529237"/>
                                  <a:gd name="connsiteY36" fmla="*/ 280119 h 548786"/>
                                  <a:gd name="connsiteX37" fmla="*/ 0 w 529237"/>
                                  <a:gd name="connsiteY37" fmla="*/ 253525 h 548786"/>
                                  <a:gd name="connsiteX38" fmla="*/ 2215 w 529237"/>
                                  <a:gd name="connsiteY38" fmla="*/ 226931 h 548786"/>
                                  <a:gd name="connsiteX39" fmla="*/ 7014 w 529237"/>
                                  <a:gd name="connsiteY39" fmla="*/ 200706 h 548786"/>
                                  <a:gd name="connsiteX40" fmla="*/ 14028 w 529237"/>
                                  <a:gd name="connsiteY40" fmla="*/ 175221 h 548786"/>
                                  <a:gd name="connsiteX41" fmla="*/ 23626 w 529237"/>
                                  <a:gd name="connsiteY41" fmla="*/ 150474 h 548786"/>
                                  <a:gd name="connsiteX42" fmla="*/ 35439 w 529237"/>
                                  <a:gd name="connsiteY42" fmla="*/ 127204 h 548786"/>
                                  <a:gd name="connsiteX43" fmla="*/ 49466 w 529237"/>
                                  <a:gd name="connsiteY43" fmla="*/ 105043 h 548786"/>
                                  <a:gd name="connsiteX44" fmla="*/ 65709 w 529237"/>
                                  <a:gd name="connsiteY44" fmla="*/ 84728 h 548786"/>
                                  <a:gd name="connsiteX45" fmla="*/ 83797 w 529237"/>
                                  <a:gd name="connsiteY45" fmla="*/ 66260 h 548786"/>
                                  <a:gd name="connsiteX46" fmla="*/ 103732 w 529237"/>
                                  <a:gd name="connsiteY46" fmla="*/ 49639 h 548786"/>
                                  <a:gd name="connsiteX47" fmla="*/ 125142 w 529237"/>
                                  <a:gd name="connsiteY47" fmla="*/ 35234 h 548786"/>
                                  <a:gd name="connsiteX48" fmla="*/ 147661 w 529237"/>
                                  <a:gd name="connsiteY48" fmla="*/ 23045 h 548786"/>
                                  <a:gd name="connsiteX49" fmla="*/ 171286 w 529237"/>
                                  <a:gd name="connsiteY49" fmla="*/ 13442 h 548786"/>
                                  <a:gd name="connsiteX50" fmla="*/ 196020 w 529237"/>
                                  <a:gd name="connsiteY50" fmla="*/ 6424 h 548786"/>
                                  <a:gd name="connsiteX51" fmla="*/ 221491 w 529237"/>
                                  <a:gd name="connsiteY51" fmla="*/ 1992 h 548786"/>
                                  <a:gd name="connsiteX52" fmla="*/ 247332 w 529237"/>
                                  <a:gd name="connsiteY52" fmla="*/ 145 h 548786"/>
                                  <a:gd name="connsiteX53" fmla="*/ 273172 w 529237"/>
                                  <a:gd name="connsiteY53" fmla="*/ 884 h 548786"/>
                                  <a:gd name="connsiteX54" fmla="*/ 299013 w 529237"/>
                                  <a:gd name="connsiteY54" fmla="*/ 4208 h 548786"/>
                                  <a:gd name="connsiteX55" fmla="*/ 324484 w 529237"/>
                                  <a:gd name="connsiteY55" fmla="*/ 10118 h 548786"/>
                                  <a:gd name="connsiteX56" fmla="*/ 349587 w 529237"/>
                                  <a:gd name="connsiteY56" fmla="*/ 18613 h 548786"/>
                                  <a:gd name="connsiteX57" fmla="*/ 373582 w 529237"/>
                                  <a:gd name="connsiteY57" fmla="*/ 29694 h 548786"/>
                                  <a:gd name="connsiteX58" fmla="*/ 396838 w 529237"/>
                                  <a:gd name="connsiteY58" fmla="*/ 42990 h 548786"/>
                                  <a:gd name="connsiteX59" fmla="*/ 418618 w 529237"/>
                                  <a:gd name="connsiteY59" fmla="*/ 58504 h 548786"/>
                                  <a:gd name="connsiteX60" fmla="*/ 438922 w 529237"/>
                                  <a:gd name="connsiteY60" fmla="*/ 76233 h 548786"/>
                                  <a:gd name="connsiteX61" fmla="*/ 457748 w 529237"/>
                                  <a:gd name="connsiteY61" fmla="*/ 95809 h 548786"/>
                                  <a:gd name="connsiteX62" fmla="*/ 474729 w 529237"/>
                                  <a:gd name="connsiteY62" fmla="*/ 117232 h 548786"/>
                                  <a:gd name="connsiteX63" fmla="*/ 489495 w 529237"/>
                                  <a:gd name="connsiteY63" fmla="*/ 140132 h 548786"/>
                                  <a:gd name="connsiteX64" fmla="*/ 501677 w 529237"/>
                                  <a:gd name="connsiteY64" fmla="*/ 163771 h 548786"/>
                                  <a:gd name="connsiteX65" fmla="*/ 501677 w 529237"/>
                                  <a:gd name="connsiteY65" fmla="*/ 163771 h 54878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237" h="548786">
                                    <a:moveTo>
                                      <a:pt x="501677" y="163771"/>
                                    </a:moveTo>
                                    <a:cubicBezTo>
                                      <a:pt x="505369" y="171897"/>
                                      <a:pt x="509060" y="180392"/>
                                      <a:pt x="512014" y="188887"/>
                                    </a:cubicBezTo>
                                    <a:cubicBezTo>
                                      <a:pt x="514967" y="197382"/>
                                      <a:pt x="517551" y="206247"/>
                                      <a:pt x="520135" y="214742"/>
                                    </a:cubicBezTo>
                                    <a:cubicBezTo>
                                      <a:pt x="522350" y="223607"/>
                                      <a:pt x="524196" y="232471"/>
                                      <a:pt x="525672" y="241336"/>
                                    </a:cubicBezTo>
                                    <a:cubicBezTo>
                                      <a:pt x="527149" y="250200"/>
                                      <a:pt x="528256" y="259065"/>
                                      <a:pt x="528625" y="268299"/>
                                    </a:cubicBezTo>
                                    <a:cubicBezTo>
                                      <a:pt x="529364" y="277164"/>
                                      <a:pt x="529364" y="286398"/>
                                      <a:pt x="528995" y="295262"/>
                                    </a:cubicBezTo>
                                    <a:cubicBezTo>
                                      <a:pt x="528625" y="304127"/>
                                      <a:pt x="527887" y="312991"/>
                                      <a:pt x="526780" y="321856"/>
                                    </a:cubicBezTo>
                                    <a:cubicBezTo>
                                      <a:pt x="525672" y="330721"/>
                                      <a:pt x="524196" y="339585"/>
                                      <a:pt x="521981" y="348081"/>
                                    </a:cubicBezTo>
                                    <a:cubicBezTo>
                                      <a:pt x="520135" y="356576"/>
                                      <a:pt x="517551" y="365440"/>
                                      <a:pt x="514967" y="373566"/>
                                    </a:cubicBezTo>
                                    <a:cubicBezTo>
                                      <a:pt x="512014" y="382061"/>
                                      <a:pt x="509060" y="390187"/>
                                      <a:pt x="505369" y="398313"/>
                                    </a:cubicBezTo>
                                    <a:cubicBezTo>
                                      <a:pt x="501677" y="406439"/>
                                      <a:pt x="497986" y="414196"/>
                                      <a:pt x="493556" y="421583"/>
                                    </a:cubicBezTo>
                                    <a:cubicBezTo>
                                      <a:pt x="489126" y="429339"/>
                                      <a:pt x="484696" y="436357"/>
                                      <a:pt x="479528" y="443744"/>
                                    </a:cubicBezTo>
                                    <a:cubicBezTo>
                                      <a:pt x="474360" y="450762"/>
                                      <a:pt x="469192" y="457780"/>
                                      <a:pt x="463286" y="464059"/>
                                    </a:cubicBezTo>
                                    <a:cubicBezTo>
                                      <a:pt x="457748" y="470707"/>
                                      <a:pt x="451473" y="476617"/>
                                      <a:pt x="445197" y="482527"/>
                                    </a:cubicBezTo>
                                    <a:cubicBezTo>
                                      <a:pt x="438922" y="488437"/>
                                      <a:pt x="432277" y="493977"/>
                                      <a:pt x="425263" y="499148"/>
                                    </a:cubicBezTo>
                                    <a:cubicBezTo>
                                      <a:pt x="418249" y="504319"/>
                                      <a:pt x="411235" y="509121"/>
                                      <a:pt x="403852" y="513553"/>
                                    </a:cubicBezTo>
                                    <a:cubicBezTo>
                                      <a:pt x="396469" y="517985"/>
                                      <a:pt x="389086" y="522048"/>
                                      <a:pt x="381334" y="525742"/>
                                    </a:cubicBezTo>
                                    <a:cubicBezTo>
                                      <a:pt x="373582" y="529435"/>
                                      <a:pt x="365460" y="532390"/>
                                      <a:pt x="357708" y="535345"/>
                                    </a:cubicBezTo>
                                    <a:cubicBezTo>
                                      <a:pt x="349587" y="538300"/>
                                      <a:pt x="341465" y="540516"/>
                                      <a:pt x="332975" y="542363"/>
                                    </a:cubicBezTo>
                                    <a:cubicBezTo>
                                      <a:pt x="324484" y="544210"/>
                                      <a:pt x="315994" y="545687"/>
                                      <a:pt x="307503" y="546795"/>
                                    </a:cubicBezTo>
                                    <a:cubicBezTo>
                                      <a:pt x="299013" y="547903"/>
                                      <a:pt x="290522" y="548642"/>
                                      <a:pt x="281663" y="548642"/>
                                    </a:cubicBezTo>
                                    <a:cubicBezTo>
                                      <a:pt x="273172" y="549011"/>
                                      <a:pt x="264313" y="548642"/>
                                      <a:pt x="255822" y="547903"/>
                                    </a:cubicBezTo>
                                    <a:cubicBezTo>
                                      <a:pt x="247332" y="547165"/>
                                      <a:pt x="238472" y="546056"/>
                                      <a:pt x="229982" y="544579"/>
                                    </a:cubicBezTo>
                                    <a:cubicBezTo>
                                      <a:pt x="221491" y="543102"/>
                                      <a:pt x="213001" y="540885"/>
                                      <a:pt x="204510" y="538669"/>
                                    </a:cubicBezTo>
                                    <a:cubicBezTo>
                                      <a:pt x="196020" y="536084"/>
                                      <a:pt x="187898" y="533498"/>
                                      <a:pt x="179408" y="530174"/>
                                    </a:cubicBezTo>
                                    <a:cubicBezTo>
                                      <a:pt x="171286" y="526850"/>
                                      <a:pt x="163165" y="523156"/>
                                      <a:pt x="155413" y="519093"/>
                                    </a:cubicBezTo>
                                    <a:cubicBezTo>
                                      <a:pt x="147661" y="515030"/>
                                      <a:pt x="139909" y="510598"/>
                                      <a:pt x="132156" y="505796"/>
                                    </a:cubicBezTo>
                                    <a:cubicBezTo>
                                      <a:pt x="124773" y="500995"/>
                                      <a:pt x="117390" y="495824"/>
                                      <a:pt x="110376" y="490283"/>
                                    </a:cubicBezTo>
                                    <a:cubicBezTo>
                                      <a:pt x="103362" y="484743"/>
                                      <a:pt x="96718" y="478833"/>
                                      <a:pt x="90073" y="472554"/>
                                    </a:cubicBezTo>
                                    <a:cubicBezTo>
                                      <a:pt x="83428" y="466275"/>
                                      <a:pt x="77153" y="459627"/>
                                      <a:pt x="71246" y="452978"/>
                                    </a:cubicBezTo>
                                    <a:cubicBezTo>
                                      <a:pt x="65340" y="446330"/>
                                      <a:pt x="59803" y="438943"/>
                                      <a:pt x="54265" y="431555"/>
                                    </a:cubicBezTo>
                                    <a:cubicBezTo>
                                      <a:pt x="49097" y="424168"/>
                                      <a:pt x="43929" y="416412"/>
                                      <a:pt x="39499" y="408655"/>
                                    </a:cubicBezTo>
                                    <a:cubicBezTo>
                                      <a:pt x="35069" y="400899"/>
                                      <a:pt x="30640" y="392773"/>
                                      <a:pt x="26948" y="384647"/>
                                    </a:cubicBezTo>
                                    <a:cubicBezTo>
                                      <a:pt x="23257" y="376521"/>
                                      <a:pt x="19565" y="368026"/>
                                      <a:pt x="16612" y="359531"/>
                                    </a:cubicBezTo>
                                    <a:cubicBezTo>
                                      <a:pt x="13659" y="351035"/>
                                      <a:pt x="11075" y="342171"/>
                                      <a:pt x="8490" y="333675"/>
                                    </a:cubicBezTo>
                                    <a:cubicBezTo>
                                      <a:pt x="6276" y="324811"/>
                                      <a:pt x="4430" y="315946"/>
                                      <a:pt x="2953" y="307082"/>
                                    </a:cubicBezTo>
                                    <a:cubicBezTo>
                                      <a:pt x="1477" y="298217"/>
                                      <a:pt x="369" y="289353"/>
                                      <a:pt x="0" y="280119"/>
                                    </a:cubicBezTo>
                                    <a:cubicBezTo>
                                      <a:pt x="0" y="271254"/>
                                      <a:pt x="0" y="262389"/>
                                      <a:pt x="0" y="253525"/>
                                    </a:cubicBezTo>
                                    <a:cubicBezTo>
                                      <a:pt x="369" y="244660"/>
                                      <a:pt x="1107" y="235796"/>
                                      <a:pt x="2215" y="226931"/>
                                    </a:cubicBezTo>
                                    <a:cubicBezTo>
                                      <a:pt x="3322" y="218066"/>
                                      <a:pt x="4799" y="209202"/>
                                      <a:pt x="7014" y="200706"/>
                                    </a:cubicBezTo>
                                    <a:cubicBezTo>
                                      <a:pt x="8860" y="192211"/>
                                      <a:pt x="11444" y="183347"/>
                                      <a:pt x="14028" y="175221"/>
                                    </a:cubicBezTo>
                                    <a:cubicBezTo>
                                      <a:pt x="16981" y="166725"/>
                                      <a:pt x="19934" y="158600"/>
                                      <a:pt x="23626" y="150474"/>
                                    </a:cubicBezTo>
                                    <a:cubicBezTo>
                                      <a:pt x="27317" y="142348"/>
                                      <a:pt x="31009" y="134591"/>
                                      <a:pt x="35439" y="127204"/>
                                    </a:cubicBezTo>
                                    <a:cubicBezTo>
                                      <a:pt x="39868" y="119448"/>
                                      <a:pt x="44298" y="112430"/>
                                      <a:pt x="49466" y="105043"/>
                                    </a:cubicBezTo>
                                    <a:cubicBezTo>
                                      <a:pt x="54634" y="98025"/>
                                      <a:pt x="59803" y="91007"/>
                                      <a:pt x="65709" y="84728"/>
                                    </a:cubicBezTo>
                                    <a:cubicBezTo>
                                      <a:pt x="71246" y="78080"/>
                                      <a:pt x="77522" y="72170"/>
                                      <a:pt x="83797" y="66260"/>
                                    </a:cubicBezTo>
                                    <a:cubicBezTo>
                                      <a:pt x="90073" y="60350"/>
                                      <a:pt x="96718" y="54810"/>
                                      <a:pt x="103732" y="49639"/>
                                    </a:cubicBezTo>
                                    <a:cubicBezTo>
                                      <a:pt x="110746" y="44468"/>
                                      <a:pt x="117759" y="39666"/>
                                      <a:pt x="125142" y="35234"/>
                                    </a:cubicBezTo>
                                    <a:cubicBezTo>
                                      <a:pt x="132525" y="30802"/>
                                      <a:pt x="139909" y="26739"/>
                                      <a:pt x="147661" y="23045"/>
                                    </a:cubicBezTo>
                                    <a:cubicBezTo>
                                      <a:pt x="155413" y="19352"/>
                                      <a:pt x="163534" y="16397"/>
                                      <a:pt x="171286" y="13442"/>
                                    </a:cubicBezTo>
                                    <a:cubicBezTo>
                                      <a:pt x="179408" y="10487"/>
                                      <a:pt x="187529" y="8271"/>
                                      <a:pt x="196020" y="6424"/>
                                    </a:cubicBezTo>
                                    <a:cubicBezTo>
                                      <a:pt x="204510" y="4577"/>
                                      <a:pt x="213001" y="3100"/>
                                      <a:pt x="221491" y="1992"/>
                                    </a:cubicBezTo>
                                    <a:cubicBezTo>
                                      <a:pt x="229982" y="884"/>
                                      <a:pt x="238472" y="145"/>
                                      <a:pt x="247332" y="145"/>
                                    </a:cubicBezTo>
                                    <a:cubicBezTo>
                                      <a:pt x="255822" y="-224"/>
                                      <a:pt x="264682" y="145"/>
                                      <a:pt x="273172" y="884"/>
                                    </a:cubicBezTo>
                                    <a:cubicBezTo>
                                      <a:pt x="281663" y="1622"/>
                                      <a:pt x="290522" y="2730"/>
                                      <a:pt x="299013" y="4208"/>
                                    </a:cubicBezTo>
                                    <a:cubicBezTo>
                                      <a:pt x="307503" y="5685"/>
                                      <a:pt x="315994" y="7901"/>
                                      <a:pt x="324484" y="10118"/>
                                    </a:cubicBezTo>
                                    <a:cubicBezTo>
                                      <a:pt x="332975" y="12334"/>
                                      <a:pt x="341096" y="15289"/>
                                      <a:pt x="349587" y="18613"/>
                                    </a:cubicBezTo>
                                    <a:cubicBezTo>
                                      <a:pt x="357708" y="21937"/>
                                      <a:pt x="365829" y="25631"/>
                                      <a:pt x="373582" y="29694"/>
                                    </a:cubicBezTo>
                                    <a:cubicBezTo>
                                      <a:pt x="381334" y="33756"/>
                                      <a:pt x="389086" y="38189"/>
                                      <a:pt x="396838" y="42990"/>
                                    </a:cubicBezTo>
                                    <a:cubicBezTo>
                                      <a:pt x="404221" y="47792"/>
                                      <a:pt x="411604" y="52963"/>
                                      <a:pt x="418618" y="58504"/>
                                    </a:cubicBezTo>
                                    <a:cubicBezTo>
                                      <a:pt x="425632" y="64044"/>
                                      <a:pt x="432277" y="69954"/>
                                      <a:pt x="438922" y="76233"/>
                                    </a:cubicBezTo>
                                    <a:cubicBezTo>
                                      <a:pt x="445566" y="82512"/>
                                      <a:pt x="451842" y="89160"/>
                                      <a:pt x="457748" y="95809"/>
                                    </a:cubicBezTo>
                                    <a:cubicBezTo>
                                      <a:pt x="463655" y="102457"/>
                                      <a:pt x="469192" y="109844"/>
                                      <a:pt x="474729" y="117232"/>
                                    </a:cubicBezTo>
                                    <a:cubicBezTo>
                                      <a:pt x="479897" y="124619"/>
                                      <a:pt x="485065" y="132375"/>
                                      <a:pt x="489495" y="140132"/>
                                    </a:cubicBezTo>
                                    <a:cubicBezTo>
                                      <a:pt x="493556" y="147519"/>
                                      <a:pt x="497617" y="155645"/>
                                      <a:pt x="501677" y="163771"/>
                                    </a:cubicBezTo>
                                    <a:lnTo>
                                      <a:pt x="501677" y="16377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2" name="Prostoročno: oblika 202"/>
                            <wps:cNvSpPr/>
                            <wps:spPr>
                              <a:xfrm>
                                <a:off x="938753" y="1553890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69809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3" name="Prostoročno: oblika 203"/>
                            <wps:cNvSpPr/>
                            <wps:spPr>
                              <a:xfrm>
                                <a:off x="938753" y="1553890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" name="Prostoročno: oblika 204"/>
                            <wps:cNvSpPr/>
                            <wps:spPr>
                              <a:xfrm>
                                <a:off x="1422065" y="145231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8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8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" name="Prostoročno: oblika 205"/>
                            <wps:cNvSpPr/>
                            <wps:spPr>
                              <a:xfrm>
                                <a:off x="1422065" y="1452316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8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705" y="20462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646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8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6" name="Prostoročno: oblika 206"/>
                            <wps:cNvSpPr/>
                            <wps:spPr>
                              <a:xfrm>
                                <a:off x="1738705" y="1180838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6 h 377114"/>
                                  <a:gd name="connsiteX55" fmla="*/ 222968 w 363983"/>
                                  <a:gd name="connsiteY55" fmla="*/ 6649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8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0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9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" name="Prostoročno: oblika 207"/>
                            <wps:cNvSpPr/>
                            <wps:spPr>
                              <a:xfrm>
                                <a:off x="1738705" y="1180838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50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6 h 377114"/>
                                  <a:gd name="connsiteX55" fmla="*/ 222968 w 363983"/>
                                  <a:gd name="connsiteY55" fmla="*/ 6649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8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6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6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9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8" name="Prostoročno: oblika 208"/>
                            <wps:cNvSpPr/>
                            <wps:spPr>
                              <a:xfrm>
                                <a:off x="2203963" y="83866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6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7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4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4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8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1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6" y="215111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6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7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4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4"/>
                                    </a:cubicBezTo>
                                    <a:cubicBezTo>
                                      <a:pt x="350199" y="538669"/>
                                      <a:pt x="342077" y="540885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8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4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1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4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7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9" name="Prostoročno: oblika 209"/>
                            <wps:cNvSpPr/>
                            <wps:spPr>
                              <a:xfrm>
                                <a:off x="2203963" y="838667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6 w 529848"/>
                                  <a:gd name="connsiteY2" fmla="*/ 215111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6 h 549156"/>
                                  <a:gd name="connsiteX9" fmla="*/ 505981 w 529848"/>
                                  <a:gd name="connsiteY9" fmla="*/ 398683 h 549156"/>
                                  <a:gd name="connsiteX10" fmla="*/ 494167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4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4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4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8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2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1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1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1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2" y="206616"/>
                                      <a:pt x="520746" y="215111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378" y="356945"/>
                                      <a:pt x="518162" y="365810"/>
                                      <a:pt x="515578" y="373936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1" y="398683"/>
                                    </a:cubicBezTo>
                                    <a:cubicBezTo>
                                      <a:pt x="502289" y="406808"/>
                                      <a:pt x="498597" y="414565"/>
                                      <a:pt x="494167" y="421952"/>
                                    </a:cubicBezTo>
                                    <a:cubicBezTo>
                                      <a:pt x="489738" y="429709"/>
                                      <a:pt x="485308" y="436726"/>
                                      <a:pt x="480140" y="444114"/>
                                    </a:cubicBezTo>
                                    <a:cubicBezTo>
                                      <a:pt x="474972" y="451131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4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4"/>
                                    </a:cubicBezTo>
                                    <a:cubicBezTo>
                                      <a:pt x="350199" y="538669"/>
                                      <a:pt x="342077" y="540885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4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8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8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2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600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80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4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7"/>
                                      <a:pt x="389329" y="38189"/>
                                      <a:pt x="397081" y="42991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4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1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167" y="147888"/>
                                      <a:pt x="498597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0" name="Prostoročno: oblika 210"/>
                            <wps:cNvSpPr/>
                            <wps:spPr>
                              <a:xfrm>
                                <a:off x="661520" y="2390856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2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2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8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8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0 h 377114"/>
                                  <a:gd name="connsiteX60" fmla="*/ 301597 w 363983"/>
                                  <a:gd name="connsiteY60" fmla="*/ 52079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3"/>
                                      <a:pt x="360661" y="159563"/>
                                      <a:pt x="361400" y="165472"/>
                                    </a:cubicBezTo>
                                    <a:cubicBezTo>
                                      <a:pt x="362507" y="171751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19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4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48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2"/>
                                    </a:cubicBezTo>
                                    <a:cubicBezTo>
                                      <a:pt x="223337" y="374160"/>
                                      <a:pt x="217800" y="374898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19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0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5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7"/>
                                      <a:pt x="1477" y="156238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1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4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0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79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1" name="Prostoročno: oblika 211"/>
                            <wps:cNvSpPr/>
                            <wps:spPr>
                              <a:xfrm>
                                <a:off x="661520" y="2390856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2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4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2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8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8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8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0 h 377114"/>
                                  <a:gd name="connsiteX60" fmla="*/ 301597 w 363983"/>
                                  <a:gd name="connsiteY60" fmla="*/ 52079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3"/>
                                      <a:pt x="360661" y="159563"/>
                                      <a:pt x="361400" y="165472"/>
                                    </a:cubicBezTo>
                                    <a:cubicBezTo>
                                      <a:pt x="362507" y="171751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19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7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4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4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2"/>
                                    </a:cubicBezTo>
                                    <a:cubicBezTo>
                                      <a:pt x="223337" y="374160"/>
                                      <a:pt x="217800" y="374898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19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8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0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3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5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7"/>
                                      <a:pt x="1477" y="156238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8"/>
                                    </a:cubicBezTo>
                                    <a:cubicBezTo>
                                      <a:pt x="27317" y="81997"/>
                                      <a:pt x="30640" y="76826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1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4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4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8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3"/>
                                      <a:pt x="282770" y="36197"/>
                                      <a:pt x="287569" y="39890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79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2" name="Prostoročno: oblika 212"/>
                            <wps:cNvSpPr/>
                            <wps:spPr>
                              <a:xfrm>
                                <a:off x="1182485" y="2176259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3343" y="74610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8715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3" name="Prostoročno: oblika 213"/>
                            <wps:cNvSpPr/>
                            <wps:spPr>
                              <a:xfrm>
                                <a:off x="1182485" y="2176259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6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7773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6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20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6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4" name="Prostoročno: oblika 214"/>
                            <wps:cNvSpPr/>
                            <wps:spPr>
                              <a:xfrm>
                                <a:off x="1537069" y="1790838"/>
                                <a:ext cx="363676" cy="377844"/>
                              </a:xfrm>
                              <a:custGeom>
                                <a:avLst/>
                                <a:gdLst>
                                  <a:gd name="connsiteX0" fmla="*/ 344867 w 363676"/>
                                  <a:gd name="connsiteY0" fmla="*/ 112835 h 377844"/>
                                  <a:gd name="connsiteX1" fmla="*/ 262546 w 363676"/>
                                  <a:gd name="connsiteY1" fmla="*/ 361782 h 377844"/>
                                  <a:gd name="connsiteX2" fmla="*/ 18906 w 363676"/>
                                  <a:gd name="connsiteY2" fmla="*/ 265010 h 377844"/>
                                  <a:gd name="connsiteX3" fmla="*/ 101227 w 363676"/>
                                  <a:gd name="connsiteY3" fmla="*/ 16063 h 377844"/>
                                  <a:gd name="connsiteX4" fmla="*/ 344867 w 363676"/>
                                  <a:gd name="connsiteY4" fmla="*/ 112835 h 377844"/>
                                  <a:gd name="connsiteX5" fmla="*/ 344867 w 363676"/>
                                  <a:gd name="connsiteY5" fmla="*/ 112835 h 3778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63676" h="377844">
                                    <a:moveTo>
                                      <a:pt x="344867" y="112835"/>
                                    </a:moveTo>
                                    <a:cubicBezTo>
                                      <a:pt x="389165" y="208129"/>
                                      <a:pt x="352619" y="319675"/>
                                      <a:pt x="262546" y="361782"/>
                                    </a:cubicBezTo>
                                    <a:cubicBezTo>
                                      <a:pt x="172473" y="403889"/>
                                      <a:pt x="63573" y="360305"/>
                                      <a:pt x="18906" y="265010"/>
                                    </a:cubicBezTo>
                                    <a:cubicBezTo>
                                      <a:pt x="-25761" y="169346"/>
                                      <a:pt x="11523" y="58170"/>
                                      <a:pt x="101227" y="16063"/>
                                    </a:cubicBezTo>
                                    <a:cubicBezTo>
                                      <a:pt x="190931" y="-26044"/>
                                      <a:pt x="300200" y="17540"/>
                                      <a:pt x="344867" y="112835"/>
                                    </a:cubicBezTo>
                                    <a:lnTo>
                                      <a:pt x="344867" y="11283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5" name="Prostoročno: oblika 215"/>
                            <wps:cNvSpPr/>
                            <wps:spPr>
                              <a:xfrm>
                                <a:off x="1537069" y="1790838"/>
                                <a:ext cx="363676" cy="377844"/>
                              </a:xfrm>
                              <a:custGeom>
                                <a:avLst/>
                                <a:gdLst>
                                  <a:gd name="connsiteX0" fmla="*/ 344867 w 363676"/>
                                  <a:gd name="connsiteY0" fmla="*/ 112835 h 377844"/>
                                  <a:gd name="connsiteX1" fmla="*/ 262546 w 363676"/>
                                  <a:gd name="connsiteY1" fmla="*/ 361782 h 377844"/>
                                  <a:gd name="connsiteX2" fmla="*/ 18906 w 363676"/>
                                  <a:gd name="connsiteY2" fmla="*/ 265010 h 377844"/>
                                  <a:gd name="connsiteX3" fmla="*/ 101227 w 363676"/>
                                  <a:gd name="connsiteY3" fmla="*/ 16063 h 377844"/>
                                  <a:gd name="connsiteX4" fmla="*/ 344867 w 363676"/>
                                  <a:gd name="connsiteY4" fmla="*/ 112835 h 377844"/>
                                  <a:gd name="connsiteX5" fmla="*/ 344867 w 363676"/>
                                  <a:gd name="connsiteY5" fmla="*/ 112835 h 3778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63676" h="377844">
                                    <a:moveTo>
                                      <a:pt x="344867" y="112835"/>
                                    </a:moveTo>
                                    <a:cubicBezTo>
                                      <a:pt x="389165" y="208129"/>
                                      <a:pt x="352619" y="319675"/>
                                      <a:pt x="262546" y="361782"/>
                                    </a:cubicBezTo>
                                    <a:cubicBezTo>
                                      <a:pt x="172473" y="403889"/>
                                      <a:pt x="63573" y="360305"/>
                                      <a:pt x="18906" y="265010"/>
                                    </a:cubicBezTo>
                                    <a:cubicBezTo>
                                      <a:pt x="-25761" y="169346"/>
                                      <a:pt x="11523" y="58170"/>
                                      <a:pt x="101227" y="16063"/>
                                    </a:cubicBezTo>
                                    <a:cubicBezTo>
                                      <a:pt x="190931" y="-26044"/>
                                      <a:pt x="300200" y="17540"/>
                                      <a:pt x="344867" y="112835"/>
                                    </a:cubicBezTo>
                                    <a:lnTo>
                                      <a:pt x="344867" y="11283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6" name="Prostoročno: oblika 216"/>
                            <wps:cNvSpPr/>
                            <wps:spPr>
                              <a:xfrm>
                                <a:off x="2130467" y="173413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727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7" name="Prostoročno: oblika 217"/>
                            <wps:cNvSpPr/>
                            <wps:spPr>
                              <a:xfrm>
                                <a:off x="2130467" y="173413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1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6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5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0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2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1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6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8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6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5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0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3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8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70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6" y="46909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8" name="Prostoročno: oblika 218"/>
                            <wps:cNvSpPr/>
                            <wps:spPr>
                              <a:xfrm>
                                <a:off x="2558222" y="150624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399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3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7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49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6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6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2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0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7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1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399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1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3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799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7"/>
                                    </a:cubicBezTo>
                                    <a:cubicBezTo>
                                      <a:pt x="135109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49" y="347936"/>
                                    </a:cubicBezTo>
                                    <a:cubicBezTo>
                                      <a:pt x="86381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6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2" y="259290"/>
                                      <a:pt x="13658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6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6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8" y="108961"/>
                                      <a:pt x="16242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39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0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7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531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69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9" name="Prostoročno: oblika 219"/>
                            <wps:cNvSpPr/>
                            <wps:spPr>
                              <a:xfrm>
                                <a:off x="2558222" y="150624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399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3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8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7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70 h 377114"/>
                                  <a:gd name="connsiteX26" fmla="*/ 91549 w 363983"/>
                                  <a:gd name="connsiteY26" fmla="*/ 347936 h 377114"/>
                                  <a:gd name="connsiteX27" fmla="*/ 76414 w 363983"/>
                                  <a:gd name="connsiteY27" fmla="*/ 337224 h 377114"/>
                                  <a:gd name="connsiteX28" fmla="*/ 62386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6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2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6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59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0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7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1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399" y="165473"/>
                                    </a:cubicBezTo>
                                    <a:cubicBezTo>
                                      <a:pt x="362507" y="171752"/>
                                      <a:pt x="363245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1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6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39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3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799" y="374899"/>
                                      <a:pt x="211893" y="375638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8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7"/>
                                    </a:cubicBezTo>
                                    <a:cubicBezTo>
                                      <a:pt x="135109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0" y="359755"/>
                                      <a:pt x="107423" y="357170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49" y="347936"/>
                                    </a:cubicBezTo>
                                    <a:cubicBezTo>
                                      <a:pt x="86381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5" y="333531"/>
                                      <a:pt x="66816" y="329468"/>
                                      <a:pt x="62386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2" y="259290"/>
                                      <a:pt x="13658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6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6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8" y="108961"/>
                                      <a:pt x="16242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39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6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0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59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0" y="1477"/>
                                    </a:cubicBezTo>
                                    <a:cubicBezTo>
                                      <a:pt x="157997" y="739"/>
                                      <a:pt x="163903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7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69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0" name="Prostoročno: oblika 220"/>
                            <wps:cNvSpPr/>
                            <wps:spPr>
                              <a:xfrm>
                                <a:off x="942906" y="2900201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2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9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1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1728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834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2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9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40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7"/>
                                      <a:pt x="12090" y="50972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9"/>
                                      <a:pt x="181161" y="49864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1" name="Prostoročno: oblika 221"/>
                            <wps:cNvSpPr/>
                            <wps:spPr>
                              <a:xfrm>
                                <a:off x="942906" y="2900201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90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3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5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4 h 206471"/>
                                  <a:gd name="connsiteX25" fmla="*/ 58603 w 198419"/>
                                  <a:gd name="connsiteY25" fmla="*/ 195391 h 206471"/>
                                  <a:gd name="connsiteX26" fmla="*/ 50112 w 198419"/>
                                  <a:gd name="connsiteY26" fmla="*/ 190220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2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9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9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7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9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9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2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1"/>
                                      <a:pt x="194082" y="77565"/>
                                      <a:pt x="194820" y="80890"/>
                                    </a:cubicBezTo>
                                    <a:cubicBezTo>
                                      <a:pt x="195558" y="84214"/>
                                      <a:pt x="196296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6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2" y="137032"/>
                                      <a:pt x="192974" y="140356"/>
                                    </a:cubicBezTo>
                                    <a:cubicBezTo>
                                      <a:pt x="191867" y="143681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3" y="181355"/>
                                    </a:cubicBezTo>
                                    <a:cubicBezTo>
                                      <a:pt x="164919" y="183571"/>
                                      <a:pt x="162335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8"/>
                                      <a:pt x="151629" y="193175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5"/>
                                      <a:pt x="118775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10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2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7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4"/>
                                    </a:cubicBezTo>
                                    <a:cubicBezTo>
                                      <a:pt x="64878" y="197976"/>
                                      <a:pt x="61556" y="196868"/>
                                      <a:pt x="58603" y="195391"/>
                                    </a:cubicBezTo>
                                    <a:cubicBezTo>
                                      <a:pt x="55650" y="193913"/>
                                      <a:pt x="52696" y="192067"/>
                                      <a:pt x="50112" y="190220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8"/>
                                      <a:pt x="34239" y="177662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9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9"/>
                                    </a:cubicBezTo>
                                    <a:cubicBezTo>
                                      <a:pt x="9137" y="141834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8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7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9"/>
                                    </a:cubicBezTo>
                                    <a:cubicBezTo>
                                      <a:pt x="3599" y="72394"/>
                                      <a:pt x="4338" y="69440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7"/>
                                      <a:pt x="12090" y="50972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3"/>
                                      <a:pt x="31286" y="25116"/>
                                    </a:cubicBezTo>
                                    <a:cubicBezTo>
                                      <a:pt x="33501" y="22900"/>
                                      <a:pt x="36085" y="20684"/>
                                      <a:pt x="38669" y="18837"/>
                                    </a:cubicBezTo>
                                    <a:cubicBezTo>
                                      <a:pt x="41253" y="16991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691" y="1847"/>
                                      <a:pt x="79645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10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9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9"/>
                                      <a:pt x="153844" y="19945"/>
                                      <a:pt x="156428" y="22162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9"/>
                                      <a:pt x="181161" y="49864"/>
                                      <a:pt x="183007" y="52818"/>
                                    </a:cubicBezTo>
                                    <a:cubicBezTo>
                                      <a:pt x="184484" y="55773"/>
                                      <a:pt x="186329" y="58728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2" name="Prostoročno: oblika 222"/>
                            <wps:cNvSpPr/>
                            <wps:spPr>
                              <a:xfrm>
                                <a:off x="1259546" y="262872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5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2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7155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8"/>
                                      <a:pt x="333344" y="300289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967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5"/>
                                    </a:cubicBezTo>
                                    <a:cubicBezTo>
                                      <a:pt x="0" y="186896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8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" name="Prostoročno: oblika 223"/>
                            <wps:cNvSpPr/>
                            <wps:spPr>
                              <a:xfrm>
                                <a:off x="1259546" y="2628723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1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7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6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5 h 377114"/>
                                  <a:gd name="connsiteX37" fmla="*/ 0 w 363983"/>
                                  <a:gd name="connsiteY37" fmla="*/ 174707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1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7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4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5" y="177662"/>
                                      <a:pt x="363615" y="183941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5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8"/>
                                      <a:pt x="333344" y="300289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7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8" y="346827"/>
                                      <a:pt x="283140" y="350152"/>
                                      <a:pt x="277971" y="353107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5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6"/>
                                      <a:pt x="194174" y="377115"/>
                                    </a:cubicBezTo>
                                    <a:cubicBezTo>
                                      <a:pt x="188268" y="377115"/>
                                      <a:pt x="182361" y="377115"/>
                                      <a:pt x="176455" y="376746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2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1"/>
                                      <a:pt x="112961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7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90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5"/>
                                    </a:cubicBezTo>
                                    <a:cubicBezTo>
                                      <a:pt x="0" y="186896"/>
                                      <a:pt x="0" y="180986"/>
                                      <a:pt x="0" y="174707"/>
                                    </a:cubicBezTo>
                                    <a:cubicBezTo>
                                      <a:pt x="369" y="168428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0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6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2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1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7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0835"/>
                                      <a:pt x="342573" y="10637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4" name="Prostoročno: oblika 224"/>
                            <wps:cNvSpPr/>
                            <wps:spPr>
                              <a:xfrm>
                                <a:off x="1724434" y="2286552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2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5 h 549156"/>
                                  <a:gd name="connsiteX9" fmla="*/ 505980 w 529848"/>
                                  <a:gd name="connsiteY9" fmla="*/ 398682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5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3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2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0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3" y="206616"/>
                                      <a:pt x="520747" y="215112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3" y="365810"/>
                                      <a:pt x="515578" y="373935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0" y="398682"/>
                                    </a:cubicBezTo>
                                    <a:cubicBezTo>
                                      <a:pt x="502289" y="406808"/>
                                      <a:pt x="498598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7"/>
                                      <a:pt x="480140" y="444114"/>
                                    </a:cubicBezTo>
                                    <a:cubicBezTo>
                                      <a:pt x="474972" y="451132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5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7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3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599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8025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79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6"/>
                                      <a:pt x="389328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2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537" y="147888"/>
                                      <a:pt x="498598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5" name="Prostoročno: oblika 225"/>
                            <wps:cNvSpPr/>
                            <wps:spPr>
                              <a:xfrm>
                                <a:off x="1724434" y="2286552"/>
                                <a:ext cx="529848" cy="549156"/>
                              </a:xfrm>
                              <a:custGeom>
                                <a:avLst/>
                                <a:gdLst>
                                  <a:gd name="connsiteX0" fmla="*/ 502289 w 529848"/>
                                  <a:gd name="connsiteY0" fmla="*/ 164140 h 549156"/>
                                  <a:gd name="connsiteX1" fmla="*/ 512625 w 529848"/>
                                  <a:gd name="connsiteY1" fmla="*/ 189256 h 549156"/>
                                  <a:gd name="connsiteX2" fmla="*/ 520747 w 529848"/>
                                  <a:gd name="connsiteY2" fmla="*/ 215112 h 549156"/>
                                  <a:gd name="connsiteX3" fmla="*/ 526284 w 529848"/>
                                  <a:gd name="connsiteY3" fmla="*/ 241705 h 549156"/>
                                  <a:gd name="connsiteX4" fmla="*/ 529237 w 529848"/>
                                  <a:gd name="connsiteY4" fmla="*/ 268668 h 549156"/>
                                  <a:gd name="connsiteX5" fmla="*/ 529606 w 529848"/>
                                  <a:gd name="connsiteY5" fmla="*/ 295632 h 549156"/>
                                  <a:gd name="connsiteX6" fmla="*/ 527391 w 529848"/>
                                  <a:gd name="connsiteY6" fmla="*/ 322225 h 549156"/>
                                  <a:gd name="connsiteX7" fmla="*/ 522592 w 529848"/>
                                  <a:gd name="connsiteY7" fmla="*/ 348450 h 549156"/>
                                  <a:gd name="connsiteX8" fmla="*/ 515578 w 529848"/>
                                  <a:gd name="connsiteY8" fmla="*/ 373935 h 549156"/>
                                  <a:gd name="connsiteX9" fmla="*/ 505980 w 529848"/>
                                  <a:gd name="connsiteY9" fmla="*/ 398682 h 549156"/>
                                  <a:gd name="connsiteX10" fmla="*/ 494168 w 529848"/>
                                  <a:gd name="connsiteY10" fmla="*/ 421952 h 549156"/>
                                  <a:gd name="connsiteX11" fmla="*/ 480140 w 529848"/>
                                  <a:gd name="connsiteY11" fmla="*/ 444114 h 549156"/>
                                  <a:gd name="connsiteX12" fmla="*/ 463897 w 529848"/>
                                  <a:gd name="connsiteY12" fmla="*/ 464428 h 549156"/>
                                  <a:gd name="connsiteX13" fmla="*/ 445809 w 529848"/>
                                  <a:gd name="connsiteY13" fmla="*/ 482896 h 549156"/>
                                  <a:gd name="connsiteX14" fmla="*/ 425875 w 529848"/>
                                  <a:gd name="connsiteY14" fmla="*/ 499517 h 549156"/>
                                  <a:gd name="connsiteX15" fmla="*/ 404464 w 529848"/>
                                  <a:gd name="connsiteY15" fmla="*/ 513922 h 549156"/>
                                  <a:gd name="connsiteX16" fmla="*/ 381946 w 529848"/>
                                  <a:gd name="connsiteY16" fmla="*/ 526111 h 549156"/>
                                  <a:gd name="connsiteX17" fmla="*/ 358320 w 529848"/>
                                  <a:gd name="connsiteY17" fmla="*/ 535715 h 549156"/>
                                  <a:gd name="connsiteX18" fmla="*/ 333587 w 529848"/>
                                  <a:gd name="connsiteY18" fmla="*/ 542732 h 549156"/>
                                  <a:gd name="connsiteX19" fmla="*/ 308115 w 529848"/>
                                  <a:gd name="connsiteY19" fmla="*/ 547165 h 549156"/>
                                  <a:gd name="connsiteX20" fmla="*/ 282275 w 529848"/>
                                  <a:gd name="connsiteY20" fmla="*/ 549011 h 549156"/>
                                  <a:gd name="connsiteX21" fmla="*/ 256434 w 529848"/>
                                  <a:gd name="connsiteY21" fmla="*/ 548273 h 549156"/>
                                  <a:gd name="connsiteX22" fmla="*/ 230593 w 529848"/>
                                  <a:gd name="connsiteY22" fmla="*/ 544949 h 549156"/>
                                  <a:gd name="connsiteX23" fmla="*/ 205122 w 529848"/>
                                  <a:gd name="connsiteY23" fmla="*/ 539039 h 549156"/>
                                  <a:gd name="connsiteX24" fmla="*/ 180019 w 529848"/>
                                  <a:gd name="connsiteY24" fmla="*/ 530543 h 549156"/>
                                  <a:gd name="connsiteX25" fmla="*/ 156025 w 529848"/>
                                  <a:gd name="connsiteY25" fmla="*/ 519463 h 549156"/>
                                  <a:gd name="connsiteX26" fmla="*/ 132768 w 529848"/>
                                  <a:gd name="connsiteY26" fmla="*/ 506166 h 549156"/>
                                  <a:gd name="connsiteX27" fmla="*/ 110988 w 529848"/>
                                  <a:gd name="connsiteY27" fmla="*/ 490653 h 549156"/>
                                  <a:gd name="connsiteX28" fmla="*/ 90685 w 529848"/>
                                  <a:gd name="connsiteY28" fmla="*/ 472924 h 549156"/>
                                  <a:gd name="connsiteX29" fmla="*/ 71858 w 529848"/>
                                  <a:gd name="connsiteY29" fmla="*/ 453348 h 549156"/>
                                  <a:gd name="connsiteX30" fmla="*/ 54877 w 529848"/>
                                  <a:gd name="connsiteY30" fmla="*/ 431925 h 549156"/>
                                  <a:gd name="connsiteX31" fmla="*/ 40111 w 529848"/>
                                  <a:gd name="connsiteY31" fmla="*/ 409025 h 549156"/>
                                  <a:gd name="connsiteX32" fmla="*/ 27560 w 529848"/>
                                  <a:gd name="connsiteY32" fmla="*/ 385016 h 549156"/>
                                  <a:gd name="connsiteX33" fmla="*/ 17223 w 529848"/>
                                  <a:gd name="connsiteY33" fmla="*/ 359900 h 549156"/>
                                  <a:gd name="connsiteX34" fmla="*/ 9102 w 529848"/>
                                  <a:gd name="connsiteY34" fmla="*/ 334045 h 549156"/>
                                  <a:gd name="connsiteX35" fmla="*/ 3565 w 529848"/>
                                  <a:gd name="connsiteY35" fmla="*/ 307451 h 549156"/>
                                  <a:gd name="connsiteX36" fmla="*/ 612 w 529848"/>
                                  <a:gd name="connsiteY36" fmla="*/ 280488 h 549156"/>
                                  <a:gd name="connsiteX37" fmla="*/ 243 w 529848"/>
                                  <a:gd name="connsiteY37" fmla="*/ 253525 h 549156"/>
                                  <a:gd name="connsiteX38" fmla="*/ 2457 w 529848"/>
                                  <a:gd name="connsiteY38" fmla="*/ 226931 h 549156"/>
                                  <a:gd name="connsiteX39" fmla="*/ 7256 w 529848"/>
                                  <a:gd name="connsiteY39" fmla="*/ 200706 h 549156"/>
                                  <a:gd name="connsiteX40" fmla="*/ 14270 w 529848"/>
                                  <a:gd name="connsiteY40" fmla="*/ 175221 h 549156"/>
                                  <a:gd name="connsiteX41" fmla="*/ 23868 w 529848"/>
                                  <a:gd name="connsiteY41" fmla="*/ 150474 h 549156"/>
                                  <a:gd name="connsiteX42" fmla="*/ 35681 w 529848"/>
                                  <a:gd name="connsiteY42" fmla="*/ 127204 h 549156"/>
                                  <a:gd name="connsiteX43" fmla="*/ 49709 w 529848"/>
                                  <a:gd name="connsiteY43" fmla="*/ 105043 h 549156"/>
                                  <a:gd name="connsiteX44" fmla="*/ 65952 w 529848"/>
                                  <a:gd name="connsiteY44" fmla="*/ 84728 h 549156"/>
                                  <a:gd name="connsiteX45" fmla="*/ 84040 w 529848"/>
                                  <a:gd name="connsiteY45" fmla="*/ 66260 h 549156"/>
                                  <a:gd name="connsiteX46" fmla="*/ 103974 w 529848"/>
                                  <a:gd name="connsiteY46" fmla="*/ 49639 h 549156"/>
                                  <a:gd name="connsiteX47" fmla="*/ 125385 w 529848"/>
                                  <a:gd name="connsiteY47" fmla="*/ 35234 h 549156"/>
                                  <a:gd name="connsiteX48" fmla="*/ 147903 w 529848"/>
                                  <a:gd name="connsiteY48" fmla="*/ 23045 h 549156"/>
                                  <a:gd name="connsiteX49" fmla="*/ 171529 w 529848"/>
                                  <a:gd name="connsiteY49" fmla="*/ 13442 h 549156"/>
                                  <a:gd name="connsiteX50" fmla="*/ 196262 w 529848"/>
                                  <a:gd name="connsiteY50" fmla="*/ 6424 h 549156"/>
                                  <a:gd name="connsiteX51" fmla="*/ 221734 w 529848"/>
                                  <a:gd name="connsiteY51" fmla="*/ 1992 h 549156"/>
                                  <a:gd name="connsiteX52" fmla="*/ 247574 w 529848"/>
                                  <a:gd name="connsiteY52" fmla="*/ 145 h 549156"/>
                                  <a:gd name="connsiteX53" fmla="*/ 273415 w 529848"/>
                                  <a:gd name="connsiteY53" fmla="*/ 884 h 549156"/>
                                  <a:gd name="connsiteX54" fmla="*/ 299255 w 529848"/>
                                  <a:gd name="connsiteY54" fmla="*/ 4208 h 549156"/>
                                  <a:gd name="connsiteX55" fmla="*/ 324727 w 529848"/>
                                  <a:gd name="connsiteY55" fmla="*/ 10118 h 549156"/>
                                  <a:gd name="connsiteX56" fmla="*/ 349829 w 529848"/>
                                  <a:gd name="connsiteY56" fmla="*/ 18613 h 549156"/>
                                  <a:gd name="connsiteX57" fmla="*/ 373824 w 529848"/>
                                  <a:gd name="connsiteY57" fmla="*/ 29694 h 549156"/>
                                  <a:gd name="connsiteX58" fmla="*/ 397081 w 529848"/>
                                  <a:gd name="connsiteY58" fmla="*/ 42990 h 549156"/>
                                  <a:gd name="connsiteX59" fmla="*/ 418861 w 529848"/>
                                  <a:gd name="connsiteY59" fmla="*/ 58504 h 549156"/>
                                  <a:gd name="connsiteX60" fmla="*/ 439164 w 529848"/>
                                  <a:gd name="connsiteY60" fmla="*/ 76233 h 549156"/>
                                  <a:gd name="connsiteX61" fmla="*/ 457991 w 529848"/>
                                  <a:gd name="connsiteY61" fmla="*/ 95809 h 549156"/>
                                  <a:gd name="connsiteX62" fmla="*/ 474972 w 529848"/>
                                  <a:gd name="connsiteY62" fmla="*/ 117232 h 549156"/>
                                  <a:gd name="connsiteX63" fmla="*/ 489738 w 529848"/>
                                  <a:gd name="connsiteY63" fmla="*/ 140132 h 549156"/>
                                  <a:gd name="connsiteX64" fmla="*/ 502289 w 529848"/>
                                  <a:gd name="connsiteY64" fmla="*/ 164140 h 549156"/>
                                  <a:gd name="connsiteX65" fmla="*/ 502289 w 529848"/>
                                  <a:gd name="connsiteY65" fmla="*/ 164140 h 5491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529848" h="549156">
                                    <a:moveTo>
                                      <a:pt x="502289" y="164140"/>
                                    </a:moveTo>
                                    <a:cubicBezTo>
                                      <a:pt x="505980" y="172266"/>
                                      <a:pt x="509672" y="180761"/>
                                      <a:pt x="512625" y="189256"/>
                                    </a:cubicBezTo>
                                    <a:cubicBezTo>
                                      <a:pt x="515578" y="197752"/>
                                      <a:pt x="518163" y="206616"/>
                                      <a:pt x="520747" y="215112"/>
                                    </a:cubicBezTo>
                                    <a:cubicBezTo>
                                      <a:pt x="522962" y="223976"/>
                                      <a:pt x="524807" y="232841"/>
                                      <a:pt x="526284" y="241705"/>
                                    </a:cubicBezTo>
                                    <a:cubicBezTo>
                                      <a:pt x="527760" y="250570"/>
                                      <a:pt x="528868" y="259434"/>
                                      <a:pt x="529237" y="268668"/>
                                    </a:cubicBezTo>
                                    <a:cubicBezTo>
                                      <a:pt x="529975" y="277533"/>
                                      <a:pt x="529975" y="286767"/>
                                      <a:pt x="529606" y="295632"/>
                                    </a:cubicBezTo>
                                    <a:cubicBezTo>
                                      <a:pt x="529237" y="304496"/>
                                      <a:pt x="528499" y="313361"/>
                                      <a:pt x="527391" y="322225"/>
                                    </a:cubicBezTo>
                                    <a:cubicBezTo>
                                      <a:pt x="526284" y="331090"/>
                                      <a:pt x="524807" y="339955"/>
                                      <a:pt x="522592" y="348450"/>
                                    </a:cubicBezTo>
                                    <a:cubicBezTo>
                                      <a:pt x="520747" y="356945"/>
                                      <a:pt x="518163" y="365810"/>
                                      <a:pt x="515578" y="373935"/>
                                    </a:cubicBezTo>
                                    <a:cubicBezTo>
                                      <a:pt x="512625" y="382431"/>
                                      <a:pt x="509672" y="390557"/>
                                      <a:pt x="505980" y="398682"/>
                                    </a:cubicBezTo>
                                    <a:cubicBezTo>
                                      <a:pt x="502289" y="406808"/>
                                      <a:pt x="498598" y="414565"/>
                                      <a:pt x="494168" y="421952"/>
                                    </a:cubicBezTo>
                                    <a:cubicBezTo>
                                      <a:pt x="489738" y="429709"/>
                                      <a:pt x="485308" y="436727"/>
                                      <a:pt x="480140" y="444114"/>
                                    </a:cubicBezTo>
                                    <a:cubicBezTo>
                                      <a:pt x="474972" y="451132"/>
                                      <a:pt x="469804" y="458149"/>
                                      <a:pt x="463897" y="464428"/>
                                    </a:cubicBezTo>
                                    <a:cubicBezTo>
                                      <a:pt x="458360" y="471077"/>
                                      <a:pt x="452084" y="476986"/>
                                      <a:pt x="445809" y="482896"/>
                                    </a:cubicBezTo>
                                    <a:cubicBezTo>
                                      <a:pt x="439533" y="488806"/>
                                      <a:pt x="432888" y="494346"/>
                                      <a:pt x="425875" y="499517"/>
                                    </a:cubicBezTo>
                                    <a:cubicBezTo>
                                      <a:pt x="418861" y="504688"/>
                                      <a:pt x="411847" y="509490"/>
                                      <a:pt x="404464" y="513922"/>
                                    </a:cubicBezTo>
                                    <a:cubicBezTo>
                                      <a:pt x="397081" y="518355"/>
                                      <a:pt x="389698" y="522418"/>
                                      <a:pt x="381946" y="526111"/>
                                    </a:cubicBezTo>
                                    <a:cubicBezTo>
                                      <a:pt x="374193" y="529805"/>
                                      <a:pt x="366072" y="532760"/>
                                      <a:pt x="358320" y="535715"/>
                                    </a:cubicBezTo>
                                    <a:cubicBezTo>
                                      <a:pt x="350198" y="538669"/>
                                      <a:pt x="342077" y="540886"/>
                                      <a:pt x="333587" y="542732"/>
                                    </a:cubicBezTo>
                                    <a:cubicBezTo>
                                      <a:pt x="325096" y="544579"/>
                                      <a:pt x="316606" y="546057"/>
                                      <a:pt x="308115" y="547165"/>
                                    </a:cubicBezTo>
                                    <a:cubicBezTo>
                                      <a:pt x="299625" y="548273"/>
                                      <a:pt x="291134" y="549011"/>
                                      <a:pt x="282275" y="549011"/>
                                    </a:cubicBezTo>
                                    <a:cubicBezTo>
                                      <a:pt x="273784" y="549381"/>
                                      <a:pt x="264924" y="549011"/>
                                      <a:pt x="256434" y="548273"/>
                                    </a:cubicBezTo>
                                    <a:cubicBezTo>
                                      <a:pt x="247943" y="547534"/>
                                      <a:pt x="239084" y="546426"/>
                                      <a:pt x="230593" y="544949"/>
                                    </a:cubicBezTo>
                                    <a:cubicBezTo>
                                      <a:pt x="222103" y="543471"/>
                                      <a:pt x="213612" y="541255"/>
                                      <a:pt x="205122" y="539039"/>
                                    </a:cubicBezTo>
                                    <a:cubicBezTo>
                                      <a:pt x="196631" y="536453"/>
                                      <a:pt x="188510" y="533868"/>
                                      <a:pt x="180019" y="530543"/>
                                    </a:cubicBezTo>
                                    <a:cubicBezTo>
                                      <a:pt x="171898" y="527219"/>
                                      <a:pt x="163777" y="523526"/>
                                      <a:pt x="156025" y="519463"/>
                                    </a:cubicBezTo>
                                    <a:cubicBezTo>
                                      <a:pt x="148272" y="515400"/>
                                      <a:pt x="140520" y="510967"/>
                                      <a:pt x="132768" y="506166"/>
                                    </a:cubicBezTo>
                                    <a:cubicBezTo>
                                      <a:pt x="125385" y="501364"/>
                                      <a:pt x="118002" y="496193"/>
                                      <a:pt x="110988" y="490653"/>
                                    </a:cubicBezTo>
                                    <a:cubicBezTo>
                                      <a:pt x="103974" y="485112"/>
                                      <a:pt x="97329" y="479203"/>
                                      <a:pt x="90685" y="472924"/>
                                    </a:cubicBezTo>
                                    <a:cubicBezTo>
                                      <a:pt x="84040" y="466645"/>
                                      <a:pt x="77764" y="459996"/>
                                      <a:pt x="71858" y="453348"/>
                                    </a:cubicBezTo>
                                    <a:cubicBezTo>
                                      <a:pt x="65952" y="446699"/>
                                      <a:pt x="60414" y="439312"/>
                                      <a:pt x="54877" y="431925"/>
                                    </a:cubicBezTo>
                                    <a:cubicBezTo>
                                      <a:pt x="49709" y="424538"/>
                                      <a:pt x="44541" y="416781"/>
                                      <a:pt x="40111" y="409025"/>
                                    </a:cubicBezTo>
                                    <a:cubicBezTo>
                                      <a:pt x="35681" y="401268"/>
                                      <a:pt x="31251" y="393142"/>
                                      <a:pt x="27560" y="385016"/>
                                    </a:cubicBezTo>
                                    <a:cubicBezTo>
                                      <a:pt x="23868" y="376890"/>
                                      <a:pt x="20177" y="368395"/>
                                      <a:pt x="17223" y="359900"/>
                                    </a:cubicBezTo>
                                    <a:cubicBezTo>
                                      <a:pt x="14270" y="351405"/>
                                      <a:pt x="11686" y="342540"/>
                                      <a:pt x="9102" y="334045"/>
                                    </a:cubicBezTo>
                                    <a:cubicBezTo>
                                      <a:pt x="6887" y="325180"/>
                                      <a:pt x="5041" y="316316"/>
                                      <a:pt x="3565" y="307451"/>
                                    </a:cubicBezTo>
                                    <a:cubicBezTo>
                                      <a:pt x="2088" y="298586"/>
                                      <a:pt x="981" y="289722"/>
                                      <a:pt x="612" y="280488"/>
                                    </a:cubicBezTo>
                                    <a:cubicBezTo>
                                      <a:pt x="-127" y="271623"/>
                                      <a:pt x="-127" y="262389"/>
                                      <a:pt x="243" y="253525"/>
                                    </a:cubicBezTo>
                                    <a:cubicBezTo>
                                      <a:pt x="612" y="244660"/>
                                      <a:pt x="1350" y="235796"/>
                                      <a:pt x="2457" y="226931"/>
                                    </a:cubicBezTo>
                                    <a:cubicBezTo>
                                      <a:pt x="3565" y="218066"/>
                                      <a:pt x="5041" y="209202"/>
                                      <a:pt x="7256" y="200706"/>
                                    </a:cubicBezTo>
                                    <a:cubicBezTo>
                                      <a:pt x="9102" y="192211"/>
                                      <a:pt x="11686" y="183347"/>
                                      <a:pt x="14270" y="175221"/>
                                    </a:cubicBezTo>
                                    <a:cubicBezTo>
                                      <a:pt x="17223" y="166725"/>
                                      <a:pt x="20177" y="158599"/>
                                      <a:pt x="23868" y="150474"/>
                                    </a:cubicBezTo>
                                    <a:cubicBezTo>
                                      <a:pt x="27560" y="142348"/>
                                      <a:pt x="31251" y="134591"/>
                                      <a:pt x="35681" y="127204"/>
                                    </a:cubicBezTo>
                                    <a:cubicBezTo>
                                      <a:pt x="40111" y="119448"/>
                                      <a:pt x="44541" y="112430"/>
                                      <a:pt x="49709" y="105043"/>
                                    </a:cubicBezTo>
                                    <a:cubicBezTo>
                                      <a:pt x="54877" y="97656"/>
                                      <a:pt x="60045" y="91007"/>
                                      <a:pt x="65952" y="84728"/>
                                    </a:cubicBezTo>
                                    <a:cubicBezTo>
                                      <a:pt x="71489" y="78079"/>
                                      <a:pt x="77764" y="72170"/>
                                      <a:pt x="84040" y="66260"/>
                                    </a:cubicBezTo>
                                    <a:cubicBezTo>
                                      <a:pt x="90316" y="60350"/>
                                      <a:pt x="96960" y="54810"/>
                                      <a:pt x="103974" y="49639"/>
                                    </a:cubicBezTo>
                                    <a:cubicBezTo>
                                      <a:pt x="110988" y="44468"/>
                                      <a:pt x="118002" y="39666"/>
                                      <a:pt x="125385" y="35234"/>
                                    </a:cubicBezTo>
                                    <a:cubicBezTo>
                                      <a:pt x="132768" y="30802"/>
                                      <a:pt x="140151" y="26739"/>
                                      <a:pt x="147903" y="23045"/>
                                    </a:cubicBezTo>
                                    <a:cubicBezTo>
                                      <a:pt x="155655" y="19352"/>
                                      <a:pt x="163777" y="16397"/>
                                      <a:pt x="171529" y="13442"/>
                                    </a:cubicBezTo>
                                    <a:cubicBezTo>
                                      <a:pt x="179650" y="10487"/>
                                      <a:pt x="187772" y="8271"/>
                                      <a:pt x="196262" y="6424"/>
                                    </a:cubicBezTo>
                                    <a:cubicBezTo>
                                      <a:pt x="204753" y="4577"/>
                                      <a:pt x="213243" y="3100"/>
                                      <a:pt x="221734" y="1992"/>
                                    </a:cubicBezTo>
                                    <a:cubicBezTo>
                                      <a:pt x="230224" y="884"/>
                                      <a:pt x="238715" y="145"/>
                                      <a:pt x="247574" y="145"/>
                                    </a:cubicBezTo>
                                    <a:cubicBezTo>
                                      <a:pt x="256065" y="-224"/>
                                      <a:pt x="264924" y="145"/>
                                      <a:pt x="273415" y="884"/>
                                    </a:cubicBezTo>
                                    <a:cubicBezTo>
                                      <a:pt x="281905" y="1622"/>
                                      <a:pt x="290765" y="2730"/>
                                      <a:pt x="299255" y="4208"/>
                                    </a:cubicBezTo>
                                    <a:cubicBezTo>
                                      <a:pt x="307746" y="5685"/>
                                      <a:pt x="316236" y="7901"/>
                                      <a:pt x="324727" y="10118"/>
                                    </a:cubicBezTo>
                                    <a:cubicBezTo>
                                      <a:pt x="333218" y="12703"/>
                                      <a:pt x="341339" y="15289"/>
                                      <a:pt x="349829" y="18613"/>
                                    </a:cubicBezTo>
                                    <a:cubicBezTo>
                                      <a:pt x="357951" y="21937"/>
                                      <a:pt x="366072" y="25631"/>
                                      <a:pt x="373824" y="29694"/>
                                    </a:cubicBezTo>
                                    <a:cubicBezTo>
                                      <a:pt x="381576" y="33756"/>
                                      <a:pt x="389328" y="38189"/>
                                      <a:pt x="397081" y="42990"/>
                                    </a:cubicBezTo>
                                    <a:cubicBezTo>
                                      <a:pt x="404464" y="47792"/>
                                      <a:pt x="411847" y="52963"/>
                                      <a:pt x="418861" y="58504"/>
                                    </a:cubicBezTo>
                                    <a:cubicBezTo>
                                      <a:pt x="425875" y="64044"/>
                                      <a:pt x="432519" y="69954"/>
                                      <a:pt x="439164" y="76233"/>
                                    </a:cubicBezTo>
                                    <a:cubicBezTo>
                                      <a:pt x="445809" y="82512"/>
                                      <a:pt x="452084" y="89160"/>
                                      <a:pt x="457991" y="95809"/>
                                    </a:cubicBezTo>
                                    <a:cubicBezTo>
                                      <a:pt x="463897" y="102457"/>
                                      <a:pt x="469434" y="109844"/>
                                      <a:pt x="474972" y="117232"/>
                                    </a:cubicBezTo>
                                    <a:cubicBezTo>
                                      <a:pt x="480140" y="124619"/>
                                      <a:pt x="485308" y="132375"/>
                                      <a:pt x="489738" y="140132"/>
                                    </a:cubicBezTo>
                                    <a:cubicBezTo>
                                      <a:pt x="494537" y="147888"/>
                                      <a:pt x="498598" y="156014"/>
                                      <a:pt x="502289" y="164140"/>
                                    </a:cubicBezTo>
                                    <a:lnTo>
                                      <a:pt x="502289" y="16414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6" name="Prostoročno: oblika 226"/>
                            <wps:cNvSpPr/>
                            <wps:spPr>
                              <a:xfrm>
                                <a:off x="2355926" y="211716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6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615" y="208688"/>
                                      <a:pt x="363246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37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215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7" name="Prostoročno: oblika 227"/>
                            <wps:cNvSpPr/>
                            <wps:spPr>
                              <a:xfrm>
                                <a:off x="2355926" y="2117161"/>
                                <a:ext cx="363983" cy="377114"/>
                              </a:xfrm>
                              <a:custGeom>
                                <a:avLst/>
                                <a:gdLst>
                                  <a:gd name="connsiteX0" fmla="*/ 345157 w 363983"/>
                                  <a:gd name="connsiteY0" fmla="*/ 112285 h 377114"/>
                                  <a:gd name="connsiteX1" fmla="*/ 352171 w 363983"/>
                                  <a:gd name="connsiteY1" fmla="*/ 129645 h 377114"/>
                                  <a:gd name="connsiteX2" fmla="*/ 357708 w 363983"/>
                                  <a:gd name="connsiteY2" fmla="*/ 147374 h 377114"/>
                                  <a:gd name="connsiteX3" fmla="*/ 361400 w 363983"/>
                                  <a:gd name="connsiteY3" fmla="*/ 165473 h 377114"/>
                                  <a:gd name="connsiteX4" fmla="*/ 363615 w 363983"/>
                                  <a:gd name="connsiteY4" fmla="*/ 183940 h 377114"/>
                                  <a:gd name="connsiteX5" fmla="*/ 363984 w 363983"/>
                                  <a:gd name="connsiteY5" fmla="*/ 202408 h 377114"/>
                                  <a:gd name="connsiteX6" fmla="*/ 362507 w 363983"/>
                                  <a:gd name="connsiteY6" fmla="*/ 220876 h 377114"/>
                                  <a:gd name="connsiteX7" fmla="*/ 359185 w 363983"/>
                                  <a:gd name="connsiteY7" fmla="*/ 238975 h 377114"/>
                                  <a:gd name="connsiteX8" fmla="*/ 354386 w 363983"/>
                                  <a:gd name="connsiteY8" fmla="*/ 256704 h 377114"/>
                                  <a:gd name="connsiteX9" fmla="*/ 347741 w 363983"/>
                                  <a:gd name="connsiteY9" fmla="*/ 273695 h 377114"/>
                                  <a:gd name="connsiteX10" fmla="*/ 339620 w 363983"/>
                                  <a:gd name="connsiteY10" fmla="*/ 289946 h 377114"/>
                                  <a:gd name="connsiteX11" fmla="*/ 330022 w 363983"/>
                                  <a:gd name="connsiteY11" fmla="*/ 305090 h 377114"/>
                                  <a:gd name="connsiteX12" fmla="*/ 318947 w 363983"/>
                                  <a:gd name="connsiteY12" fmla="*/ 319126 h 377114"/>
                                  <a:gd name="connsiteX13" fmla="*/ 306396 w 363983"/>
                                  <a:gd name="connsiteY13" fmla="*/ 331684 h 377114"/>
                                  <a:gd name="connsiteX14" fmla="*/ 292737 w 363983"/>
                                  <a:gd name="connsiteY14" fmla="*/ 343134 h 377114"/>
                                  <a:gd name="connsiteX15" fmla="*/ 277971 w 363983"/>
                                  <a:gd name="connsiteY15" fmla="*/ 353106 h 377114"/>
                                  <a:gd name="connsiteX16" fmla="*/ 262467 w 363983"/>
                                  <a:gd name="connsiteY16" fmla="*/ 361232 h 377114"/>
                                  <a:gd name="connsiteX17" fmla="*/ 246224 w 363983"/>
                                  <a:gd name="connsiteY17" fmla="*/ 367881 h 377114"/>
                                  <a:gd name="connsiteX18" fmla="*/ 229243 w 363983"/>
                                  <a:gd name="connsiteY18" fmla="*/ 372683 h 377114"/>
                                  <a:gd name="connsiteX19" fmla="*/ 211893 w 363983"/>
                                  <a:gd name="connsiteY19" fmla="*/ 375637 h 377114"/>
                                  <a:gd name="connsiteX20" fmla="*/ 194174 w 363983"/>
                                  <a:gd name="connsiteY20" fmla="*/ 377115 h 377114"/>
                                  <a:gd name="connsiteX21" fmla="*/ 176455 w 363983"/>
                                  <a:gd name="connsiteY21" fmla="*/ 376745 h 377114"/>
                                  <a:gd name="connsiteX22" fmla="*/ 158735 w 363983"/>
                                  <a:gd name="connsiteY22" fmla="*/ 374529 h 377114"/>
                                  <a:gd name="connsiteX23" fmla="*/ 141016 w 363983"/>
                                  <a:gd name="connsiteY23" fmla="*/ 370466 h 377114"/>
                                  <a:gd name="connsiteX24" fmla="*/ 124035 w 363983"/>
                                  <a:gd name="connsiteY24" fmla="*/ 364557 h 377114"/>
                                  <a:gd name="connsiteX25" fmla="*/ 107423 w 363983"/>
                                  <a:gd name="connsiteY25" fmla="*/ 357169 h 377114"/>
                                  <a:gd name="connsiteX26" fmla="*/ 91550 w 363983"/>
                                  <a:gd name="connsiteY26" fmla="*/ 347935 h 377114"/>
                                  <a:gd name="connsiteX27" fmla="*/ 76414 w 363983"/>
                                  <a:gd name="connsiteY27" fmla="*/ 337224 h 377114"/>
                                  <a:gd name="connsiteX28" fmla="*/ 62387 w 363983"/>
                                  <a:gd name="connsiteY28" fmla="*/ 325035 h 377114"/>
                                  <a:gd name="connsiteX29" fmla="*/ 49466 w 363983"/>
                                  <a:gd name="connsiteY29" fmla="*/ 311739 h 377114"/>
                                  <a:gd name="connsiteX30" fmla="*/ 38023 w 363983"/>
                                  <a:gd name="connsiteY30" fmla="*/ 296964 h 377114"/>
                                  <a:gd name="connsiteX31" fmla="*/ 27686 w 363983"/>
                                  <a:gd name="connsiteY31" fmla="*/ 281451 h 377114"/>
                                  <a:gd name="connsiteX32" fmla="*/ 18827 w 363983"/>
                                  <a:gd name="connsiteY32" fmla="*/ 264830 h 377114"/>
                                  <a:gd name="connsiteX33" fmla="*/ 11813 w 363983"/>
                                  <a:gd name="connsiteY33" fmla="*/ 247470 h 377114"/>
                                  <a:gd name="connsiteX34" fmla="*/ 6276 w 363983"/>
                                  <a:gd name="connsiteY34" fmla="*/ 229741 h 377114"/>
                                  <a:gd name="connsiteX35" fmla="*/ 2584 w 363983"/>
                                  <a:gd name="connsiteY35" fmla="*/ 211642 h 377114"/>
                                  <a:gd name="connsiteX36" fmla="*/ 369 w 363983"/>
                                  <a:gd name="connsiteY36" fmla="*/ 193174 h 377114"/>
                                  <a:gd name="connsiteX37" fmla="*/ 0 w 363983"/>
                                  <a:gd name="connsiteY37" fmla="*/ 174706 h 377114"/>
                                  <a:gd name="connsiteX38" fmla="*/ 1477 w 363983"/>
                                  <a:gd name="connsiteY38" fmla="*/ 156239 h 377114"/>
                                  <a:gd name="connsiteX39" fmla="*/ 4799 w 363983"/>
                                  <a:gd name="connsiteY39" fmla="*/ 138140 h 377114"/>
                                  <a:gd name="connsiteX40" fmla="*/ 9598 w 363983"/>
                                  <a:gd name="connsiteY40" fmla="*/ 120411 h 377114"/>
                                  <a:gd name="connsiteX41" fmla="*/ 16243 w 363983"/>
                                  <a:gd name="connsiteY41" fmla="*/ 103420 h 377114"/>
                                  <a:gd name="connsiteX42" fmla="*/ 24364 w 363983"/>
                                  <a:gd name="connsiteY42" fmla="*/ 87169 h 377114"/>
                                  <a:gd name="connsiteX43" fmla="*/ 33962 w 363983"/>
                                  <a:gd name="connsiteY43" fmla="*/ 72025 h 377114"/>
                                  <a:gd name="connsiteX44" fmla="*/ 45037 w 363983"/>
                                  <a:gd name="connsiteY44" fmla="*/ 57989 h 377114"/>
                                  <a:gd name="connsiteX45" fmla="*/ 57588 w 363983"/>
                                  <a:gd name="connsiteY45" fmla="*/ 45431 h 377114"/>
                                  <a:gd name="connsiteX46" fmla="*/ 71246 w 363983"/>
                                  <a:gd name="connsiteY46" fmla="*/ 33981 h 377114"/>
                                  <a:gd name="connsiteX47" fmla="*/ 86012 w 363983"/>
                                  <a:gd name="connsiteY47" fmla="*/ 24008 h 377114"/>
                                  <a:gd name="connsiteX48" fmla="*/ 101517 w 363983"/>
                                  <a:gd name="connsiteY48" fmla="*/ 15882 h 377114"/>
                                  <a:gd name="connsiteX49" fmla="*/ 117760 w 363983"/>
                                  <a:gd name="connsiteY49" fmla="*/ 9234 h 377114"/>
                                  <a:gd name="connsiteX50" fmla="*/ 134740 w 363983"/>
                                  <a:gd name="connsiteY50" fmla="*/ 4432 h 377114"/>
                                  <a:gd name="connsiteX51" fmla="*/ 152091 w 363983"/>
                                  <a:gd name="connsiteY51" fmla="*/ 1477 h 377114"/>
                                  <a:gd name="connsiteX52" fmla="*/ 169810 w 363983"/>
                                  <a:gd name="connsiteY52" fmla="*/ 0 h 377114"/>
                                  <a:gd name="connsiteX53" fmla="*/ 187529 w 363983"/>
                                  <a:gd name="connsiteY53" fmla="*/ 369 h 377114"/>
                                  <a:gd name="connsiteX54" fmla="*/ 205248 w 363983"/>
                                  <a:gd name="connsiteY54" fmla="*/ 2585 h 377114"/>
                                  <a:gd name="connsiteX55" fmla="*/ 222968 w 363983"/>
                                  <a:gd name="connsiteY55" fmla="*/ 6648 h 377114"/>
                                  <a:gd name="connsiteX56" fmla="*/ 239949 w 363983"/>
                                  <a:gd name="connsiteY56" fmla="*/ 12558 h 377114"/>
                                  <a:gd name="connsiteX57" fmla="*/ 256560 w 363983"/>
                                  <a:gd name="connsiteY57" fmla="*/ 19945 h 377114"/>
                                  <a:gd name="connsiteX58" fmla="*/ 272434 w 363983"/>
                                  <a:gd name="connsiteY58" fmla="*/ 29179 h 377114"/>
                                  <a:gd name="connsiteX59" fmla="*/ 287569 w 363983"/>
                                  <a:gd name="connsiteY59" fmla="*/ 39891 h 377114"/>
                                  <a:gd name="connsiteX60" fmla="*/ 301597 w 363983"/>
                                  <a:gd name="connsiteY60" fmla="*/ 52080 h 377114"/>
                                  <a:gd name="connsiteX61" fmla="*/ 314517 w 363983"/>
                                  <a:gd name="connsiteY61" fmla="*/ 65376 h 377114"/>
                                  <a:gd name="connsiteX62" fmla="*/ 325961 w 363983"/>
                                  <a:gd name="connsiteY62" fmla="*/ 80151 h 377114"/>
                                  <a:gd name="connsiteX63" fmla="*/ 336297 w 363983"/>
                                  <a:gd name="connsiteY63" fmla="*/ 95664 h 377114"/>
                                  <a:gd name="connsiteX64" fmla="*/ 345157 w 363983"/>
                                  <a:gd name="connsiteY64" fmla="*/ 112285 h 377114"/>
                                  <a:gd name="connsiteX65" fmla="*/ 345157 w 363983"/>
                                  <a:gd name="connsiteY65" fmla="*/ 112285 h 3771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63983" h="377114">
                                    <a:moveTo>
                                      <a:pt x="345157" y="112285"/>
                                    </a:moveTo>
                                    <a:cubicBezTo>
                                      <a:pt x="347741" y="117825"/>
                                      <a:pt x="350325" y="123735"/>
                                      <a:pt x="352171" y="129645"/>
                                    </a:cubicBezTo>
                                    <a:cubicBezTo>
                                      <a:pt x="354386" y="135555"/>
                                      <a:pt x="356232" y="141464"/>
                                      <a:pt x="357708" y="147374"/>
                                    </a:cubicBezTo>
                                    <a:cubicBezTo>
                                      <a:pt x="359185" y="153284"/>
                                      <a:pt x="360661" y="159563"/>
                                      <a:pt x="361400" y="165473"/>
                                    </a:cubicBezTo>
                                    <a:cubicBezTo>
                                      <a:pt x="362507" y="171752"/>
                                      <a:pt x="363246" y="177661"/>
                                      <a:pt x="363615" y="183940"/>
                                    </a:cubicBezTo>
                                    <a:cubicBezTo>
                                      <a:pt x="363984" y="190220"/>
                                      <a:pt x="363984" y="196129"/>
                                      <a:pt x="363984" y="202408"/>
                                    </a:cubicBezTo>
                                    <a:cubicBezTo>
                                      <a:pt x="363984" y="208688"/>
                                      <a:pt x="363246" y="214597"/>
                                      <a:pt x="362507" y="220876"/>
                                    </a:cubicBezTo>
                                    <a:cubicBezTo>
                                      <a:pt x="361769" y="226786"/>
                                      <a:pt x="360661" y="233065"/>
                                      <a:pt x="359185" y="238975"/>
                                    </a:cubicBezTo>
                                    <a:cubicBezTo>
                                      <a:pt x="357708" y="244885"/>
                                      <a:pt x="356232" y="250794"/>
                                      <a:pt x="354386" y="256704"/>
                                    </a:cubicBezTo>
                                    <a:cubicBezTo>
                                      <a:pt x="352540" y="262614"/>
                                      <a:pt x="350325" y="268154"/>
                                      <a:pt x="347741" y="273695"/>
                                    </a:cubicBezTo>
                                    <a:cubicBezTo>
                                      <a:pt x="345157" y="279235"/>
                                      <a:pt x="342573" y="284406"/>
                                      <a:pt x="339620" y="289946"/>
                                    </a:cubicBezTo>
                                    <a:cubicBezTo>
                                      <a:pt x="336667" y="295117"/>
                                      <a:pt x="333344" y="300288"/>
                                      <a:pt x="330022" y="305090"/>
                                    </a:cubicBezTo>
                                    <a:cubicBezTo>
                                      <a:pt x="326699" y="309892"/>
                                      <a:pt x="323008" y="314693"/>
                                      <a:pt x="318947" y="319126"/>
                                    </a:cubicBezTo>
                                    <a:cubicBezTo>
                                      <a:pt x="314886" y="323558"/>
                                      <a:pt x="310826" y="327990"/>
                                      <a:pt x="306396" y="331684"/>
                                    </a:cubicBezTo>
                                    <a:cubicBezTo>
                                      <a:pt x="301966" y="335747"/>
                                      <a:pt x="297536" y="339440"/>
                                      <a:pt x="292737" y="343134"/>
                                    </a:cubicBezTo>
                                    <a:cubicBezTo>
                                      <a:pt x="287939" y="346827"/>
                                      <a:pt x="283139" y="350152"/>
                                      <a:pt x="277971" y="353106"/>
                                    </a:cubicBezTo>
                                    <a:cubicBezTo>
                                      <a:pt x="272803" y="356061"/>
                                      <a:pt x="267635" y="359016"/>
                                      <a:pt x="262467" y="361232"/>
                                    </a:cubicBezTo>
                                    <a:cubicBezTo>
                                      <a:pt x="257299" y="363818"/>
                                      <a:pt x="251762" y="366034"/>
                                      <a:pt x="246224" y="367881"/>
                                    </a:cubicBezTo>
                                    <a:cubicBezTo>
                                      <a:pt x="240687" y="369728"/>
                                      <a:pt x="235150" y="371574"/>
                                      <a:pt x="229243" y="372683"/>
                                    </a:cubicBezTo>
                                    <a:cubicBezTo>
                                      <a:pt x="223337" y="374160"/>
                                      <a:pt x="217800" y="374899"/>
                                      <a:pt x="211893" y="375637"/>
                                    </a:cubicBezTo>
                                    <a:cubicBezTo>
                                      <a:pt x="205987" y="376376"/>
                                      <a:pt x="200080" y="376745"/>
                                      <a:pt x="194174" y="377115"/>
                                    </a:cubicBezTo>
                                    <a:cubicBezTo>
                                      <a:pt x="188267" y="377115"/>
                                      <a:pt x="182361" y="377115"/>
                                      <a:pt x="176455" y="376745"/>
                                    </a:cubicBezTo>
                                    <a:cubicBezTo>
                                      <a:pt x="170548" y="376376"/>
                                      <a:pt x="164642" y="375637"/>
                                      <a:pt x="158735" y="374529"/>
                                    </a:cubicBezTo>
                                    <a:cubicBezTo>
                                      <a:pt x="152829" y="373421"/>
                                      <a:pt x="146923" y="371944"/>
                                      <a:pt x="141016" y="370466"/>
                                    </a:cubicBezTo>
                                    <a:cubicBezTo>
                                      <a:pt x="135110" y="368620"/>
                                      <a:pt x="129572" y="366773"/>
                                      <a:pt x="124035" y="364557"/>
                                    </a:cubicBezTo>
                                    <a:cubicBezTo>
                                      <a:pt x="118498" y="362340"/>
                                      <a:pt x="112960" y="359755"/>
                                      <a:pt x="107423" y="357169"/>
                                    </a:cubicBezTo>
                                    <a:cubicBezTo>
                                      <a:pt x="101886" y="354584"/>
                                      <a:pt x="96718" y="351260"/>
                                      <a:pt x="91550" y="347935"/>
                                    </a:cubicBezTo>
                                    <a:cubicBezTo>
                                      <a:pt x="86382" y="344611"/>
                                      <a:pt x="81213" y="340918"/>
                                      <a:pt x="76414" y="337224"/>
                                    </a:cubicBezTo>
                                    <a:cubicBezTo>
                                      <a:pt x="71616" y="333531"/>
                                      <a:pt x="66816" y="329468"/>
                                      <a:pt x="62387" y="325035"/>
                                    </a:cubicBezTo>
                                    <a:cubicBezTo>
                                      <a:pt x="57957" y="320603"/>
                                      <a:pt x="53527" y="316171"/>
                                      <a:pt x="49466" y="311739"/>
                                    </a:cubicBezTo>
                                    <a:cubicBezTo>
                                      <a:pt x="45406" y="306937"/>
                                      <a:pt x="41714" y="302135"/>
                                      <a:pt x="38023" y="296964"/>
                                    </a:cubicBezTo>
                                    <a:cubicBezTo>
                                      <a:pt x="34331" y="291793"/>
                                      <a:pt x="31009" y="286622"/>
                                      <a:pt x="27686" y="281451"/>
                                    </a:cubicBezTo>
                                    <a:cubicBezTo>
                                      <a:pt x="24364" y="275911"/>
                                      <a:pt x="21780" y="270370"/>
                                      <a:pt x="18827" y="264830"/>
                                    </a:cubicBezTo>
                                    <a:cubicBezTo>
                                      <a:pt x="16243" y="259289"/>
                                      <a:pt x="13659" y="253380"/>
                                      <a:pt x="11813" y="247470"/>
                                    </a:cubicBezTo>
                                    <a:cubicBezTo>
                                      <a:pt x="9598" y="241560"/>
                                      <a:pt x="7752" y="235651"/>
                                      <a:pt x="6276" y="229741"/>
                                    </a:cubicBezTo>
                                    <a:cubicBezTo>
                                      <a:pt x="4799" y="223831"/>
                                      <a:pt x="3322" y="217552"/>
                                      <a:pt x="2584" y="211642"/>
                                    </a:cubicBezTo>
                                    <a:cubicBezTo>
                                      <a:pt x="1477" y="205363"/>
                                      <a:pt x="738" y="199454"/>
                                      <a:pt x="369" y="193174"/>
                                    </a:cubicBezTo>
                                    <a:cubicBezTo>
                                      <a:pt x="0" y="186895"/>
                                      <a:pt x="0" y="180986"/>
                                      <a:pt x="0" y="174706"/>
                                    </a:cubicBezTo>
                                    <a:cubicBezTo>
                                      <a:pt x="369" y="168427"/>
                                      <a:pt x="738" y="162518"/>
                                      <a:pt x="1477" y="156239"/>
                                    </a:cubicBezTo>
                                    <a:cubicBezTo>
                                      <a:pt x="2215" y="150329"/>
                                      <a:pt x="3322" y="144050"/>
                                      <a:pt x="4799" y="138140"/>
                                    </a:cubicBezTo>
                                    <a:cubicBezTo>
                                      <a:pt x="6276" y="132230"/>
                                      <a:pt x="7752" y="126321"/>
                                      <a:pt x="9598" y="120411"/>
                                    </a:cubicBezTo>
                                    <a:cubicBezTo>
                                      <a:pt x="11444" y="114501"/>
                                      <a:pt x="13659" y="108961"/>
                                      <a:pt x="16243" y="103420"/>
                                    </a:cubicBezTo>
                                    <a:cubicBezTo>
                                      <a:pt x="18827" y="97880"/>
                                      <a:pt x="21411" y="92709"/>
                                      <a:pt x="24364" y="87169"/>
                                    </a:cubicBezTo>
                                    <a:cubicBezTo>
                                      <a:pt x="27317" y="81998"/>
                                      <a:pt x="30640" y="76827"/>
                                      <a:pt x="33962" y="72025"/>
                                    </a:cubicBezTo>
                                    <a:cubicBezTo>
                                      <a:pt x="37284" y="67223"/>
                                      <a:pt x="40976" y="62422"/>
                                      <a:pt x="45037" y="57989"/>
                                    </a:cubicBezTo>
                                    <a:cubicBezTo>
                                      <a:pt x="49097" y="53557"/>
                                      <a:pt x="53158" y="49125"/>
                                      <a:pt x="57588" y="45431"/>
                                    </a:cubicBezTo>
                                    <a:cubicBezTo>
                                      <a:pt x="62018" y="41368"/>
                                      <a:pt x="66447" y="37675"/>
                                      <a:pt x="71246" y="33981"/>
                                    </a:cubicBezTo>
                                    <a:cubicBezTo>
                                      <a:pt x="76045" y="30287"/>
                                      <a:pt x="80844" y="26963"/>
                                      <a:pt x="86012" y="24008"/>
                                    </a:cubicBezTo>
                                    <a:cubicBezTo>
                                      <a:pt x="91181" y="21053"/>
                                      <a:pt x="96349" y="18099"/>
                                      <a:pt x="101517" y="15882"/>
                                    </a:cubicBezTo>
                                    <a:cubicBezTo>
                                      <a:pt x="106685" y="13297"/>
                                      <a:pt x="112222" y="11081"/>
                                      <a:pt x="117760" y="9234"/>
                                    </a:cubicBezTo>
                                    <a:cubicBezTo>
                                      <a:pt x="123297" y="7387"/>
                                      <a:pt x="128834" y="5540"/>
                                      <a:pt x="134740" y="4432"/>
                                    </a:cubicBezTo>
                                    <a:cubicBezTo>
                                      <a:pt x="140647" y="2955"/>
                                      <a:pt x="146184" y="2216"/>
                                      <a:pt x="152091" y="1477"/>
                                    </a:cubicBezTo>
                                    <a:cubicBezTo>
                                      <a:pt x="157997" y="739"/>
                                      <a:pt x="163904" y="369"/>
                                      <a:pt x="169810" y="0"/>
                                    </a:cubicBezTo>
                                    <a:cubicBezTo>
                                      <a:pt x="175716" y="0"/>
                                      <a:pt x="181623" y="0"/>
                                      <a:pt x="187529" y="369"/>
                                    </a:cubicBezTo>
                                    <a:cubicBezTo>
                                      <a:pt x="193435" y="739"/>
                                      <a:pt x="199342" y="1477"/>
                                      <a:pt x="205248" y="2585"/>
                                    </a:cubicBezTo>
                                    <a:cubicBezTo>
                                      <a:pt x="211155" y="3694"/>
                                      <a:pt x="217061" y="5171"/>
                                      <a:pt x="222968" y="6648"/>
                                    </a:cubicBezTo>
                                    <a:cubicBezTo>
                                      <a:pt x="228874" y="8495"/>
                                      <a:pt x="234411" y="10342"/>
                                      <a:pt x="239949" y="12558"/>
                                    </a:cubicBezTo>
                                    <a:cubicBezTo>
                                      <a:pt x="245486" y="14774"/>
                                      <a:pt x="251023" y="17360"/>
                                      <a:pt x="256560" y="19945"/>
                                    </a:cubicBezTo>
                                    <a:cubicBezTo>
                                      <a:pt x="262098" y="22900"/>
                                      <a:pt x="267266" y="25855"/>
                                      <a:pt x="272434" y="29179"/>
                                    </a:cubicBezTo>
                                    <a:cubicBezTo>
                                      <a:pt x="277602" y="32504"/>
                                      <a:pt x="282770" y="36197"/>
                                      <a:pt x="287569" y="39891"/>
                                    </a:cubicBezTo>
                                    <a:cubicBezTo>
                                      <a:pt x="292368" y="43584"/>
                                      <a:pt x="297167" y="47647"/>
                                      <a:pt x="301597" y="52080"/>
                                    </a:cubicBezTo>
                                    <a:cubicBezTo>
                                      <a:pt x="306027" y="56512"/>
                                      <a:pt x="310457" y="60944"/>
                                      <a:pt x="314517" y="65376"/>
                                    </a:cubicBezTo>
                                    <a:cubicBezTo>
                                      <a:pt x="318578" y="70178"/>
                                      <a:pt x="322270" y="74980"/>
                                      <a:pt x="325961" y="80151"/>
                                    </a:cubicBezTo>
                                    <a:cubicBezTo>
                                      <a:pt x="329653" y="85322"/>
                                      <a:pt x="332975" y="90493"/>
                                      <a:pt x="336297" y="95664"/>
                                    </a:cubicBezTo>
                                    <a:cubicBezTo>
                                      <a:pt x="339620" y="101204"/>
                                      <a:pt x="342573" y="106745"/>
                                      <a:pt x="345157" y="112285"/>
                                    </a:cubicBezTo>
                                    <a:lnTo>
                                      <a:pt x="345157" y="112285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8" name="Prostoročno: oblika 228"/>
                            <wps:cNvSpPr/>
                            <wps:spPr>
                              <a:xfrm>
                                <a:off x="2839239" y="201595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0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8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1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1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8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7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4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09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1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0"/>
                                    </a:cubicBezTo>
                                    <a:cubicBezTo>
                                      <a:pt x="55649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3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7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646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7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0" y="22900"/>
                                      <a:pt x="36084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09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8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690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359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36822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9" name="Prostoročno: oblika 229"/>
                            <wps:cNvSpPr/>
                            <wps:spPr>
                              <a:xfrm>
                                <a:off x="2839239" y="2015957"/>
                                <a:ext cx="198419" cy="206471"/>
                              </a:xfrm>
                              <a:custGeom>
                                <a:avLst/>
                                <a:gdLst>
                                  <a:gd name="connsiteX0" fmla="*/ 187806 w 198419"/>
                                  <a:gd name="connsiteY0" fmla="*/ 61683 h 206471"/>
                                  <a:gd name="connsiteX1" fmla="*/ 191867 w 198419"/>
                                  <a:gd name="connsiteY1" fmla="*/ 71286 h 206471"/>
                                  <a:gd name="connsiteX2" fmla="*/ 194820 w 198419"/>
                                  <a:gd name="connsiteY2" fmla="*/ 80889 h 206471"/>
                                  <a:gd name="connsiteX3" fmla="*/ 197035 w 198419"/>
                                  <a:gd name="connsiteY3" fmla="*/ 90862 h 206471"/>
                                  <a:gd name="connsiteX4" fmla="*/ 198142 w 198419"/>
                                  <a:gd name="connsiteY4" fmla="*/ 100835 h 206471"/>
                                  <a:gd name="connsiteX5" fmla="*/ 198142 w 198419"/>
                                  <a:gd name="connsiteY5" fmla="*/ 110808 h 206471"/>
                                  <a:gd name="connsiteX6" fmla="*/ 197404 w 198419"/>
                                  <a:gd name="connsiteY6" fmla="*/ 120780 h 206471"/>
                                  <a:gd name="connsiteX7" fmla="*/ 195558 w 198419"/>
                                  <a:gd name="connsiteY7" fmla="*/ 130753 h 206471"/>
                                  <a:gd name="connsiteX8" fmla="*/ 192974 w 198419"/>
                                  <a:gd name="connsiteY8" fmla="*/ 140356 h 206471"/>
                                  <a:gd name="connsiteX9" fmla="*/ 189283 w 198419"/>
                                  <a:gd name="connsiteY9" fmla="*/ 149590 h 206471"/>
                                  <a:gd name="connsiteX10" fmla="*/ 184853 w 198419"/>
                                  <a:gd name="connsiteY10" fmla="*/ 158455 h 206471"/>
                                  <a:gd name="connsiteX11" fmla="*/ 179685 w 198419"/>
                                  <a:gd name="connsiteY11" fmla="*/ 166581 h 206471"/>
                                  <a:gd name="connsiteX12" fmla="*/ 173778 w 198419"/>
                                  <a:gd name="connsiteY12" fmla="*/ 174337 h 206471"/>
                                  <a:gd name="connsiteX13" fmla="*/ 167134 w 198419"/>
                                  <a:gd name="connsiteY13" fmla="*/ 181355 h 206471"/>
                                  <a:gd name="connsiteX14" fmla="*/ 159750 w 198419"/>
                                  <a:gd name="connsiteY14" fmla="*/ 187634 h 206471"/>
                                  <a:gd name="connsiteX15" fmla="*/ 151629 w 198419"/>
                                  <a:gd name="connsiteY15" fmla="*/ 193174 h 206471"/>
                                  <a:gd name="connsiteX16" fmla="*/ 143139 w 198419"/>
                                  <a:gd name="connsiteY16" fmla="*/ 197607 h 206471"/>
                                  <a:gd name="connsiteX17" fmla="*/ 134279 w 198419"/>
                                  <a:gd name="connsiteY17" fmla="*/ 201300 h 206471"/>
                                  <a:gd name="connsiteX18" fmla="*/ 125050 w 198419"/>
                                  <a:gd name="connsiteY18" fmla="*/ 203886 h 206471"/>
                                  <a:gd name="connsiteX19" fmla="*/ 115452 w 198419"/>
                                  <a:gd name="connsiteY19" fmla="*/ 205733 h 206471"/>
                                  <a:gd name="connsiteX20" fmla="*/ 105854 w 198419"/>
                                  <a:gd name="connsiteY20" fmla="*/ 206471 h 206471"/>
                                  <a:gd name="connsiteX21" fmla="*/ 96256 w 198419"/>
                                  <a:gd name="connsiteY21" fmla="*/ 206102 h 206471"/>
                                  <a:gd name="connsiteX22" fmla="*/ 86658 w 198419"/>
                                  <a:gd name="connsiteY22" fmla="*/ 204994 h 206471"/>
                                  <a:gd name="connsiteX23" fmla="*/ 77060 w 198419"/>
                                  <a:gd name="connsiteY23" fmla="*/ 202778 h 206471"/>
                                  <a:gd name="connsiteX24" fmla="*/ 67832 w 198419"/>
                                  <a:gd name="connsiteY24" fmla="*/ 199453 h 206471"/>
                                  <a:gd name="connsiteX25" fmla="*/ 58603 w 198419"/>
                                  <a:gd name="connsiteY25" fmla="*/ 195390 h 206471"/>
                                  <a:gd name="connsiteX26" fmla="*/ 50112 w 198419"/>
                                  <a:gd name="connsiteY26" fmla="*/ 190219 h 206471"/>
                                  <a:gd name="connsiteX27" fmla="*/ 41991 w 198419"/>
                                  <a:gd name="connsiteY27" fmla="*/ 184310 h 206471"/>
                                  <a:gd name="connsiteX28" fmla="*/ 34239 w 198419"/>
                                  <a:gd name="connsiteY28" fmla="*/ 177661 h 206471"/>
                                  <a:gd name="connsiteX29" fmla="*/ 27225 w 198419"/>
                                  <a:gd name="connsiteY29" fmla="*/ 170274 h 206471"/>
                                  <a:gd name="connsiteX30" fmla="*/ 20949 w 198419"/>
                                  <a:gd name="connsiteY30" fmla="*/ 162148 h 206471"/>
                                  <a:gd name="connsiteX31" fmla="*/ 15412 w 198419"/>
                                  <a:gd name="connsiteY31" fmla="*/ 153653 h 206471"/>
                                  <a:gd name="connsiteX32" fmla="*/ 10613 w 198419"/>
                                  <a:gd name="connsiteY32" fmla="*/ 144788 h 206471"/>
                                  <a:gd name="connsiteX33" fmla="*/ 6552 w 198419"/>
                                  <a:gd name="connsiteY33" fmla="*/ 135185 h 206471"/>
                                  <a:gd name="connsiteX34" fmla="*/ 3599 w 198419"/>
                                  <a:gd name="connsiteY34" fmla="*/ 125582 h 206471"/>
                                  <a:gd name="connsiteX35" fmla="*/ 1384 w 198419"/>
                                  <a:gd name="connsiteY35" fmla="*/ 115609 h 206471"/>
                                  <a:gd name="connsiteX36" fmla="*/ 277 w 198419"/>
                                  <a:gd name="connsiteY36" fmla="*/ 105636 h 206471"/>
                                  <a:gd name="connsiteX37" fmla="*/ 277 w 198419"/>
                                  <a:gd name="connsiteY37" fmla="*/ 95664 h 206471"/>
                                  <a:gd name="connsiteX38" fmla="*/ 1015 w 198419"/>
                                  <a:gd name="connsiteY38" fmla="*/ 85691 h 206471"/>
                                  <a:gd name="connsiteX39" fmla="*/ 2861 w 198419"/>
                                  <a:gd name="connsiteY39" fmla="*/ 75718 h 206471"/>
                                  <a:gd name="connsiteX40" fmla="*/ 5445 w 198419"/>
                                  <a:gd name="connsiteY40" fmla="*/ 66115 h 206471"/>
                                  <a:gd name="connsiteX41" fmla="*/ 9137 w 198419"/>
                                  <a:gd name="connsiteY41" fmla="*/ 56881 h 206471"/>
                                  <a:gd name="connsiteX42" fmla="*/ 13566 w 198419"/>
                                  <a:gd name="connsiteY42" fmla="*/ 48017 h 206471"/>
                                  <a:gd name="connsiteX43" fmla="*/ 18734 w 198419"/>
                                  <a:gd name="connsiteY43" fmla="*/ 39891 h 206471"/>
                                  <a:gd name="connsiteX44" fmla="*/ 24641 w 198419"/>
                                  <a:gd name="connsiteY44" fmla="*/ 32134 h 206471"/>
                                  <a:gd name="connsiteX45" fmla="*/ 31286 w 198419"/>
                                  <a:gd name="connsiteY45" fmla="*/ 25116 h 206471"/>
                                  <a:gd name="connsiteX46" fmla="*/ 38669 w 198419"/>
                                  <a:gd name="connsiteY46" fmla="*/ 18837 h 206471"/>
                                  <a:gd name="connsiteX47" fmla="*/ 46790 w 198419"/>
                                  <a:gd name="connsiteY47" fmla="*/ 13297 h 206471"/>
                                  <a:gd name="connsiteX48" fmla="*/ 55281 w 198419"/>
                                  <a:gd name="connsiteY48" fmla="*/ 8865 h 206471"/>
                                  <a:gd name="connsiteX49" fmla="*/ 64140 w 198419"/>
                                  <a:gd name="connsiteY49" fmla="*/ 5171 h 206471"/>
                                  <a:gd name="connsiteX50" fmla="*/ 73369 w 198419"/>
                                  <a:gd name="connsiteY50" fmla="*/ 2585 h 206471"/>
                                  <a:gd name="connsiteX51" fmla="*/ 82967 w 198419"/>
                                  <a:gd name="connsiteY51" fmla="*/ 739 h 206471"/>
                                  <a:gd name="connsiteX52" fmla="*/ 92565 w 198419"/>
                                  <a:gd name="connsiteY52" fmla="*/ 0 h 206471"/>
                                  <a:gd name="connsiteX53" fmla="*/ 102163 w 198419"/>
                                  <a:gd name="connsiteY53" fmla="*/ 369 h 206471"/>
                                  <a:gd name="connsiteX54" fmla="*/ 111761 w 198419"/>
                                  <a:gd name="connsiteY54" fmla="*/ 1477 h 206471"/>
                                  <a:gd name="connsiteX55" fmla="*/ 121358 w 198419"/>
                                  <a:gd name="connsiteY55" fmla="*/ 3694 h 206471"/>
                                  <a:gd name="connsiteX56" fmla="*/ 130587 w 198419"/>
                                  <a:gd name="connsiteY56" fmla="*/ 7018 h 206471"/>
                                  <a:gd name="connsiteX57" fmla="*/ 139816 w 198419"/>
                                  <a:gd name="connsiteY57" fmla="*/ 11081 h 206471"/>
                                  <a:gd name="connsiteX58" fmla="*/ 148307 w 198419"/>
                                  <a:gd name="connsiteY58" fmla="*/ 16252 h 206471"/>
                                  <a:gd name="connsiteX59" fmla="*/ 156428 w 198419"/>
                                  <a:gd name="connsiteY59" fmla="*/ 22161 h 206471"/>
                                  <a:gd name="connsiteX60" fmla="*/ 164180 w 198419"/>
                                  <a:gd name="connsiteY60" fmla="*/ 28810 h 206471"/>
                                  <a:gd name="connsiteX61" fmla="*/ 171194 w 198419"/>
                                  <a:gd name="connsiteY61" fmla="*/ 36197 h 206471"/>
                                  <a:gd name="connsiteX62" fmla="*/ 177470 w 198419"/>
                                  <a:gd name="connsiteY62" fmla="*/ 44323 h 206471"/>
                                  <a:gd name="connsiteX63" fmla="*/ 183007 w 198419"/>
                                  <a:gd name="connsiteY63" fmla="*/ 52818 h 206471"/>
                                  <a:gd name="connsiteX64" fmla="*/ 187806 w 198419"/>
                                  <a:gd name="connsiteY64" fmla="*/ 61683 h 206471"/>
                                  <a:gd name="connsiteX65" fmla="*/ 187806 w 198419"/>
                                  <a:gd name="connsiteY65" fmla="*/ 61683 h 2064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98419" h="206471">
                                    <a:moveTo>
                                      <a:pt x="187806" y="61683"/>
                                    </a:moveTo>
                                    <a:cubicBezTo>
                                      <a:pt x="189283" y="64638"/>
                                      <a:pt x="190390" y="67962"/>
                                      <a:pt x="191867" y="71286"/>
                                    </a:cubicBezTo>
                                    <a:cubicBezTo>
                                      <a:pt x="192974" y="74610"/>
                                      <a:pt x="194081" y="77565"/>
                                      <a:pt x="194820" y="80889"/>
                                    </a:cubicBezTo>
                                    <a:cubicBezTo>
                                      <a:pt x="195558" y="84214"/>
                                      <a:pt x="196297" y="87538"/>
                                      <a:pt x="197035" y="90862"/>
                                    </a:cubicBezTo>
                                    <a:cubicBezTo>
                                      <a:pt x="197404" y="94186"/>
                                      <a:pt x="197773" y="97511"/>
                                      <a:pt x="198142" y="100835"/>
                                    </a:cubicBezTo>
                                    <a:cubicBezTo>
                                      <a:pt x="198511" y="104159"/>
                                      <a:pt x="198511" y="107483"/>
                                      <a:pt x="198142" y="110808"/>
                                    </a:cubicBezTo>
                                    <a:cubicBezTo>
                                      <a:pt x="198142" y="114132"/>
                                      <a:pt x="197773" y="117456"/>
                                      <a:pt x="197404" y="120780"/>
                                    </a:cubicBezTo>
                                    <a:cubicBezTo>
                                      <a:pt x="197035" y="124104"/>
                                      <a:pt x="196297" y="127429"/>
                                      <a:pt x="195558" y="130753"/>
                                    </a:cubicBezTo>
                                    <a:cubicBezTo>
                                      <a:pt x="194820" y="134077"/>
                                      <a:pt x="194081" y="137032"/>
                                      <a:pt x="192974" y="140356"/>
                                    </a:cubicBezTo>
                                    <a:cubicBezTo>
                                      <a:pt x="191867" y="143680"/>
                                      <a:pt x="190759" y="146635"/>
                                      <a:pt x="189283" y="149590"/>
                                    </a:cubicBezTo>
                                    <a:cubicBezTo>
                                      <a:pt x="187806" y="152545"/>
                                      <a:pt x="186329" y="155500"/>
                                      <a:pt x="184853" y="158455"/>
                                    </a:cubicBezTo>
                                    <a:cubicBezTo>
                                      <a:pt x="183376" y="161410"/>
                                      <a:pt x="181530" y="163995"/>
                                      <a:pt x="179685" y="166581"/>
                                    </a:cubicBezTo>
                                    <a:cubicBezTo>
                                      <a:pt x="177839" y="169166"/>
                                      <a:pt x="175624" y="171752"/>
                                      <a:pt x="173778" y="174337"/>
                                    </a:cubicBezTo>
                                    <a:cubicBezTo>
                                      <a:pt x="171563" y="176923"/>
                                      <a:pt x="169348" y="179139"/>
                                      <a:pt x="167134" y="181355"/>
                                    </a:cubicBezTo>
                                    <a:cubicBezTo>
                                      <a:pt x="164918" y="183571"/>
                                      <a:pt x="162334" y="185787"/>
                                      <a:pt x="159750" y="187634"/>
                                    </a:cubicBezTo>
                                    <a:cubicBezTo>
                                      <a:pt x="157166" y="189481"/>
                                      <a:pt x="154582" y="191327"/>
                                      <a:pt x="151629" y="193174"/>
                                    </a:cubicBezTo>
                                    <a:cubicBezTo>
                                      <a:pt x="149045" y="194652"/>
                                      <a:pt x="146092" y="196499"/>
                                      <a:pt x="143139" y="197607"/>
                                    </a:cubicBezTo>
                                    <a:cubicBezTo>
                                      <a:pt x="140185" y="199084"/>
                                      <a:pt x="137232" y="200192"/>
                                      <a:pt x="134279" y="201300"/>
                                    </a:cubicBezTo>
                                    <a:cubicBezTo>
                                      <a:pt x="131326" y="202408"/>
                                      <a:pt x="128003" y="203147"/>
                                      <a:pt x="125050" y="203886"/>
                                    </a:cubicBezTo>
                                    <a:cubicBezTo>
                                      <a:pt x="122097" y="204624"/>
                                      <a:pt x="118774" y="205363"/>
                                      <a:pt x="115452" y="205733"/>
                                    </a:cubicBezTo>
                                    <a:cubicBezTo>
                                      <a:pt x="112130" y="206102"/>
                                      <a:pt x="109177" y="206471"/>
                                      <a:pt x="105854" y="206471"/>
                                    </a:cubicBezTo>
                                    <a:cubicBezTo>
                                      <a:pt x="102532" y="206471"/>
                                      <a:pt x="99209" y="206471"/>
                                      <a:pt x="96256" y="206102"/>
                                    </a:cubicBezTo>
                                    <a:cubicBezTo>
                                      <a:pt x="92934" y="205733"/>
                                      <a:pt x="89611" y="205363"/>
                                      <a:pt x="86658" y="204994"/>
                                    </a:cubicBezTo>
                                    <a:cubicBezTo>
                                      <a:pt x="83336" y="204255"/>
                                      <a:pt x="80383" y="203516"/>
                                      <a:pt x="77060" y="202778"/>
                                    </a:cubicBezTo>
                                    <a:cubicBezTo>
                                      <a:pt x="73738" y="202039"/>
                                      <a:pt x="70785" y="200931"/>
                                      <a:pt x="67832" y="199453"/>
                                    </a:cubicBezTo>
                                    <a:cubicBezTo>
                                      <a:pt x="64878" y="198345"/>
                                      <a:pt x="61556" y="196868"/>
                                      <a:pt x="58603" y="195390"/>
                                    </a:cubicBezTo>
                                    <a:cubicBezTo>
                                      <a:pt x="55649" y="193913"/>
                                      <a:pt x="52696" y="192066"/>
                                      <a:pt x="50112" y="190219"/>
                                    </a:cubicBezTo>
                                    <a:cubicBezTo>
                                      <a:pt x="47159" y="188373"/>
                                      <a:pt x="44575" y="186526"/>
                                      <a:pt x="41991" y="184310"/>
                                    </a:cubicBezTo>
                                    <a:cubicBezTo>
                                      <a:pt x="39407" y="182094"/>
                                      <a:pt x="36823" y="179877"/>
                                      <a:pt x="34239" y="177661"/>
                                    </a:cubicBezTo>
                                    <a:cubicBezTo>
                                      <a:pt x="31655" y="175445"/>
                                      <a:pt x="29440" y="172860"/>
                                      <a:pt x="27225" y="170274"/>
                                    </a:cubicBezTo>
                                    <a:cubicBezTo>
                                      <a:pt x="25010" y="167689"/>
                                      <a:pt x="22795" y="165103"/>
                                      <a:pt x="20949" y="162148"/>
                                    </a:cubicBezTo>
                                    <a:cubicBezTo>
                                      <a:pt x="19104" y="159563"/>
                                      <a:pt x="17258" y="156608"/>
                                      <a:pt x="15412" y="153653"/>
                                    </a:cubicBezTo>
                                    <a:cubicBezTo>
                                      <a:pt x="13566" y="150698"/>
                                      <a:pt x="12090" y="147743"/>
                                      <a:pt x="10613" y="144788"/>
                                    </a:cubicBezTo>
                                    <a:cubicBezTo>
                                      <a:pt x="9137" y="141833"/>
                                      <a:pt x="8029" y="138509"/>
                                      <a:pt x="6552" y="135185"/>
                                    </a:cubicBezTo>
                                    <a:cubicBezTo>
                                      <a:pt x="5445" y="131861"/>
                                      <a:pt x="4337" y="128906"/>
                                      <a:pt x="3599" y="125582"/>
                                    </a:cubicBezTo>
                                    <a:cubicBezTo>
                                      <a:pt x="2861" y="122258"/>
                                      <a:pt x="2123" y="118933"/>
                                      <a:pt x="1384" y="115609"/>
                                    </a:cubicBezTo>
                                    <a:cubicBezTo>
                                      <a:pt x="1015" y="112285"/>
                                      <a:pt x="646" y="108961"/>
                                      <a:pt x="277" y="105636"/>
                                    </a:cubicBezTo>
                                    <a:cubicBezTo>
                                      <a:pt x="-92" y="102312"/>
                                      <a:pt x="-92" y="98988"/>
                                      <a:pt x="277" y="95664"/>
                                    </a:cubicBezTo>
                                    <a:cubicBezTo>
                                      <a:pt x="277" y="92340"/>
                                      <a:pt x="646" y="89015"/>
                                      <a:pt x="1015" y="85691"/>
                                    </a:cubicBezTo>
                                    <a:cubicBezTo>
                                      <a:pt x="1384" y="82367"/>
                                      <a:pt x="2123" y="79043"/>
                                      <a:pt x="2861" y="75718"/>
                                    </a:cubicBezTo>
                                    <a:cubicBezTo>
                                      <a:pt x="3599" y="72394"/>
                                      <a:pt x="4337" y="69439"/>
                                      <a:pt x="5445" y="66115"/>
                                    </a:cubicBezTo>
                                    <a:cubicBezTo>
                                      <a:pt x="6552" y="62791"/>
                                      <a:pt x="7660" y="59836"/>
                                      <a:pt x="9137" y="56881"/>
                                    </a:cubicBezTo>
                                    <a:cubicBezTo>
                                      <a:pt x="10613" y="53926"/>
                                      <a:pt x="12090" y="50971"/>
                                      <a:pt x="13566" y="48017"/>
                                    </a:cubicBezTo>
                                    <a:cubicBezTo>
                                      <a:pt x="15043" y="45062"/>
                                      <a:pt x="16889" y="42476"/>
                                      <a:pt x="18734" y="39891"/>
                                    </a:cubicBezTo>
                                    <a:cubicBezTo>
                                      <a:pt x="20580" y="37305"/>
                                      <a:pt x="22795" y="34720"/>
                                      <a:pt x="24641" y="32134"/>
                                    </a:cubicBezTo>
                                    <a:cubicBezTo>
                                      <a:pt x="26856" y="29549"/>
                                      <a:pt x="29071" y="27332"/>
                                      <a:pt x="31286" y="25116"/>
                                    </a:cubicBezTo>
                                    <a:cubicBezTo>
                                      <a:pt x="33500" y="22900"/>
                                      <a:pt x="36084" y="20684"/>
                                      <a:pt x="38669" y="18837"/>
                                    </a:cubicBezTo>
                                    <a:cubicBezTo>
                                      <a:pt x="41253" y="16990"/>
                                      <a:pt x="43837" y="15144"/>
                                      <a:pt x="46790" y="13297"/>
                                    </a:cubicBezTo>
                                    <a:cubicBezTo>
                                      <a:pt x="49374" y="11819"/>
                                      <a:pt x="52327" y="9973"/>
                                      <a:pt x="55281" y="8865"/>
                                    </a:cubicBezTo>
                                    <a:cubicBezTo>
                                      <a:pt x="58234" y="7387"/>
                                      <a:pt x="61187" y="6279"/>
                                      <a:pt x="64140" y="5171"/>
                                    </a:cubicBezTo>
                                    <a:cubicBezTo>
                                      <a:pt x="67093" y="4063"/>
                                      <a:pt x="70416" y="3324"/>
                                      <a:pt x="73369" y="2585"/>
                                    </a:cubicBezTo>
                                    <a:cubicBezTo>
                                      <a:pt x="76322" y="1847"/>
                                      <a:pt x="79644" y="1108"/>
                                      <a:pt x="82967" y="739"/>
                                    </a:cubicBezTo>
                                    <a:cubicBezTo>
                                      <a:pt x="86289" y="369"/>
                                      <a:pt x="89242" y="0"/>
                                      <a:pt x="92565" y="0"/>
                                    </a:cubicBezTo>
                                    <a:cubicBezTo>
                                      <a:pt x="95887" y="0"/>
                                      <a:pt x="99209" y="0"/>
                                      <a:pt x="102163" y="369"/>
                                    </a:cubicBezTo>
                                    <a:cubicBezTo>
                                      <a:pt x="105485" y="739"/>
                                      <a:pt x="108807" y="1108"/>
                                      <a:pt x="111761" y="1477"/>
                                    </a:cubicBezTo>
                                    <a:cubicBezTo>
                                      <a:pt x="115083" y="2216"/>
                                      <a:pt x="118036" y="2955"/>
                                      <a:pt x="121358" y="3694"/>
                                    </a:cubicBezTo>
                                    <a:cubicBezTo>
                                      <a:pt x="124681" y="4432"/>
                                      <a:pt x="127634" y="5540"/>
                                      <a:pt x="130587" y="7018"/>
                                    </a:cubicBezTo>
                                    <a:cubicBezTo>
                                      <a:pt x="133541" y="8126"/>
                                      <a:pt x="136863" y="9603"/>
                                      <a:pt x="139816" y="11081"/>
                                    </a:cubicBezTo>
                                    <a:cubicBezTo>
                                      <a:pt x="142769" y="12558"/>
                                      <a:pt x="145723" y="14405"/>
                                      <a:pt x="148307" y="16252"/>
                                    </a:cubicBezTo>
                                    <a:cubicBezTo>
                                      <a:pt x="151260" y="18098"/>
                                      <a:pt x="153844" y="19945"/>
                                      <a:pt x="156428" y="22161"/>
                                    </a:cubicBezTo>
                                    <a:cubicBezTo>
                                      <a:pt x="159012" y="24378"/>
                                      <a:pt x="161596" y="26594"/>
                                      <a:pt x="164180" y="28810"/>
                                    </a:cubicBezTo>
                                    <a:cubicBezTo>
                                      <a:pt x="166764" y="31026"/>
                                      <a:pt x="168979" y="33612"/>
                                      <a:pt x="171194" y="36197"/>
                                    </a:cubicBezTo>
                                    <a:cubicBezTo>
                                      <a:pt x="173409" y="38783"/>
                                      <a:pt x="175624" y="41368"/>
                                      <a:pt x="177470" y="44323"/>
                                    </a:cubicBezTo>
                                    <a:cubicBezTo>
                                      <a:pt x="179315" y="47278"/>
                                      <a:pt x="181161" y="49863"/>
                                      <a:pt x="183007" y="52818"/>
                                    </a:cubicBezTo>
                                    <a:cubicBezTo>
                                      <a:pt x="184853" y="55404"/>
                                      <a:pt x="186329" y="58359"/>
                                      <a:pt x="187806" y="61683"/>
                                    </a:cubicBezTo>
                                    <a:lnTo>
                                      <a:pt x="187806" y="61683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206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1B69EA0C" id="Grafika 12" o:spid="_x0000_s1026" style="position:absolute;margin-left:378.9pt;margin-top:-130.2pt;width:238.85pt;height:244.25pt;rotation:10273027fd;z-index:-251657728" coordorigin="41,44" coordsize="30335,3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">
                    <v:shape id="Prostoročno: oblika 180" o:spid="_x0000_s1027" style="position:absolute;left:41;top:8886;width:1992;height:2065;visibility:visible;mso-wrap-style:square;v-text-anchor:middle" coordsize="199157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" path="m188544,62052v1477,2955,2584,6279,4061,9604c193712,74980,194820,77935,195558,81259v738,3324,1477,6648,2215,9973c198142,94556,198511,97880,198881,101204v369,3324,369,6649,,9973c198881,114501,198511,117825,198142,121150v-369,3324,-1107,6648,-1846,9972c195558,134446,194820,137401,193712,140726v-1107,3324,-2214,6279,-3691,9234c188544,152914,187068,155869,185591,158824v-1477,2955,-3322,5540,-5168,8126c178577,169535,176362,172121,174517,174707v-2215,2585,-4430,4801,-6645,7017c165657,183941,163073,186157,160489,188003v-2584,1847,-5168,3694,-8122,5541c149414,194652,146461,196499,143508,197607v-2953,1477,-5907,2585,-8860,3693c131695,202408,128373,203147,125419,203886v-3322,739,-6275,1477,-9598,1847c112499,206102,109546,206471,106223,206471v-3322,,-6644,,-9598,-369c93303,205733,89981,205363,87028,204994v-3323,-739,-6276,-1478,-9598,-2216c74107,202039,71154,200931,68201,199453v-2953,-1108,-6276,-2585,-9229,-4062c56019,193913,53066,192066,50482,190220v-2954,-1847,-5538,-3694,-8122,-5910c39407,182463,36823,180247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691,1847,79645,1108,82967,739,86289,369,89242,,92565,v3322,,6645,,9598,369c105485,739,108808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6,2586,3691,5540,5537,8495c185591,55773,187068,58728,188544,62052r,xe" filled="f" stroked="f" strokeweight="1.0228mm">
                      <v:stroke joinstyle="miter"/>
                      <v:path arrowok="t" o:connecttype="custom" o:connectlocs="188544,62052;192605,71656;195558,81259;197773,91232;198881,101204;198881,111177;198142,121150;196296,131122;193712,140726;190021,149960;185591,158824;180423,166950;174517,174707;167872,181724;160489,188003;152367,193544;143508,197607;134648,201300;125419,203886;115821,205733;106223,206471;96625,206102;87028,204994;77430,202778;68201,199453;58972,195391;50482,190220;42360,184310;34239,177661;27225,170274;20949,162148;15412,153653;10613,144788;6552,135185;3599,125582;1384,115609;277,105637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8544,62052;188544,62052" o:connectangles="0,0,0,0,0,0,0,0,0,0,0,0,0,0,0,0,0,0,0,0,0,0,0,0,0,0,0,0,0,0,0,0,0,0,0,0,0,0,0,0,0,0,0,0,0,0,0,0,0,0,0,0,0,0,0,0,0,0,0,0,0,0,0,0,0,0"/>
                    </v:shape>
                    <v:shape id="Prostoročno: oblika 181" o:spid="_x0000_s1028" style="position:absolute;left:41;top:8886;width:1992;height:2065;visibility:visible;mso-wrap-style:square;v-text-anchor:middle" coordsize="199157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" path="m188544,62052v1477,2955,2584,6279,4061,9604c193712,74980,194820,77935,195558,81259v738,3324,1477,6648,2215,9973c198142,94556,198511,97880,198881,101204v369,3324,369,6649,,9973c198881,114501,198511,117825,198142,121150v-369,3324,-1107,6648,-1846,9972c195558,134446,194820,137401,193712,140726v-1107,3324,-2214,6279,-3691,9234c188544,152914,187068,155869,185591,158824v-1477,2955,-3322,5540,-5168,8126c178577,169535,176362,172121,174517,174707v-2215,2585,-4430,4801,-6645,7017c165657,183941,163073,186157,160489,188003v-2584,1847,-5168,3694,-8122,5541c149414,194652,146461,196499,143508,197607v-2953,1477,-5907,2585,-8860,3693c131695,202408,128373,203147,125419,203886v-3322,739,-6275,1477,-9598,1847c112499,206102,109546,206471,106223,206471v-3322,,-6644,,-9598,-369c93303,205733,89981,205363,87028,204994v-3323,-739,-6276,-1478,-9598,-2216c74107,202039,71154,200931,68201,199453v-2953,-1108,-6276,-2585,-9229,-4062c56019,193913,53066,192066,50482,190220v-2954,-1847,-5538,-3694,-8122,-5910c39407,182463,36823,180247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691,1847,79645,1108,82967,739,86289,369,89242,,92565,v3322,,6645,,9598,369c105485,739,108808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6,2586,3691,5540,5537,8495c185591,55773,187068,58728,188544,62052r,xe" filled="f" stroked="f" strokeweight=".25572mm">
                      <v:stroke endcap="round"/>
                      <v:path arrowok="t" o:connecttype="custom" o:connectlocs="188544,62052;192605,71656;195558,81259;197773,91232;198881,101204;198881,111177;198142,121150;196296,131122;193712,140726;190021,149960;185591,158824;180423,166950;174517,174707;167872,181724;160489,188003;152367,193544;143508,197607;134648,201300;125419,203886;115821,205733;106223,206471;96625,206102;87028,204994;77430,202778;68201,199453;58972,195391;50482,190220;42360,184310;34239,177661;27225,170274;20949,162148;15412,153653;10613,144788;6552,135185;3599,125582;1384,115609;277,105637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8544,62052;188544,62052" o:connectangles="0,0,0,0,0,0,0,0,0,0,0,0,0,0,0,0,0,0,0,0,0,0,0,0,0,0,0,0,0,0,0,0,0,0,0,0,0,0,0,0,0,0,0,0,0,0,0,0,0,0,0,0,0,0,0,0,0,0,0,0,0,0,0,0,0,0"/>
                    </v:shape>
                    <v:shape id="Prostoročno: oblika 182" o:spid="_x0000_s1029" style="position:absolute;left:3219;top:6171;width:3636;height:3772;visibility:visible;mso-wrap-style:square;v-text-anchor:middle" coordsize="363614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" path="m344788,112285v2584,5540,5168,11450,7014,17360c354017,135555,355862,141464,357339,147374v1477,5910,2953,12189,3691,18099c362138,171752,362876,177661,363245,183941v370,6279,370,12188,370,18467c363245,208688,362876,214597,362138,220876v-738,5910,-1846,12189,-3322,18099c357339,244885,355862,250794,354017,256704v-1846,5910,-4061,11450,-6645,16991c344788,279235,342204,284406,339251,289946v-2954,5171,-6276,10342,-9598,15144c326330,309892,322639,314693,318578,319126v-4061,4432,-8121,8864,-12551,12558c301597,33537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967,241560,7752,235651,6276,229741,4799,223831,3322,217552,2584,211642,1477,205363,738,199454,369,193174,,186895,,180986,,174707v369,-6280,738,-12189,1477,-18468c2215,150329,3322,144050,4799,138140v1477,-5910,2953,-11819,4799,-17729c11444,114501,13659,108961,16243,103420v2584,-5540,5168,-10711,8121,-16251c27317,81628,30640,76827,33962,72025v3322,-4802,7014,-9603,11074,-14036c49097,53557,53158,49125,57588,45431v4429,-369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6v5907,1108,11813,2585,17720,4062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251,101204,342204,106745,344788,112285r,xe" filled="f" stroked="f" strokeweight="1.0228mm">
                      <v:stroke joinstyle="miter"/>
                      <v:path arrowok="t" o:connecttype="custom" o:connectlocs="344788,112285;351802,129645;357339,147374;361030,165473;363245,183941;363615,202408;362138,220876;358816,238975;354017,256704;347372,273695;339251,289946;329653,305090;318578,319126;306027,331684;292737,343134;277971,353107;262467,361232;246224,367881;229243,372683;211893,375637;194174,377115;176455,376746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6,57989;57588,45431;71246,33981;86012,24008;101517,15882;117759,9234;134740,4432;152091,1477;169810,0;187529,369;205248,2586;222968,6648;239949,12558;256561,19945;272434,29179;287569,39891;301597,52080;314517,65376;325961,80151;336297,95664;344788,112285;344788,112285" o:connectangles="0,0,0,0,0,0,0,0,0,0,0,0,0,0,0,0,0,0,0,0,0,0,0,0,0,0,0,0,0,0,0,0,0,0,0,0,0,0,0,0,0,0,0,0,0,0,0,0,0,0,0,0,0,0,0,0,0,0,0,0,0,0,0,0,0,0"/>
                    </v:shape>
                    <v:shape id="Prostoročno: oblika 183" o:spid="_x0000_s1030" style="position:absolute;left:3219;top:6171;width:3636;height:3772;visibility:visible;mso-wrap-style:square;v-text-anchor:middle" coordsize="363614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" path="m344788,112285v2584,5540,5168,11450,7014,17360c354017,135555,355862,141464,357339,147374v1477,5910,2953,12189,3691,18099c362138,171752,362876,177661,363245,183941v370,6279,370,12188,370,18467c363245,208688,362876,214597,362138,220876v-738,5910,-1846,12189,-3322,18099c357339,244885,355862,250794,354017,256704v-1846,5910,-4061,11450,-6645,16991c344788,279235,342204,284406,339251,289946v-2954,5171,-6276,10342,-9598,15144c326330,309892,322639,314693,318578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7v369,-6280,738,-12189,1477,-18468c2215,150329,3322,144050,4799,138140v1477,-5910,2953,-11819,4799,-17729c11444,114501,13659,108961,16243,103420v2584,-5540,5168,-10711,8121,-16251c27317,81998,30640,76827,33962,72025v3322,-4802,7014,-9603,11074,-14036c49097,53557,53158,49125,57588,45431v4429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6v5907,1108,11813,2585,17720,4062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251,101204,342204,106745,344788,112285r,xe" filled="f" stroked="f" strokeweight=".25572mm">
                      <v:stroke endcap="round"/>
                      <v:path arrowok="t" o:connecttype="custom" o:connectlocs="344788,112285;351802,129645;357339,147374;361030,165473;363245,183941;363615,202408;362138,220876;358816,238975;354017,256704;347372,273695;339251,289946;329653,305090;318578,319126;306027,331684;292737,343134;277971,353107;262467,361232;246224,367881;229243,372683;211893,375637;194174,377115;176455,376746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6,57989;57588,45431;71246,33981;86012,24008;101517,15882;117759,9234;134740,4432;152091,1477;169810,0;187529,369;205248,2586;222968,6648;239949,12558;256561,19945;272434,29179;287569,39891;301597,52080;314517,65376;325961,80151;336297,95664;344788,112285;344788,112285" o:connectangles="0,0,0,0,0,0,0,0,0,0,0,0,0,0,0,0,0,0,0,0,0,0,0,0,0,0,0,0,0,0,0,0,0,0,0,0,0,0,0,0,0,0,0,0,0,0,0,0,0,0,0,0,0,0,0,0,0,0,0,0,0,0,0,0,0,0"/>
                    </v:shape>
                    <v:shape id="Prostoročno: oblika 184" o:spid="_x0000_s1031" style="position:absolute;left:7867;top:2750;width:5299;height:5491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" path="m502289,164140v3692,8126,7383,16621,10336,25116c515578,197752,518162,206616,520747,215111v2214,8865,4060,17730,5537,26594c527761,250570,528868,259434,529237,268668v738,8865,738,18099,369,26964c529237,304496,528499,313361,527391,322225v-1107,8865,-2584,17730,-4799,26225c520747,356945,518162,365810,515578,373936v-2953,8495,-5906,16621,-9597,24747c502289,406808,498597,414565,494168,421952v-4430,7757,-8860,14774,-14028,22162c474972,451131,469804,458149,463897,464428v-5537,6649,-11813,12559,-18088,18468c439533,488806,432888,494346,425875,499517v-7014,5171,-14028,9973,-21411,14405c397081,518355,389698,522418,381945,526111v-7752,3694,-15873,6649,-23625,9604c350198,538669,342077,540886,333587,542732v-8491,1847,-16981,3325,-25472,4433c299625,548273,291134,549011,282274,549011v-8490,370,-17350,,-25840,-738c247943,547534,239084,546426,230593,544949v-8490,-1478,-16981,-3694,-25471,-5910c196631,536453,188510,533868,180019,530543v-8121,-3324,-16242,-7017,-23994,-11080c148272,515400,140520,510968,132768,506166v-7383,-4802,-14766,-9973,-21780,-15513c103974,485112,97329,479203,90685,472924,84040,466644,77764,459996,71858,453348,65952,446699,60414,439312,54877,431925,49709,424538,44541,416781,40111,409025,35681,401268,31251,393142,27560,385016,23868,376890,20177,368395,17224,359900,14270,351405,11686,342540,9102,334045,6887,325180,5041,316316,3565,307451,2088,298586,981,289722,612,280488,-127,271623,-127,262389,242,253525v370,-8865,1108,-17729,2215,-26594c3565,218066,5041,209202,7256,200706v1846,-8495,4430,-17359,7014,-25485c17224,166726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7,12703,341339,15289,349829,18613v8122,3324,16243,7018,23995,11081c381576,33757,389329,38189,397081,42990v7383,4802,14766,9973,21780,15514c425875,64044,432519,69954,439164,76233v6645,6279,12920,12927,18827,19576c463897,102457,469434,109844,474972,117231v5168,7388,10336,15144,14766,22901c494168,147888,498597,156014,502289,164140r,xe" filled="f" stroked="f" strokeweight="1.0228mm">
                      <v:stroke joinstyle="miter"/>
                      <v:path arrowok="t" o:connecttype="custom" o:connectlocs="502289,164140;512625,189256;520747,215111;526284,241705;529237,268668;529606,295632;527391,322225;522592,348450;515578,373936;505981,398683;494168,421952;480140,444114;463897,464428;445809,482896;425875,499517;404464,513922;381945,526111;358320,535715;333587,542732;308115,547165;282274,549011;256434,548273;230593,544949;205122,539039;180019,530543;156025,519463;132768,506166;110988,490653;90685,472924;71858,453348;54877,431925;40111,409025;27560,385016;17224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185" o:spid="_x0000_s1032" style="position:absolute;left:7867;top:2750;width:5299;height:5491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" path="m502289,164140v3692,8126,7383,16621,10336,25116c515578,197752,518162,206616,520747,215111v2214,8865,4060,17730,5537,26594c527761,250570,528868,259434,529237,268668v738,8865,738,18099,369,26964c529237,304496,528499,313361,527391,322225v-1107,8865,-2584,17730,-4799,26225c520747,356945,518162,365810,515578,373936v-2953,8495,-5906,16621,-9597,24747c502289,406808,498597,414565,494168,421952v-4430,7757,-8860,14774,-14028,22162c474972,451131,469804,458149,463897,464428v-5537,6649,-11813,12559,-18088,18468c439533,488806,432888,494346,425875,499517v-7014,5171,-14028,9973,-21411,14405c397081,518355,389698,522418,381945,526111v-7752,3694,-15873,6649,-23625,9604c350198,538669,342077,540886,333587,542732v-8491,1847,-16981,3325,-25472,4433c299625,548273,291134,549011,282274,549011v-8490,370,-17350,,-25840,-738c247943,547534,239084,546426,230593,544949v-8490,-1478,-16981,-3694,-25471,-5910c196631,536453,188510,533868,180019,530543v-8121,-3324,-16242,-7017,-23994,-11080c148272,515400,140520,510968,132768,506166v-7383,-4802,-14766,-9973,-21780,-15513c103974,485112,97329,479203,90685,472924,84040,466644,77764,459996,71858,453348,65952,446699,60414,439312,54877,431925,49709,424538,44541,416781,40111,409025,35681,401268,31251,393142,27560,385016,23868,376890,20177,368395,17224,359900,14270,351405,11686,342540,9102,334045,6887,325180,5041,316316,3565,307451,2088,298586,981,289722,612,280488,-127,271623,-127,262389,242,253525v370,-8865,1108,-17729,2215,-26594c3565,218066,5041,209202,7256,200706v1846,-8495,4430,-17359,7014,-25485c17224,166726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7,12703,341339,15289,349829,18613v8122,3324,16243,7018,23995,11081c381576,33757,389329,38189,397081,42990v7383,4802,14766,9973,21780,15514c425875,64044,432519,69954,439164,76233v6645,6279,12920,12927,18827,19576c463897,102457,469434,109844,474972,117231v5168,7388,10336,15144,14766,22901c494168,147888,498597,156014,502289,164140r,xe" filled="f" stroked="f" strokeweight=".25572mm">
                      <v:stroke endcap="round"/>
                      <v:path arrowok="t" o:connecttype="custom" o:connectlocs="502289,164140;512625,189256;520747,215111;526284,241705;529237,268668;529606,295632;527391,322225;522592,348450;515578,373936;505981,398683;494168,421952;480140,444114;463897,464428;445809,482896;425875,499517;404464,513922;381945,526111;358320,535715;333587,542732;308115,547165;282274,549011;256434,548273;230593,544949;205122,539039;180019,530543;156025,519463;132768,506166;110988,490653;90685,472924;71858,453348;54877,431925;40111,409025;27560,385016;17224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186" o:spid="_x0000_s1033" style="position:absolute;left:14175;top:1056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" path="m345526,112654v2584,5541,5168,11450,7014,17360c354755,135924,356601,141834,358077,147743v1477,5910,2953,12189,3692,18099c362876,172121,363615,178031,363984,184310v369,6279,369,12189,369,18468c363984,209057,363615,214967,362876,221246v-738,5909,-1846,12188,-3322,18098c358077,245254,356601,251164,354755,257073v-1846,5910,-4061,11451,-6645,16991c345526,279604,342942,284775,339989,290316v-2953,5171,-6276,10342,-9598,15143c327068,310261,323377,315063,319316,319495v-4060,4432,-8121,8865,-12551,12558c302335,336116,297906,339810,293107,343503v-4799,3694,-9598,7018,-14767,9973c273172,356431,268004,359386,262836,361602v-5168,2585,-10705,4801,-16243,6648c241056,370097,235519,371944,229612,373052v-5906,1108,-11443,2216,-17350,2955c206356,376746,200449,377115,194543,377484v-5907,,-11813,,-17719,-369c170917,376746,165011,376007,159104,374899v-5906,-1108,-11812,-2586,-17719,-4063c135479,368989,129941,367142,124035,364926v-5537,-2216,-11075,-4802,-16612,-7387c101886,354584,96718,351629,91550,348305,86382,344981,81213,341287,76414,337594v-4799,-3694,-9598,-7757,-14027,-12189c57957,320972,53527,316540,49466,312108v-4060,-4802,-7752,-9603,-11443,-14775c34331,292162,31009,286991,27686,281820v-3322,-5540,-5906,-11080,-8859,-16621c16243,259659,13659,253749,11813,247839,9598,241930,7752,236020,6276,230110,4799,224201,3322,217921,2584,212012,1477,205733,738,199823,369,193544,,187265,,181355,,175076v369,-6279,738,-12189,1477,-18468c2215,150698,3322,144419,4799,138509v1477,-5909,2953,-11819,4799,-17729c11444,114870,13659,109330,16243,103790v3322,-6279,5906,-11450,8859,-16621c28055,81998,31378,76827,34700,72025v3323,-4802,7014,-9603,11075,-14036c49835,53557,53896,49125,58326,45431v4430,-4063,8860,-7756,13658,-11450c76784,30287,81583,26963,86751,24008v5168,-2955,10336,-5909,15504,-8126c107423,13297,112960,11081,118498,9234v5537,-1847,11074,-3694,16981,-4802c141385,2955,146922,2216,152829,1477,158735,739,164642,369,170548,v5907,,11813,,17719,369c194174,739,200080,1477,205987,2586v6275,1108,11813,2585,17719,4062c229612,8495,235150,10342,240687,12558v5537,2216,11075,4802,16612,7387c262836,22900,268004,25855,273172,29179v5168,3325,10337,7018,15136,10712c293107,43584,297906,47647,302335,52080v4430,4432,8860,8864,12921,13296c319316,70178,323008,74980,326699,80151v3692,5171,7014,10342,10337,15513c339989,101204,342942,106745,345526,112654r,xe" filled="f" stroked="f" strokeweight="1.0228mm">
                      <v:stroke joinstyle="miter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0,353476;262836,361602;246593,368250;229612,373052;212262,376007;194543,377484;176824,377115;159104,374899;141385,370836;124035,364926;107423,357539;91550,348305;76414,337594;62387,325405;49466,312108;38023,297333;27686,281820;18827,265199;11813,247839;6276,230110;2584,212012;369,193544;0,175076;1477,156608;4799,138509;9598,120780;16243,103790;25102,87169;34700,72025;45775,57989;58326,45431;71984,33981;86751,24008;102255,15882;118498,9234;135479,4432;152829,1477;170548,0;188267,369;205987,2586;223706,6648;240687,12558;257299,19945;273172,29179;288308,39891;302335,52080;315256,65376;326699,80151;337036,95664;345526,112654;345526,112654" o:connectangles="0,0,0,0,0,0,0,0,0,0,0,0,0,0,0,0,0,0,0,0,0,0,0,0,0,0,0,0,0,0,0,0,0,0,0,0,0,0,0,0,0,0,0,0,0,0,0,0,0,0,0,0,0,0,0,0,0,0,0,0,0,0,0,0,0,0"/>
                    </v:shape>
                    <v:shape id="Prostoročno: oblika 187" o:spid="_x0000_s1034" style="position:absolute;left:14179;top:1056;width:3639;height:3775;visibility:visible;mso-wrap-style:square;v-text-anchor:middle" coordsize="363983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" path="m345157,112654v2584,5541,5168,11450,7014,17360c354386,135924,356232,141834,357708,147743v1477,5910,2953,12189,3692,18099c362507,172121,363245,178031,363615,184310v369,6279,369,12189,369,18468c363615,209057,363245,214967,362507,221246v-738,5909,-1846,12188,-3322,18098c357708,245254,356232,251164,354386,257073v-1846,5910,-4061,11451,-6645,16991c345157,279604,342573,284775,339620,290316v-2954,5171,-6276,10342,-9598,15143c326699,310261,323008,315063,318947,319495v-4061,4432,-8121,8865,-12551,12558c301966,336116,297536,339810,292737,343503v-4799,3694,-9597,7018,-14766,9973c272803,356431,267635,359386,262467,361602v-5168,2585,-10705,4801,-16243,6648c240687,370097,235150,371944,229243,373052v-5906,1477,-11443,2216,-17350,2955c205987,376746,200080,377115,194174,377484v-5907,,-11813,,-17719,-369c170548,376746,164642,376007,158735,374899v-5906,-1108,-11813,-2586,-17719,-4063c135110,368989,129572,367142,124035,364926v-5537,-2216,-11074,-4802,-16612,-7387c101886,354584,96718,351629,91550,348305,86382,344981,81213,341287,76414,337594v-4799,-3694,-9597,-7757,-14027,-12189c57957,320972,53527,316540,49466,312108v-4060,-4802,-7752,-9603,-11443,-14775c34331,292162,31009,286991,27686,281820v-3322,-5540,-5906,-11080,-8859,-16621c16243,259659,13659,253749,11813,247839,9598,241930,7752,236020,6276,230110,4799,224201,3322,217921,2584,212012,1477,205733,738,199823,369,193544,,187265,,181355,,175076v369,-6279,738,-12189,1477,-18468c2215,150698,3322,144419,4799,138509v1477,-5909,2953,-11819,4799,-17729c11444,114870,13659,109330,16243,103790v2953,-6279,5537,-11450,8490,-16621c27686,81998,31009,76827,34331,72025v3323,-4802,7014,-9603,11075,-14036c49466,53557,53527,49125,57957,45431v4430,-4063,8860,-7756,13658,-11450c76414,30287,81213,26963,86382,24008v5168,-2955,10336,-5909,15504,-8126c107054,13297,112591,11081,118129,9234v5537,-1847,11074,-3694,16981,-4802c141016,2955,146553,2216,152460,1477,158366,739,164273,369,170179,v5906,,11813,,17719,369c193805,739,199711,1477,205618,2586v6275,1108,11812,2585,17719,4062c229243,8495,234781,10342,240318,12558v5537,2216,11074,4802,16612,7387c262467,22900,267635,25855,272803,29179v5168,3325,10337,7018,15135,10712c292737,43584,297536,47647,301966,52080v4430,4432,8860,8864,12920,13296c318947,70178,322639,74980,326330,80151v3692,5171,7014,10342,10336,15513c339620,101204,342573,106745,345157,112654r,xe" filled="f" stroked="f" strokeweight=".25572mm">
                      <v:stroke endcap="round"/>
                      <v:path arrowok="t" o:connecttype="custom" o:connectlocs="345157,112654;352171,130014;357708,147743;361400,165842;363615,184310;363984,202778;362507,221246;359185,239344;354386,257073;347741,274064;339620,290316;330022,305459;318947,319495;306396,332053;292737,343503;277971,353476;262467,361602;246224,368250;229243,373052;211893,376007;194174,377484;176455,377115;158735,374899;141016,370836;124035,364926;107423,357539;91550,348305;76414,337594;62387,325405;49466,312108;38023,297333;27686,281820;18827,265199;11813,247839;6276,230110;2584,212012;369,193544;0,175076;1477,156608;4799,138509;9598,120780;16243,103790;24733,87169;34331,72025;45406,57989;57957,45431;71615,33981;86382,24008;101886,15882;118129,9234;135110,4432;152460,1477;170179,0;187898,369;205618,2586;223337,6648;240318,12558;256930,19945;272803,29179;287938,39891;301966,52080;314886,65376;326330,80151;336666,95664;345157,112654;345157,112654" o:connectangles="0,0,0,0,0,0,0,0,0,0,0,0,0,0,0,0,0,0,0,0,0,0,0,0,0,0,0,0,0,0,0,0,0,0,0,0,0,0,0,0,0,0,0,0,0,0,0,0,0,0,0,0,0,0,0,0,0,0,0,0,0,0,0,0,0,0"/>
                    </v:shape>
                    <v:shape id="Prostoročno: oblika 188" o:spid="_x0000_s1035" style="position:absolute;left:19008;top:44;width:1988;height:2065;visibility:visible;mso-wrap-style:square;v-text-anchor:middle" coordsize="198788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" path="m188175,61683v1477,2955,2584,6279,4061,9603c193343,74610,194451,77565,195189,80889v738,3325,1477,6649,2215,9973c197773,94186,198142,97511,198511,100835v370,3324,370,6648,,9972c198511,114132,198142,117456,197773,120780v-369,3324,-1107,6649,-1846,9973c195189,134077,194451,137032,193343,140356v-1107,3324,-2215,6279,-3691,9234c188175,152545,186698,155500,185222,158455v-1477,2955,-3323,5540,-5168,8126c178208,169166,175993,171752,174147,174337v-2215,2586,-4429,4802,-6644,7018c165288,183571,162704,185787,160120,187634v-2585,1847,-5169,3694,-8122,5540c149414,194652,146461,196499,143508,197607v-2954,1477,-5907,2585,-8860,3693c131695,202408,128373,203147,125419,203886v-2953,739,-6275,1477,-9598,1847c112499,206102,109546,206471,106223,206471v-3322,,-6644,,-9598,-369c93303,205733,89981,205363,87027,204994v-3322,-739,-6275,-1478,-9597,-2216c74107,202039,71154,200931,68201,199454v-2954,-1109,-6276,-2586,-9229,-4063c55650,193544,52696,191697,50112,189850v-2953,-1847,-5537,-3693,-8121,-5910c39407,181724,36823,179508,34239,177292v-2584,-2216,-4799,-4802,-7014,-7387c25010,167319,22795,164734,20949,161779v-1846,-2586,-3691,-5540,-5537,-8495c13566,150329,12090,147374,10613,144419,9137,141464,8029,138140,6552,134816,5445,131492,4338,128537,3599,125212v-738,-3324,-1476,-6648,-2215,-9972c1015,111916,646,108591,277,105267v-369,-3324,-369,-6648,,-9973c277,91970,646,88646,1015,85322v369,-3324,1108,-6649,1846,-9973c3599,72025,4338,69070,5445,65746,6552,62422,7660,59467,9137,56512v1476,-2955,2953,-5910,4429,-8865c15043,45062,16889,42107,18734,39521v1846,-2585,4061,-5171,5907,-7756c26856,29179,29071,26963,31286,24747v2215,-2216,4799,-4432,7383,-6279c41253,16621,43837,14774,46790,12928v2953,-1109,5906,-2586,8860,-4063c58603,7387,61556,6279,64509,5171,67462,4063,70785,3324,73738,2586,76691,1847,80014,1108,83336,739,86658,369,89611,,92934,v3322,,6645,,9598,369c105854,739,109177,1108,112130,1477v3322,739,6275,1478,9598,2217c125050,4432,128003,5540,130957,7018v2953,1108,6275,2585,9228,4063c143139,12558,146092,14405,148676,16252v2953,1847,5537,3693,8121,5910c159381,24378,161965,26594,164549,28810v2584,2216,4799,4802,7014,7387c173778,38783,175993,41368,177839,44323v1846,2586,3691,5540,5537,8495c185222,55773,187068,58728,188175,61683r,xe" filled="f" stroked="f" strokeweight="1.0228mm">
                      <v:stroke joinstyle="miter"/>
                      <v:path arrowok="t" o:connecttype="custom" o:connectlocs="188175,61683;192236,71286;195189,80889;197404,90862;198511,100835;198511,110807;197773,120780;195927,130753;193343,140356;189652,149590;185222,158455;180054,166581;174147,174337;167503,181355;160120,187634;151998,193174;143508,197607;134648,201300;125419,203886;115821,205733;106223,206471;96625,206102;87027,204994;77430,202778;68201,199454;58972,195391;50112,189850;41991,183940;34239,177292;27225,169905;20949,161779;15412,153284;10613,144419;6552,134816;3599,125212;1384,115240;277,105267;277,95294;1015,85322;2861,75349;5445,65746;9137,56512;13566,47647;18734,39521;24641,31765;31286,24747;38669,18468;46790,12928;55650,8865;64509,5171;73738,2586;83336,739;92934,0;102532,369;112130,1477;121728,3694;130957,7018;140185,11081;148676,16252;156797,22162;164549,28810;171563,36197;177839,44323;183376,52818;188175,61683;188175,61683" o:connectangles="0,0,0,0,0,0,0,0,0,0,0,0,0,0,0,0,0,0,0,0,0,0,0,0,0,0,0,0,0,0,0,0,0,0,0,0,0,0,0,0,0,0,0,0,0,0,0,0,0,0,0,0,0,0,0,0,0,0,0,0,0,0,0,0,0,0"/>
                    </v:shape>
                    <v:shape id="Prostoročno: oblika 189" o:spid="_x0000_s1036" style="position:absolute;left:19008;top:44;width:1988;height:2065;visibility:visible;mso-wrap-style:square;v-text-anchor:middle" coordsize="198788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" path="m188175,61683v1477,2955,2584,6279,4061,9603c193343,74610,194451,77565,195189,80889v738,3325,1477,6649,2215,9973c197773,94186,198142,97511,198511,100835v370,3324,370,6648,,9972c198511,114132,198142,117456,197773,120780v-369,3324,-1107,6649,-1846,9973c195189,134077,194451,137032,193343,140356v-1107,3324,-2215,6279,-3691,9234c188175,152545,186698,155500,185222,158455v-1477,2955,-3323,5540,-5168,8126c178208,169166,175993,171752,174147,174337v-2215,2586,-4429,4802,-6644,7018c165288,183571,162704,185787,160120,187634v-2585,1847,-5169,3694,-8122,5540c149414,194652,146461,196499,143508,197607v-2954,1477,-5907,2585,-8860,3693c131695,202408,128373,203147,125419,203886v-2953,739,-6275,1477,-9598,1847c112499,206102,109546,206471,106223,206471v-3322,,-6644,,-9598,-369c93303,205733,89981,205363,87027,204994v-3322,-739,-6275,-1478,-9597,-2216c74107,202039,71154,200931,68201,199454v-2954,-1109,-6276,-2586,-9229,-4063c55650,193544,52696,191697,50112,189850v-2953,-1847,-5537,-3693,-8121,-5910c39407,181724,36823,179508,34239,177292v-2584,-2216,-4799,-4802,-7014,-7387c25010,167319,22795,164734,20949,161779v-1846,-2586,-3691,-5540,-5537,-8495c13566,150329,12090,147374,10613,144419,9137,141464,8029,138140,6552,134816,5445,131492,4338,128537,3599,125212v-738,-3324,-1476,-6648,-2215,-9972c1015,111916,646,108591,277,105267v-369,-3324,-369,-6648,,-9973c277,91970,646,88646,1015,85322v369,-3324,1108,-6649,1846,-9973c3599,72025,4338,69070,5445,65746,6552,62422,7660,59467,9137,56512v1476,-2955,2953,-5910,4429,-8865c15043,45062,16889,42107,18734,39521v1846,-2585,4061,-5171,5907,-7756c26856,29179,29071,26963,31286,24747v2215,-2216,4799,-4432,7383,-6279c41253,16621,43837,14774,46790,12928v2953,-1109,5906,-2586,8860,-4063c58603,7387,61556,6279,64509,5171,67462,4063,70785,3324,73738,2586,76691,1847,80014,1108,83336,739,86658,369,89611,,92934,v3322,,6645,,9598,369c105854,739,109177,1108,112130,1477v3322,739,6275,1478,9598,2217c125050,4432,128003,5540,130957,7018v2953,1108,6275,2585,9228,4063c143139,12558,146092,14405,148676,16252v2953,1847,5537,3693,8121,5910c159381,24378,161965,26594,164549,28810v2584,2216,4799,4802,7014,7387c173778,38783,175993,41368,177839,44323v1846,2586,3691,5540,5537,8495c185222,55773,187068,58728,188175,61683r,xe" filled="f" stroked="f" strokeweight=".25572mm">
                      <v:stroke endcap="round"/>
                      <v:path arrowok="t" o:connecttype="custom" o:connectlocs="188175,61683;192236,71286;195189,80889;197404,90862;198511,100835;198511,110807;197773,120780;195927,130753;193343,140356;189652,149590;185222,158455;180054,166581;174147,174337;167503,181355;160120,187634;151998,193174;143508,197607;134648,201300;125419,203886;115821,205733;106223,206471;96625,206102;87027,204994;77430,202778;68201,199454;58972,195391;50112,189850;41991,183940;34239,177292;27225,169905;20949,161779;15412,153284;10613,144419;6552,134816;3599,125212;1384,115240;277,105267;277,95294;1015,85322;2861,75349;5445,65746;9137,56512;13566,47647;18734,39521;24641,31765;31286,24747;38669,18468;46790,12928;55650,8865;64509,5171;73738,2586;83336,739;92934,0;102532,369;112130,1477;121728,3694;130957,7018;140185,11081;148676,16252;156797,22162;164549,28810;171563,36197;177839,44323;183376,52818;188175,61683;188175,61683" o:connectangles="0,0,0,0,0,0,0,0,0,0,0,0,0,0,0,0,0,0,0,0,0,0,0,0,0,0,0,0,0,0,0,0,0,0,0,0,0,0,0,0,0,0,0,0,0,0,0,0,0,0,0,0,0,0,0,0,0,0,0,0,0,0,0,0,0,0"/>
                    </v:shape>
                    <v:shape id="Prostoročno: oblika 190" o:spid="_x0000_s1037" style="position:absolute;left:1192;top:12277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" path="m345526,112654v2584,5541,5168,11450,7014,17360c354755,135924,356601,141834,358077,147743v1477,5910,2954,12189,3692,18099c362876,172121,363615,178031,363984,184310v369,6279,369,12189,369,18468c363984,209057,363615,214967,362876,221246v-738,5909,-1845,12188,-3322,18098c358077,245254,356601,251164,354755,257073v-1846,5910,-4061,11450,-6645,16991c345526,279604,342942,284775,339989,290316v-2953,5171,-6276,10342,-9598,15143c327069,310261,323377,315063,319316,319495v-4060,4432,-8121,8865,-12551,12558c302335,336116,297906,339810,293107,343503v-4799,3694,-9598,7018,-14766,9973c273172,356431,268004,359386,262836,361602v-5168,2585,-10705,4801,-16243,6648c241056,370097,235519,371944,229612,373052v-5906,1477,-11443,2216,-17350,2955c206356,376745,200449,377115,194543,377484v-5906,,-11813,,-17719,-369c170917,376745,165011,376007,159104,374899v-5906,-1108,-11812,-2586,-17719,-4063c135479,368989,129941,367142,124404,364926v-5537,-2216,-11074,-4802,-16612,-7387c102255,354215,96718,351260,91550,347935,86382,344611,81213,340918,76414,337224v-4799,-3693,-9598,-7756,-14027,-12189c57957,320603,53527,316171,49466,311738v-4060,-4801,-7752,-9603,-11443,-14774c34331,291793,31009,286622,27686,281451v-3322,-5540,-5906,-11081,-8859,-16621c16243,259289,13659,253380,11813,247470,9598,241560,7752,235651,6276,229741,4799,223831,3322,217552,2584,211642,1477,205363,738,199453,369,193174,,186895,,180986,,174706v369,-6279,738,-12188,1477,-18467c2215,150329,3322,144050,4799,138140v1477,-5910,2953,-11820,4799,-17729c11444,114501,13659,108961,16243,103420v2584,-5540,5168,-10711,8121,-16252c27317,81997,30640,76826,33962,72025v3322,-4802,7014,-9603,11075,-14036c49097,53557,53158,49125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2c292368,43584,297167,47647,301597,52080v4430,4432,8860,8864,12920,13296c318578,70178,322270,74980,325961,80151v3692,5171,7014,10342,10336,15513c339989,101574,342573,106745,345526,112654r,xe" filled="f" stroked="f" strokeweight="1.0228mm">
                      <v:stroke joinstyle="miter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1,353476;262836,361602;246593,368250;229612,373052;212262,376007;194543,377484;176824,377115;159104,374899;141385,370836;124404,364926;107792,357539;91550,347935;76414,337224;62387,325035;49466,311738;38023,296964;27686,281451;18827,264830;11813,247470;6276,229741;2584,211642;369,193174;0,174706;1477,156239;4799,138140;9598,120411;16243,103420;24364,87168;33962,72025;45037,57989;57588,45431;71246,33981;86012,24008;101517,15882;117759,9234;134740,4432;152091,1477;169810,0;187529,369;205248,2585;222968,6648;239949,12558;256561,19945;272434,29179;287569,39891;301597,52080;314517,65376;325961,80151;336297,95664;345526,112654;345526,112654" o:connectangles="0,0,0,0,0,0,0,0,0,0,0,0,0,0,0,0,0,0,0,0,0,0,0,0,0,0,0,0,0,0,0,0,0,0,0,0,0,0,0,0,0,0,0,0,0,0,0,0,0,0,0,0,0,0,0,0,0,0,0,0,0,0,0,0,0,0"/>
                    </v:shape>
                    <v:shape id="Prostoročno: oblika 191" o:spid="_x0000_s1038" style="position:absolute;left:1192;top:12277;width:3643;height:3775;visibility:visible;mso-wrap-style:square;v-text-anchor:middle" coordsize="364352,377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" path="m345526,112654v2584,5541,5168,11450,7014,17360c354755,135924,356601,141834,358077,147743v1477,5910,2954,12189,3692,18099c362876,172121,363615,178031,363984,184310v369,6279,369,12189,369,18468c363984,209057,363615,214967,362876,221246v-738,5909,-1845,12188,-3322,18098c358077,245254,356601,251164,354755,257073v-1846,5910,-4061,11450,-6645,16991c345526,279604,342942,284775,339989,290316v-2953,5171,-6276,10342,-9598,15143c327069,310261,323377,315063,319316,319495v-4060,4432,-8121,8865,-12551,12558c302335,336116,297906,339810,293107,343503v-4799,3694,-9598,7018,-14766,9973c273172,356431,268004,359386,262836,361602v-5168,2585,-10705,4801,-16243,6648c241056,370097,235519,371944,229612,373052v-5906,1477,-11443,2216,-17350,2955c206356,376745,200449,377115,194543,377484v-5906,,-11813,,-17719,-369c170917,376745,165011,376007,159104,374899v-5906,-1108,-11812,-2586,-17719,-4063c135479,368989,129941,367142,124404,364926v-5537,-2216,-11074,-4802,-16612,-7387c102255,354215,96718,351260,91550,347935,86382,344611,81213,340918,76414,337224v-4799,-3693,-9598,-7756,-14027,-12189c57957,320603,53527,316171,49466,311738v-4060,-4801,-7752,-9603,-11443,-14774c34331,291793,31009,286622,27686,281451v-3322,-5540,-5906,-11081,-8859,-16621c16243,259289,13659,253380,11813,247470,9598,241560,7752,235651,6276,229741,4799,223831,3322,217552,2584,211642,1477,205363,738,199453,369,193174,,186895,,180986,,174706v369,-6279,738,-12188,1477,-18467c2215,150329,3322,144050,4799,138140v1477,-5910,2953,-11820,4799,-17729c11444,114501,13659,108961,16243,103420v2584,-5540,5168,-10711,8121,-16252c27317,81997,30640,76826,33962,72025v3322,-4802,7014,-9603,11075,-14036c49097,53557,53158,49125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2c292368,43584,297167,47647,301597,52080v4430,4432,8860,8864,12920,13296c318578,70178,322270,74980,325961,80151v3692,5171,7014,10342,10336,15513c339989,101574,342573,106745,345526,112654r,xe" filled="f" stroked="f" strokeweight=".25572mm">
                      <v:stroke endcap="round"/>
                      <v:path arrowok="t" o:connecttype="custom" o:connectlocs="345526,112654;352540,130014;358077,147743;361769,165842;363984,184310;364353,202778;362876,221246;359554,239344;354755,257073;348110,274064;339989,290316;330391,305459;319316,319495;306765,332053;293107,343503;278341,353476;262836,361602;246593,368250;229612,373052;212262,376007;194543,377484;176824,377115;159104,374899;141385,370836;124404,364926;107792,357539;91550,347935;76414,337224;62387,325035;49466,311738;38023,296964;27686,281451;18827,264830;11813,247470;6276,229741;2584,211642;369,193174;0,174706;1477,156239;4799,138140;9598,120411;16243,103420;24364,87168;33962,72025;45037,57989;57588,45431;71246,33981;86012,24008;101517,15882;117759,9234;134740,4432;152091,1477;169810,0;187529,369;205248,2585;222968,6648;239949,12558;256561,19945;272434,29179;287569,39891;301597,52080;314517,65376;325961,80151;336297,95664;345526,112654;345526,112654" o:connectangles="0,0,0,0,0,0,0,0,0,0,0,0,0,0,0,0,0,0,0,0,0,0,0,0,0,0,0,0,0,0,0,0,0,0,0,0,0,0,0,0,0,0,0,0,0,0,0,0,0,0,0,0,0,0,0,0,0,0,0,0,0,0,0,0,0,0"/>
                    </v:shape>
                    <v:shape id="Prostoročno: oblika 192" o:spid="_x0000_s1039" style="position:absolute;left:7132;top:11704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" path="m187806,61683v1477,2955,2584,6279,4061,9603c192974,74610,194082,77565,194820,80889v738,3325,1476,6649,2215,9973c197404,94186,197773,97511,198142,100835v369,3324,369,6648,,9972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0,187634v-2584,1847,-5168,3694,-8121,5540c149045,194652,146092,196499,143139,197607v-2954,1477,-5907,2585,-8860,3693c131326,202408,128003,203147,125050,203886v-2953,738,-6275,1477,-9598,1847c112130,206102,109177,206471,105854,206471v-3322,,-6644,,-9598,-369c92934,205733,89612,205363,86658,204994v-3322,-739,-6275,-1478,-9598,-2216c73738,202039,70785,200931,67832,199453v-2954,-1108,-6276,-2585,-9229,-4062c55650,193913,52696,192066,50112,190220v-2953,-1847,-5537,-3694,-8121,-5910c39407,182094,36823,179878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6v-369,-3324,-369,-6648,,-9972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322,1847,79645,1108,82967,739,86289,369,89242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5,3691,5540,5537,8495c184853,55773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7;197404,120780;195558,130753;192974,140356;189283,149590;184853,158455;179685,166581;173778,174337;167134,181355;159750,187634;151629,193174;143139,197607;134279,201300;125050,203886;115452,205733;105854,206471;96256,206102;86658,204994;77060,202778;67832,199453;58603,195391;50112,190220;41991,184310;34239,177661;27225,170274;20949,162148;15412,153653;10613,144788;6552,135185;3599,125582;1384,115609;277,105636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3" o:spid="_x0000_s1040" style="position:absolute;left:7132;top:11704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" path="m187806,61683v1477,2955,2584,6279,4061,9603c192974,74610,194082,77565,194820,80889v738,3325,1476,6649,2215,9973c197404,94186,197773,97511,198142,100835v369,3324,369,6648,,9972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0,187634v-2584,1847,-5168,3694,-8121,5540c149045,194652,146092,196499,143139,197607v-2954,1477,-5907,2585,-8860,3693c131326,202408,128003,203147,125050,203886v-2953,738,-6275,1477,-9598,1847c112130,206102,109177,206471,105854,206471v-3322,,-6644,,-9598,-369c92934,205733,89612,205363,86658,204994v-3322,-739,-6275,-1478,-9598,-2216c73738,202039,70785,200931,67832,199453v-2954,-1108,-6276,-2585,-9229,-4062c55650,193913,52696,192066,50112,190220v-2953,-1847,-5537,-3694,-8121,-5910c39407,182094,36823,179878,34239,177661v-2584,-2216,-4799,-4801,-7014,-7387c25010,167689,22795,165103,20949,162148v-1845,-2585,-3691,-5540,-5537,-8495c13566,150698,12090,147743,10613,144788,9137,141834,8029,138509,6552,135185,5445,131861,4338,128906,3599,125582v-738,-3324,-1476,-6649,-2215,-9973c1015,112285,646,108961,277,105636v-369,-3324,-369,-6648,,-9972c277,92340,646,89015,1015,85691v369,-3324,1108,-6648,1846,-9972c3599,72394,4338,69439,5445,66115,6552,62791,7660,59836,9137,56881v1476,-2955,2953,-5910,4429,-8864c15043,45062,16889,42476,18734,39891v1846,-2586,4061,-5171,5907,-7757c26856,29549,29071,27333,31286,25116v2215,-2216,4799,-4432,7383,-6279c41253,16991,43837,15144,46790,13297v2584,-1478,5537,-3324,8490,-4432c58234,7387,61187,6279,64140,5171,67093,4063,70416,3324,73369,2585,76322,1847,79645,1108,82967,739,86289,369,89242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5,3691,5540,5537,8495c184853,55773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7;197404,120780;195558,130753;192974,140356;189283,149590;184853,158455;179685,166581;173778,174337;167134,181355;159750,187634;151629,193174;143139,197607;134279,201300;125050,203886;115452,205733;105854,206471;96256,206102;86658,204994;77060,202778;67832,199453;58603,195391;50112,190220;41991,184310;34239,177661;27225,170274;20949,162148;15412,153653;10613,144788;6552,135185;3599,125582;1384,115609;277,105636;277,95664;1015,85691;2861,75719;5445,66115;9137,56881;13566,48017;18734,39891;24641,32134;31286,25116;38669,18837;46790,13297;55280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4" o:spid="_x0000_s1041" style="position:absolute;left:11410;top:9429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3,-9597,7018,-14766,9973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3,-2585,-17719,-4063c135110,368620,129572,366773,124035,364557v-5537,-2216,-11074,-4802,-16612,-7387c101886,354215,96718,351260,91550,347936,86382,344611,81213,340918,76414,337224v-4799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7,13658,-11450c76045,30287,80844,26963,86012,24008v5169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195" o:spid="_x0000_s1042" style="position:absolute;left:11410;top:9429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" path="m345157,112285v2584,5540,5168,11450,7014,17360c354386,135555,356232,141464,357708,147374v1477,5910,2953,12189,3692,18099c362138,17138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3,-9597,7018,-14766,9973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3,-2585,-17719,-4063c135110,368620,129572,366773,124035,364557v-5537,-2216,-11074,-4802,-16612,-7387c101886,354215,96718,351260,91550,347936,86382,344611,81213,340918,76414,337224v-4799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7,13658,-11450c76045,30287,80844,26963,86012,24008v5169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196" o:spid="_x0000_s1043" style="position:absolute;left:16616;top:7283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" path="m187806,61683v1477,2955,2584,6279,4061,9603c192974,74610,194082,77565,194820,80889v738,3325,1477,6649,2215,9973c197773,94186,197773,97511,198142,100835v369,3324,369,6648,,9973c198142,114132,197773,117456,197404,120780v-369,3324,-1107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3,1477,-5907,2585,-8860,3693c131326,202408,128003,203147,125050,203886v-3322,739,-6275,1477,-9598,1847c112130,206102,109177,206471,105854,206471v-3322,,-6644,,-9598,-369c92934,205733,89612,205363,86658,204994v-3322,-739,-6275,-1478,-9598,-2216c73738,202039,70785,200931,67832,199454v-2954,-1109,-6276,-2586,-9229,-4063c55650,193913,52696,192066,50112,190220v-2953,-1847,-5537,-3694,-8121,-5910c39407,182094,36823,179878,34239,177661v-2584,-2216,-4799,-4801,-7014,-7387c25010,167689,22795,165103,20949,162148v-1845,-2585,-3691,-5540,-5537,-8495c13566,150698,12090,147743,10613,144788,9136,141834,8029,138509,6552,135185,5076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853,55773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4;58603,195391;50112,190220;41991,184310;34239,177661;27225,170274;20949,162148;15412,153653;10613,144788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7" o:spid="_x0000_s1044" style="position:absolute;left:16616;top:7283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" path="m187806,61683v1477,2955,2584,6279,4061,9603c192974,74610,194082,77565,194820,80889v738,3325,1477,6649,2215,9973c197404,94186,197773,97511,198142,100835v369,3324,369,6648,,9973c198142,114132,197773,117456,197404,120780v-369,3324,-1107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3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4v-2954,-1109,-6276,-2586,-9229,-4063c55650,193913,52696,192066,50112,190220v-2953,-1847,-5537,-3694,-8121,-5910c39407,182094,36823,179878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853,55773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4;58603,195391;50112,190220;41991,184310;34239,177661;27225,170274;20949,162148;15412,153653;10613,144788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198" o:spid="_x0000_s1045" style="position:absolute;left:20159;top:3435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8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967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59,9234v5538,-1847,11075,-3694,16981,-4802c140647,2955,146184,2216,152091,1477,157997,739,163903,369,169810,v5906,,11813,,17719,369c193435,739,199342,1477,205248,2585v5907,1109,11813,2586,17720,4063c228874,8495,234411,10342,239949,12558v5537,2216,11074,4802,16612,7387c262467,22900,267635,25855,272803,29179v5168,3325,10336,7018,15135,10712c292737,43584,297536,47647,301966,52080v4430,4432,8860,8864,12920,13296c318947,70178,322639,74980,326330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6;158735,374529;141016,370466;124035,364557;107423,357169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803,29179;287938,39891;301966,52080;314886,65376;326330,80151;336666,95664;345157,112285;345157,112285" o:connectangles="0,0,0,0,0,0,0,0,0,0,0,0,0,0,0,0,0,0,0,0,0,0,0,0,0,0,0,0,0,0,0,0,0,0,0,0,0,0,0,0,0,0,0,0,0,0,0,0,0,0,0,0,0,0,0,0,0,0,0,0,0,0,0,0,0,0"/>
                    </v:shape>
                    <v:shape id="Prostoročno: oblika 199" o:spid="_x0000_s1046" style="position:absolute;left:20159;top:3435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" path="m345157,112285v2584,5540,5168,11450,7014,17360c354386,135555,356232,141464,357708,147374v1477,5910,2953,12189,3692,18099c362507,171752,363245,177661,363615,183940v369,6280,369,12189,369,18468c363615,208687,363245,214597,362507,220876v-738,5910,-1846,12189,-3322,18099c357708,244885,356232,250794,354386,256704v-1846,5910,-4061,11450,-6645,16990c345157,279235,342573,284406,339620,289946v-2954,5171,-6276,10342,-9598,15144c326699,309892,323008,314693,318947,319126v-4061,4432,-8121,8864,-12551,12558c301966,335747,297536,339440,292737,343134v-4799,3694,-9598,7018,-14766,9973c272803,356061,267635,359016,262467,361232v-5168,2586,-10705,4802,-16243,6649c240687,369728,235150,371575,229243,372683v-5906,1477,-11443,2216,-17350,2954c205987,376376,200080,376746,194174,377115v-5907,,-11813,,-17719,-369c170548,376376,164642,375637,158735,374529v-5906,-1108,-11813,-2585,-17719,-4063c135110,368620,129572,366773,124035,364557v-5537,-2216,-11075,-4802,-16612,-7388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59,9234v5538,-1847,11075,-3694,16981,-4802c140647,2955,146184,2216,152091,1477,157997,739,163903,369,169810,v5906,,11813,,17719,369c193435,739,199342,1477,205248,2585v5907,1109,11813,2586,17720,4063c228874,8495,234411,10342,239949,12558v5537,2216,11074,4802,16612,7387c262467,22900,267635,25855,272803,29179v5168,3325,10336,7018,15135,10712c292737,43584,297536,47647,301966,52080v4430,4432,8860,8864,12920,13296c318947,70178,322639,74980,326330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4;339620,289946;330022,305090;318947,319126;306396,331684;292737,343134;277971,353107;262467,361232;246224,367881;229243,372683;211893,375637;194174,377115;176455,376746;158735,374529;141016,370466;124035,364557;107423,357169;91550,347936;76414,337224;62387,325035;49466,311738;38023,296964;27686,281451;18827,264830;11813,247470;6276,229741;2584,211642;369,193174;0,174706;1477,156239;4799,138140;9598,120411;16243,103420;24364,87169;33962,72025;45037,57989;57588,45431;71246,33981;86012,24008;101517,15882;117759,9234;134740,4432;152091,1477;169810,0;187529,369;205248,2585;222968,6648;239949,12558;256561,19945;272803,29179;287938,39891;301966,52080;314886,65376;326330,80151;336666,95664;345157,112285;345157,112285" o:connectangles="0,0,0,0,0,0,0,0,0,0,0,0,0,0,0,0,0,0,0,0,0,0,0,0,0,0,0,0,0,0,0,0,0,0,0,0,0,0,0,0,0,0,0,0,0,0,0,0,0,0,0,0,0,0,0,0,0,0,0,0,0,0,0,0,0,0"/>
                    </v:shape>
                    <v:shape id="Prostoročno: oblika 200" o:spid="_x0000_s1047" style="position:absolute;left:3082;top:17232;width:5292;height:5488;visibility:visible;mso-wrap-style:square;v-text-anchor:middle" coordsize="529237,54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" path="m501677,163771v3692,8126,7383,16621,10337,25116c514967,197382,517551,206247,520135,214742v2215,8865,4061,17729,5537,26594c527149,250200,528256,259065,528625,268299v739,8865,739,18099,370,26963c528625,304127,527887,312991,526780,321856v-1108,8865,-2584,17729,-4799,26225c520135,356576,517551,365440,514967,373566v-2953,8495,-5907,16621,-9598,24747c501677,406439,497986,414196,493556,421583v-4430,7756,-8860,14774,-14028,22161c474360,450762,469192,457780,463286,464059v-5538,6648,-11813,12558,-18089,18468c438922,488437,432277,493977,425263,499148v-7014,5171,-14028,9973,-21411,14405c396469,517985,389086,522048,381334,525742v-7752,3693,-15874,6648,-23626,9603c349587,538300,341465,540516,332975,542363v-8491,1847,-16981,3324,-25472,4432c299013,547903,290522,548642,281663,548642v-8491,369,-17350,,-25841,-739c247332,547165,238472,546056,229982,544579v-8491,-1477,-16981,-3694,-25472,-5910c196020,536084,187898,533498,179408,530174v-8122,-3324,-16243,-7018,-23995,-11081c147661,515030,139909,510598,132156,505796v-7383,-4801,-14766,-9972,-21780,-15513c103362,484743,96718,478833,90073,472554,83428,466275,77153,459627,71246,452978,65340,446330,59803,438943,54265,431555,49097,424168,43929,416412,39499,408655,35069,400899,30640,392773,26948,384647,23257,376521,19565,368026,16612,359531,13659,351035,11075,342171,8490,333675,6276,324811,4430,315946,2953,307082,1477,298217,369,289353,,280119v,-8865,,-17730,,-26594c369,244660,1107,235796,2215,226931v1107,-8865,2584,-17729,4799,-26225c8860,192211,11444,183347,14028,175221v2953,-8496,5906,-16621,9598,-24747c27317,142348,31009,134591,35439,127204v4429,-7756,8859,-14774,14027,-22161c54634,98025,59803,91007,65709,84728,71246,78080,77522,72170,83797,66260,90073,60350,96718,54810,103732,49639v7014,-5171,14027,-9973,21410,-14405c132525,30802,139909,26739,147661,23045v7752,-3693,15873,-6648,23625,-9603c179408,10487,187529,8271,196020,6424v8490,-1847,16981,-3324,25471,-4432c229982,884,238472,145,247332,145v8490,-369,17350,,25840,739c281663,1622,290522,2730,299013,4208v8490,1477,16981,3693,25471,5910c332975,12334,341096,15289,349587,18613v8121,3324,16242,7018,23995,11081c381334,33756,389086,38189,396838,42990v7383,4802,14766,9973,21780,15514c425632,64044,432277,69954,438922,76233v6644,6279,12920,12927,18826,19576c463655,102457,469192,109844,474729,117232v5168,7387,10336,15143,14766,22900c493556,147519,497617,155645,501677,163771r,xe" filled="f" stroked="f" strokeweight="1.0228mm">
                      <v:stroke joinstyle="miter"/>
                      <v:path arrowok="t" o:connecttype="custom" o:connectlocs="501677,163771;512014,188887;520135,214742;525672,241336;528625,268299;528995,295262;526780,321856;521981,348081;514967,373566;505369,398313;493556,421583;479528,443744;463286,464059;445197,482527;425263,499148;403852,513553;381334,525742;357708,535345;332975,542363;307503,546795;281663,548642;255822,547903;229982,544579;204510,538669;179408,530174;155413,519093;132156,505796;110376,490283;90073,472554;71246,452978;54265,431555;39499,408655;26948,384647;16612,359531;8490,333675;2953,307082;0,280119;0,253525;2215,226931;7014,200706;14028,175221;23626,150474;35439,127204;49466,105043;65709,84728;83797,66260;103732,49639;125142,35234;147661,23045;171286,13442;196020,6424;221491,1992;247332,145;273172,884;299013,4208;324484,10118;349587,18613;373582,29694;396838,42990;418618,58504;438922,76233;457748,95809;474729,117232;489495,140132;501677,163771;501677,163771" o:connectangles="0,0,0,0,0,0,0,0,0,0,0,0,0,0,0,0,0,0,0,0,0,0,0,0,0,0,0,0,0,0,0,0,0,0,0,0,0,0,0,0,0,0,0,0,0,0,0,0,0,0,0,0,0,0,0,0,0,0,0,0,0,0,0,0,0,0"/>
                    </v:shape>
                    <v:shape id="Prostoročno: oblika 201" o:spid="_x0000_s1048" style="position:absolute;left:3082;top:17232;width:5292;height:5488;visibility:visible;mso-wrap-style:square;v-text-anchor:middle" coordsize="529237,548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" path="m501677,163771v3692,8126,7383,16621,10337,25116c514967,197382,517551,206247,520135,214742v2215,8865,4061,17729,5537,26594c527149,250200,528256,259065,528625,268299v739,8865,739,18099,370,26963c528625,304127,527887,312991,526780,321856v-1108,8865,-2584,17729,-4799,26225c520135,356576,517551,365440,514967,373566v-2953,8495,-5907,16621,-9598,24747c501677,406439,497986,414196,493556,421583v-4430,7756,-8860,14774,-14028,22161c474360,450762,469192,457780,463286,464059v-5538,6648,-11813,12558,-18089,18468c438922,488437,432277,493977,425263,499148v-7014,5171,-14028,9973,-21411,14405c396469,517985,389086,522048,381334,525742v-7752,3693,-15874,6648,-23626,9603c349587,538300,341465,540516,332975,542363v-8491,1847,-16981,3324,-25472,4432c299013,547903,290522,548642,281663,548642v-8491,369,-17350,,-25841,-739c247332,547165,238472,546056,229982,544579v-8491,-1477,-16981,-3694,-25472,-5910c196020,536084,187898,533498,179408,530174v-8122,-3324,-16243,-7018,-23995,-11081c147661,515030,139909,510598,132156,505796v-7383,-4801,-14766,-9972,-21780,-15513c103362,484743,96718,478833,90073,472554,83428,466275,77153,459627,71246,452978,65340,446330,59803,438943,54265,431555,49097,424168,43929,416412,39499,408655,35069,400899,30640,392773,26948,384647,23257,376521,19565,368026,16612,359531,13659,351035,11075,342171,8490,333675,6276,324811,4430,315946,2953,307082,1477,298217,369,289353,,280119v,-8865,,-17730,,-26594c369,244660,1107,235796,2215,226931v1107,-8865,2584,-17729,4799,-26225c8860,192211,11444,183347,14028,175221v2953,-8496,5906,-16621,9598,-24747c27317,142348,31009,134591,35439,127204v4429,-7756,8859,-14774,14027,-22161c54634,98025,59803,91007,65709,84728,71246,78080,77522,72170,83797,66260,90073,60350,96718,54810,103732,49639v7014,-5171,14027,-9973,21410,-14405c132525,30802,139909,26739,147661,23045v7752,-3693,15873,-6648,23625,-9603c179408,10487,187529,8271,196020,6424v8490,-1847,16981,-3324,25471,-4432c229982,884,238472,145,247332,145v8490,-369,17350,,25840,739c281663,1622,290522,2730,299013,4208v8490,1477,16981,3693,25471,5910c332975,12334,341096,15289,349587,18613v8121,3324,16242,7018,23995,11081c381334,33756,389086,38189,396838,42990v7383,4802,14766,9973,21780,15514c425632,64044,432277,69954,438922,76233v6644,6279,12920,12927,18826,19576c463655,102457,469192,109844,474729,117232v5168,7387,10336,15143,14766,22900c493556,147519,497617,155645,501677,163771r,xe" filled="f" stroked="f" strokeweight=".25572mm">
                      <v:stroke endcap="round"/>
                      <v:path arrowok="t" o:connecttype="custom" o:connectlocs="501677,163771;512014,188887;520135,214742;525672,241336;528625,268299;528995,295262;526780,321856;521981,348081;514967,373566;505369,398313;493556,421583;479528,443744;463286,464059;445197,482527;425263,499148;403852,513553;381334,525742;357708,535345;332975,542363;307503,546795;281663,548642;255822,547903;229982,544579;204510,538669;179408,530174;155413,519093;132156,505796;110376,490283;90073,472554;71246,452978;54265,431555;39499,408655;26948,384647;16612,359531;8490,333675;2953,307082;0,280119;0,253525;2215,226931;7014,200706;14028,175221;23626,150474;35439,127204;49466,105043;65709,84728;83797,66260;103732,49639;125142,35234;147661,23045;171286,13442;196020,6424;221491,1992;247332,145;273172,884;299013,4208;324484,10118;349587,18613;373582,29694;396838,42990;418618,58504;438922,76233;457748,95809;474729,117232;489495,140132;501677,163771;501677,163771" o:connectangles="0,0,0,0,0,0,0,0,0,0,0,0,0,0,0,0,0,0,0,0,0,0,0,0,0,0,0,0,0,0,0,0,0,0,0,0,0,0,0,0,0,0,0,0,0,0,0,0,0,0,0,0,0,0,0,0,0,0,0,0,0,0,0,0,0,0"/>
                    </v:shape>
                    <v:shape id="Prostoročno: oblika 202" o:spid="_x0000_s1049" style="position:absolute;left:9387;top:15538;width:3640;height:3772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" path="m345157,112285v2584,5540,5168,11450,7014,17360c354386,135555,356232,141464,357708,147374v1477,5910,2953,12189,3692,18099c362507,171752,363245,177661,363615,183940v369,6280,369,12189,369,18468c363615,208688,363245,214597,362507,220876v-738,5910,-1846,12189,-3322,18099c357708,244885,356232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2v-5168,2586,-10705,4802,-16243,6649c240687,369728,235150,371575,229243,372683v-5906,1477,-11443,2216,-17350,2955c205987,376376,200080,376746,194174,377115v-5907,,-11813,,-17719,-369c170548,376376,164642,375638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69809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7;262467,361232;246224,367881;229243,372683;211893,375638;194174,377115;176455,376746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6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3" o:spid="_x0000_s1050" style="position:absolute;left:9387;top:15538;width:3640;height:3772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" path="m345157,112285v2584,5540,5168,11450,7014,17360c354386,135555,356232,141464,357708,147374v1477,5910,2953,12189,3692,18099c362507,171752,363245,177661,363615,183940v369,6280,369,12189,369,18468c363615,208688,363245,214597,362507,220876v-738,5910,-1846,12189,-3322,18099c357708,244885,356232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2v-5168,2586,-10705,4802,-16243,6649c240687,369728,235150,371575,229243,372683v-5906,1477,-11443,2216,-17350,2955c205987,376376,200080,376746,194174,377115v-5907,,-11813,,-17719,-369c170548,376376,164642,375638,158735,374529v-5906,-1108,-11813,-2585,-17719,-4063c135110,368620,129572,366773,124035,364557v-5537,-2216,-11075,-4802,-16612,-7387c101886,354215,96718,351260,91550,347936,86382,344611,81213,340918,76414,337224v-4799,-3693,-9598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5,10336,7018,15135,10712c292368,43584,297167,47647,301597,52080v4430,4432,8860,8864,12920,13296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7;262467,361232;246224,367881;229243,372683;211893,375638;194174,377115;176455,376746;158735,374529;141016,370466;124035,364557;107423,357170;91550,347936;76414,337224;62387,325035;49466,311738;38023,296964;27686,281451;18827,264830;11813,247470;6276,229741;2584,211642;369,193174;0,174706;1477,156239;4799,138140;9598,120411;16243,103420;24364,87169;33962,72025;45036,57989;57588,45431;71246,33981;86012,24008;101517,15882;117759,9234;134740,4432;152091,1477;169810,0;187529,369;205248,2585;222968,6648;239949,12558;256561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4" o:spid="_x0000_s1051" style="position:absolute;left:14220;top:14523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5,7018c164919,183571,162334,185787,159750,187634v-2584,1847,-5168,3694,-8121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9,-6276,-2586,-9229,-4063c55650,193913,52696,192066,50112,190220v-2953,-1847,-5537,-3694,-8121,-5910c39407,182094,36823,179877,34239,177661v-2584,-2216,-4799,-4801,-7014,-7387c25010,167689,22795,165103,20949,162148v-1845,-2585,-3691,-5540,-5537,-8495c13566,150698,12090,147743,10613,144789,9137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7,56881v1476,-2955,2953,-5910,4429,-8864c15043,45062,16889,42476,18734,39891v1846,-2586,4061,-5171,5907,-7757c26856,29549,29071,27333,31286,25116v2215,-2216,4799,-4432,7383,-6279c41253,16990,43837,15144,46790,13297v2584,-1478,5537,-3324,8491,-4432c58234,7387,61187,6279,64140,5171,67093,4063,70416,3324,73369,2585,76322,1847,79645,1108,82967,739,86289,369,89242,,92565,v3322,,6645,,9598,369c105485,739,108808,1108,111761,1477v3322,739,6275,1478,9598,2217c124681,4432,127634,5540,130588,7018v2953,1108,6275,2585,9228,4063c142769,12558,145723,14405,148307,16252v2953,1847,5537,3693,8121,5909c159012,24378,161596,26594,164180,28810v2584,2216,4799,4802,7014,7387c173409,38783,175624,41368,177470,44323v1846,2586,3691,5540,5537,8495c184853,55404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3,181355;159750,187634;151629,193174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8;5445,66115;9137,56881;13566,48017;18734,39891;24641,32134;31286,25116;38669,18837;46790,13297;55281,8865;64140,5171;73369,2585;82967,739;92565,0;102163,369;111761,1477;121359,3694;130588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05" o:spid="_x0000_s1052" style="position:absolute;left:14220;top:14523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5,7018c164919,183571,162334,185787,159750,187634v-2584,1847,-5168,3694,-8121,5540c149045,194652,146092,196499,143139,197607v-2954,1477,-5907,2585,-8860,3693c131326,202408,128003,203147,125050,203886v-2953,739,-6275,1477,-9598,1847c112130,206102,109177,206471,105854,206471v-3322,,-6644,,-9598,-369c92934,205733,89612,205363,86658,204994v-2953,-369,-6275,-1477,-9598,-2216c73738,202039,70785,200931,67832,199454v-2954,-1109,-6276,-2586,-9229,-4063c55650,193913,52696,192066,50112,190220v-2953,-1847,-5537,-3694,-8121,-5910c39407,182094,36823,179877,34239,177661v-2584,-2216,-4799,-4801,-7014,-7387c25010,167689,22795,165103,20949,162148v-1845,-2585,-3691,-5540,-5537,-8495c13566,150698,12090,147743,10613,144789,9137,141834,8029,138509,6552,135185,5445,131861,4338,128906,3599,125582v-738,-3324,-1476,-6649,-2215,-9973c646,112285,646,108961,277,105637v-369,-3325,-369,-6649,,-9973c277,92340,646,89015,1015,85691v369,-3324,1108,-6648,1846,-9973c3599,72394,4338,69439,5445,66115,6552,62791,7660,59836,9137,56881v1476,-2955,2953,-5910,4429,-8864c15043,45062,16889,42476,18734,39891v1846,-2586,4061,-5171,5907,-7757c26856,29549,29071,27333,31286,25116v2215,-2216,4799,-4432,7383,-6279c41253,16990,43837,15144,46790,13297v2584,-1478,5537,-3324,8491,-4432c58234,7387,61187,6279,64140,5171,67093,4063,70416,3324,73369,2585,76322,1847,79645,1108,82967,739,86289,369,89242,,92565,v3322,,6645,,9598,369c105485,739,108808,1108,111761,1477v3322,739,6275,1478,9598,2217c124681,4432,127634,5540,130588,7018v2953,1108,6275,2585,9228,4063c142769,12558,145723,14405,148307,16252v2953,1847,5537,3693,8121,5909c159012,24378,161596,26594,164180,28810v2584,2216,4799,4802,7014,7387c173409,38783,175624,41368,177470,44323v1846,2586,3691,5540,5537,8495c184853,55404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3,181355;159750,187634;151629,193174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8;5445,66115;9137,56881;13566,48017;18734,39891;24641,32134;31286,25116;38669,18837;46790,13297;55281,8865;64140,5171;73369,2585;82967,739;92565,0;102163,369;111761,1477;121359,3694;130588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06" o:spid="_x0000_s1053" style="position:absolute;left:17387;top:11808;width:3639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" path="m345157,112285v2584,5540,5168,11450,7014,17360c354386,135555,356232,141464,357708,147374v1477,5910,2953,12189,3692,18099c362507,171752,363245,177661,363615,183941v369,6279,369,12188,369,18467c363615,208687,363245,214597,362507,220876v-738,5910,-1846,12189,-3322,18099c357708,244885,356232,250794,354386,256704v-1846,5910,-4061,11450,-6645,16991c345157,279235,342573,284406,339620,289946v-2953,5171,-6276,10342,-9598,15144c326699,309892,323008,314693,318947,319126v-4060,4432,-8121,8864,-12551,12558c301966,335747,297536,339440,292737,343134v-4798,3694,-9597,7018,-14766,9973c272803,356061,267635,359016,262467,361232v-5168,2586,-10705,4802,-16243,6649c240687,369728,235150,371574,229243,372683v-5906,1477,-11443,2216,-17350,2954c205987,376376,200080,376745,194174,377115v-5906,,-11813,,-17719,-370c170548,376376,164642,375637,158735,374529v-5906,-1108,-11812,-2585,-17719,-4063c135110,368620,129572,366773,124035,364557v-5537,-2216,-11074,-4802,-16612,-7387c101886,354215,96718,351260,91550,347936,86382,344611,81213,340918,76414,337224v-4798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7v,-6280,738,-12189,1477,-18468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6v5907,1108,11813,2585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7,57989;57588,45431;71246,33981;86012,24008;101517,15882;117760,9234;134740,4432;152091,1477;169810,0;187529,369;205248,2586;222968,6649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7" o:spid="_x0000_s1054" style="position:absolute;left:17387;top:11808;width:3639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" path="m345157,112285v2584,5540,5168,11450,7014,17360c354386,135555,356232,141464,357708,147374v1477,5910,2953,12189,3692,18099c362507,171752,363245,177661,363615,183941v369,6279,369,12188,369,18467c363615,208687,363245,214597,362507,220876v-738,5910,-1846,12189,-3322,18099c357708,244885,356232,250794,354386,256704v-1846,5910,-4061,11450,-6645,16991c345157,279235,342573,284406,339620,289946v-2953,5171,-6276,10342,-9598,15144c326699,309892,323008,314693,318947,319126v-4060,4432,-8121,8864,-12551,12558c301966,335747,297536,339440,292737,343134v-4798,3694,-9597,7018,-14766,9973c272803,356061,267635,359016,262467,361232v-5168,2586,-10705,4802,-16243,6649c240687,369728,235150,371574,229243,372683v-5906,1477,-11443,2216,-17350,2954c205987,376376,200080,376745,194174,377115v-5906,,-11813,,-17719,-370c170548,376376,164642,375637,158735,374529v-5906,-1108,-11812,-2585,-17719,-4063c135110,368620,129572,366773,124035,364557v-5537,-2216,-11074,-4802,-16612,-7387c101886,354215,96718,351260,91550,347936,86382,344611,81213,340918,76414,337224v-4798,-3693,-9597,-7756,-14027,-12189c57957,320603,53527,316171,49466,311738v-4060,-4801,-7752,-9603,-11443,-14774c34331,291793,31009,286622,27686,281451v-3322,-5540,-5906,-11081,-8859,-16621c16243,259290,13659,253380,11813,247470,9598,241560,7752,235651,6276,229741,4799,223831,3322,217552,2584,211642,1477,205363,738,199453,369,193174,,186895,,180986,,174707v369,-6280,738,-12189,1477,-18468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6v5907,1108,11813,2585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5;158735,374529;141016,370466;124035,364557;107423,357170;91550,347936;76414,337224;62387,325035;49466,311738;38023,296964;27686,281451;18827,264830;11813,247470;6276,229741;2584,211642;369,193174;0,174707;1477,156239;4799,138140;9598,120411;16243,103420;24364,87169;33962,72025;45037,57989;57588,45431;71246,33981;86012,24008;101517,15882;117760,9234;134740,4432;152091,1477;169810,0;187529,369;205248,2586;222968,6649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08" o:spid="_x0000_s1055" style="position:absolute;left:22039;top:8386;width:5299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" path="m502289,164140v3692,8126,7383,16621,10336,25116c515578,197752,518162,206616,520746,215111v2216,8865,4061,17730,5538,26594c527760,250570,528868,259434,529237,268668v738,8865,738,18099,369,26964c529237,304496,528499,313361,527391,322225v-1107,8865,-2584,17730,-4799,26225c520746,356945,518162,365810,515578,373936v-2953,8495,-5906,16621,-9597,24747c502289,406808,498597,414565,494167,421952v-4429,7757,-8859,14774,-14027,22162c474972,451131,469804,458149,463897,464428v-5537,6649,-11813,12558,-18088,18468c439533,488806,432888,494346,425874,499517v-7013,5171,-14027,9973,-21410,14405c397081,518355,389698,522418,381946,526111v-7753,3694,-15874,6649,-23626,9603c350199,538669,342077,540885,333587,542732v-8491,1847,-16981,3325,-25472,4433c299625,548273,291134,549011,282274,549011v-8490,370,-17350,,-25840,-738c247943,547534,239084,546426,230593,544948v-8490,-1477,-16981,-3693,-25471,-5909c196631,536453,188510,533868,180019,530543v-8121,-3324,-16242,-7017,-23994,-11080c148272,515400,140520,510968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2,253525v370,-8865,1108,-17729,2215,-26594c3565,218066,5041,209202,7256,200706v1846,-8495,4430,-17359,7014,-25485c17223,166725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4,145,247574,145v8491,-369,17350,,25841,739c281905,1622,290765,2730,299255,4208v8491,1477,16981,3693,25472,5910c333218,12703,341339,15289,349829,18613v8122,3324,16243,7018,23995,11081c381576,33757,389329,38189,397081,42991v7383,4801,14766,9972,21780,15513c425874,64044,432519,69954,439164,76233v6645,6279,12920,12927,18827,19576c463897,102457,469434,109844,474972,117231v5168,7388,10336,15144,14766,22901c494167,147888,498597,156014,502289,164140r,xe" filled="f" stroked="f" strokeweight="1.0228mm">
                      <v:stroke joinstyle="miter"/>
                      <v:path arrowok="t" o:connecttype="custom" o:connectlocs="502289,164140;512625,189256;520746,215111;526284,241705;529237,268668;529606,295632;527391,322225;522592,348450;515578,373936;505981,398683;494167,421952;480140,444114;463897,464428;445809,482896;425874,499517;404464,513922;381946,526111;358320,535714;333587,542732;308115,547165;282274,549011;256434,548273;230593,544948;205122,539039;180019,530543;156025,519463;132768,506166;110988,490653;90685,472924;71858,453348;54877,431925;40111,409025;27560,385016;17223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1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09" o:spid="_x0000_s1056" style="position:absolute;left:22039;top:8386;width:5299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" path="m502289,164140v3692,8126,7383,16621,10336,25116c515578,197752,518162,206616,520746,215111v2216,8865,4061,17730,5538,26594c527760,250570,528868,259434,529237,268668v738,8865,738,18099,369,26964c529237,304496,528499,313361,527391,322225v-1107,8865,-2584,17730,-4799,26225c520378,356945,518162,365810,515578,373936v-2953,8495,-5906,16621,-9597,24747c502289,406808,498597,414565,494167,421952v-4429,7757,-8859,14774,-14027,22162c474972,451131,469804,458149,463897,464428v-5537,6649,-11813,12558,-18088,18468c439533,488806,432888,494346,425874,499517v-7013,5171,-14027,9973,-21410,14405c397081,518355,389698,522418,381946,526111v-7753,3694,-15874,6649,-23626,9603c350199,538669,342077,540885,333587,542732v-8491,1847,-16981,3325,-25472,4433c299625,548273,291134,549011,282274,549011v-8490,370,-17350,,-25840,-738c247943,547534,239084,546426,230593,544948v-8490,-1477,-16981,-3693,-25471,-5909c196631,536453,188510,533868,180019,530543v-8121,-3324,-16242,-7017,-23994,-11080c148272,515400,140520,510968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2,253525v370,-8865,1108,-17729,2215,-26594c3565,218066,5041,209202,7256,200706v1846,-8495,4430,-17359,7014,-25485c17223,166725,20177,158600,23868,150474v3692,-8126,7383,-15883,11813,-23270c40111,119448,44541,112430,49709,105043,54877,98025,60045,91007,65952,84728,71489,78080,77764,72170,84040,66260,90316,60350,96960,54810,103974,49639v7014,-5171,14028,-9973,21411,-14405c132768,30802,140151,26739,147903,23045v7752,-3693,15874,-6648,23626,-9603c179650,10487,187772,8271,196262,6424v8491,-1847,16981,-3324,25472,-4432c230224,884,238714,145,247574,145v8491,-369,17350,,25841,739c281905,1622,290765,2730,299255,4208v8491,1477,16981,3693,25472,5910c333218,12703,341339,15289,349829,18613v8122,3324,16243,7018,23995,11081c381576,33757,389329,38189,397081,42991v7383,4801,14766,9972,21780,15513c425874,64044,432519,69954,439164,76233v6645,6279,12920,12927,18827,19576c463897,102457,469434,109844,474972,117231v5168,7388,10336,15144,14766,22901c494167,147888,498597,156014,502289,164140r,xe" filled="f" stroked="f" strokeweight=".25572mm">
                      <v:stroke endcap="round"/>
                      <v:path arrowok="t" o:connecttype="custom" o:connectlocs="502289,164140;512625,189256;520746,215111;526284,241705;529237,268668;529606,295632;527391,322225;522592,348450;515578,373936;505981,398683;494167,421952;480140,444114;463897,464428;445809,482896;425874,499517;404464,513922;381946,526111;358320,535714;333587,542732;308115,547165;282274,549011;256434,548273;230593,544948;205122,539039;180019,530543;156025,519463;132768,506166;110988,490653;90685,472924;71858,453348;54877,431925;40111,409025;27560,385016;17223,359900;9102,334045;3565,307451;612,280488;242,253525;2457,226931;7256,200706;14270,175221;23868,150474;35681,127204;49709,105043;65952,84728;84040,66260;103974,49639;125385,35234;147903,23045;171529,13442;196262,6424;221734,1992;247574,145;273415,884;299255,4208;324727,10118;349829,18613;373824,29694;397081,42991;418861,58504;439164,76233;457991,95809;474972,117231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10" o:spid="_x0000_s1057" style="position:absolute;left:6615;top:23908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" path="m345157,112285v2584,5540,5168,11450,7014,17360c354386,135554,356232,141464,357708,147374v1477,5909,2953,12189,3692,18098c362507,171751,363245,177661,363615,183940v369,6279,369,12189,369,18468c363615,208687,363245,214597,362507,220876v-738,5910,-1846,12189,-3322,18099c357708,244884,356232,250794,354386,256704v-1846,5910,-4061,11450,-6645,16990c345157,279235,342573,284406,339620,289946v-2953,5541,-6276,10342,-9598,15144c326699,309892,323008,314693,318947,319126v-4060,4432,-8121,8864,-12551,12558c301966,335747,297536,339440,292737,343134v-4799,3693,-9598,7018,-14766,9972c272803,356061,267635,359016,262467,361232v-5168,2586,-10705,4802,-16243,6649c240687,369728,235150,371574,229243,372682v-5906,1478,-11443,2216,-17350,2955c205987,376376,200080,376745,194174,377115v-5907,,-11813,,-17719,-370c170548,376376,164642,375637,158735,374529v-5906,-1108,-11813,-2585,-17719,-4063c135110,368619,129572,366773,124035,364557v-5537,-2217,-11075,-4802,-16612,-7388c101886,354215,96718,351260,91550,347935,86382,344611,81213,340918,76414,337224v-4799,-3693,-9598,-7756,-14027,-12189c57957,320603,53527,316171,49466,311738v-4060,-4801,-7752,-9603,-11443,-14774c34331,291793,31009,286622,27686,281451v-3322,-5541,-5906,-11081,-8859,-16621c16243,259289,13659,253380,11813,247470,9598,241560,7752,235651,6276,229741,4799,223831,3322,217552,2584,211642,1477,205363,738,199453,369,193174,,186895,,180985,,174706v369,-6279,738,-12189,1477,-18468c2215,150329,3322,144050,4799,138140v1477,-5910,2953,-11820,4799,-17729c11444,114501,13659,108961,16243,103420v2584,-5540,5168,-10711,8121,-16252c27317,81997,30640,76826,33962,72025v3322,-4802,7014,-9604,11074,-14036c49097,53557,53158,49124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1c292368,43584,297167,47647,301597,52079v4430,4433,8860,8865,12920,13297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2;363615,183940;363984,202408;362507,220876;359185,238975;354386,256704;347741,273694;339620,289946;330022,305090;318947,319126;306396,331684;292737,343134;277971,353106;262467,361232;246224,367881;229243,372682;211893,375637;194174,377115;176455,376745;158735,374529;141016,370466;124035,364557;107423,357169;91550,347935;76414,337224;62387,325035;49466,311738;38023,296964;27686,281451;18827,264830;11813,247470;6276,229741;2584,211642;369,193174;0,174706;1477,156238;4799,138140;9598,120411;16243,103420;24364,87168;33962,72025;45036,57989;57588,45431;71246,33981;86012,24008;101517,15882;117759,9234;134740,4432;152091,1477;169810,0;187529,369;205248,2585;222968,6648;239949,12558;256561,19945;272434,29179;287569,39890;301597,52079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1" o:spid="_x0000_s1058" style="position:absolute;left:6615;top:23908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" path="m345157,112285v2584,5540,5168,11450,7014,17360c354386,135554,356232,141464,357708,147374v1477,5909,2953,12189,3692,18098c362507,171751,363245,177661,363615,183940v369,6279,369,12189,369,18468c363615,208687,363245,214597,362507,220876v-738,5910,-1846,12189,-3322,18099c357708,244884,356232,250794,354386,256704v-1846,5910,-4061,11450,-6645,16990c345157,279235,342573,284406,339620,289946v-2953,5171,-6276,10342,-9598,15144c326699,309892,323008,314693,318947,319126v-4060,4432,-8121,8864,-12551,12558c301966,335747,297536,339440,292737,343134v-4799,3693,-9598,7018,-14766,9972c272803,356061,267635,359016,262467,361232v-5168,2586,-10705,4802,-16243,6649c240687,369728,235150,371574,229243,372682v-5906,1478,-11443,2216,-17350,2955c205987,376376,200080,376745,194174,377115v-5907,,-11813,,-17719,-370c170548,376376,164642,375637,158735,374529v-5906,-1108,-11813,-2585,-17719,-4063c135110,368619,129572,366773,124035,364557v-5537,-2217,-11075,-4802,-16612,-7388c101886,354215,96718,351260,91550,347935,86382,344611,81213,340918,76414,337224v-4799,-3693,-9598,-7756,-14027,-12189c57957,320603,53527,316171,49466,311738v-4060,-4801,-7752,-9603,-11443,-14774c34331,291793,31009,286622,27686,281451v-3322,-5541,-5906,-11081,-8859,-16621c16243,259289,13659,253380,11813,247470,9598,241560,7752,235651,6276,229741,4799,223831,3322,217552,2584,211642,1477,205363,738,199453,369,193174,,186895,,180985,,174706v369,-6279,738,-12189,1477,-18468c2215,150329,3322,144050,4799,138140v1477,-5910,2953,-11820,4799,-17729c11444,114501,13659,108961,16243,103420v2584,-5540,5168,-10711,8121,-16252c27317,81997,30640,76826,33962,72025v3322,-4802,7014,-9604,11074,-14036c49097,53557,53158,49124,57588,45431v4430,-4063,8859,-7757,13658,-11450c76045,30287,80844,26963,86012,24008v5168,-2955,10337,-5910,15505,-8126c106685,13297,112222,11081,117759,9234v5538,-1847,11075,-3694,16981,-4802c140647,2955,146184,2216,152091,1477,157997,739,163903,369,169810,v5906,,11813,,17719,369c193436,739,199342,1477,205248,2585v5907,1109,11813,2586,17720,4063c228874,8495,234411,10342,239949,12558v5537,2216,11074,4802,16612,7387c262098,22900,267266,25855,272434,29179v5168,3324,10336,7018,15135,10711c292368,43584,297167,47647,301597,52079v4430,4433,8860,8865,12920,13297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2;363615,183940;363984,202408;362507,220876;359185,238975;354386,256704;347741,273694;339620,289946;330022,305090;318947,319126;306396,331684;292737,343134;277971,353106;262467,361232;246224,367881;229243,372682;211893,375637;194174,377115;176455,376745;158735,374529;141016,370466;124035,364557;107423,357169;91550,347935;76414,337224;62387,325035;49466,311738;38023,296964;27686,281451;18827,264830;11813,247470;6276,229741;2584,211642;369,193174;0,174706;1477,156238;4799,138140;9598,120411;16243,103420;24364,87168;33962,72025;45036,57989;57588,45431;71246,33981;86012,24008;101517,15882;117759,9234;134740,4432;152091,1477;169810,0;187529,369;205248,2585;222968,6648;239949,12558;256561,19945;272434,29179;287569,39890;301597,52079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2" o:spid="_x0000_s1059" style="position:absolute;left:11824;top:21762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" path="m187806,61683v1477,2955,2584,6279,4061,9603c193343,74610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4,7018c164919,183571,162335,185787,159751,187634v-2585,1847,-5169,3694,-8122,5541c149045,194652,146092,196499,143139,197607v-2953,1108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1v-2584,-2216,-4799,-4801,-7014,-7387c25010,167689,22795,165103,20949,162148v-1845,-2585,-3691,-5540,-5537,-8495c13566,150698,12090,147743,10613,144789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484,55773,186329,58728,187806,61683r,xe" filled="f" stroked="f" strokeweight="1.0228mm">
                      <v:stroke joinstyle="miter"/>
                      <v:path arrowok="t" o:connecttype="custom" o:connectlocs="187806,61683;191867,71286;194820,80890;197035,90862;198142,100835;198142,110808;197404,120780;195558,130753;192974,140356;189283,149590;184853,158455;179685,166581;173778,174337;167134,181355;159751,187634;151629,193175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3" o:spid="_x0000_s1060" style="position:absolute;left:11824;top:21762;width:1985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" path="m187806,61683v1477,2955,2584,6279,4061,9603c192974,74610,194082,77565,194820,80890v738,3324,1476,6648,2215,9972c197404,94186,197773,97511,198142,100835v369,3324,369,6648,,9973c197773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4,7018c164919,183571,162335,185787,159751,187634v-2585,1847,-5169,3694,-8122,5541c149045,194652,146092,196499,143139,197607v-2953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1v-2584,-2216,-4799,-4801,-7014,-7387c25010,167689,22795,165103,20949,162148v-1845,-2585,-3691,-5540,-5537,-8495c13566,150698,12090,147743,10613,144789,9136,141834,8029,138509,6552,135185,5445,131861,4338,128906,3599,125582v-738,-3324,-1476,-6649,-2215,-9973c1015,112285,646,108961,277,105637v-369,-3325,-369,-6649,,-9973c277,92340,646,89015,1015,85691v369,-3324,1108,-6648,1846,-9972c3599,72394,4338,69439,5445,66115,6552,62791,7660,59836,9136,56881v1477,-2955,2954,-5910,4430,-8864c15043,45062,16889,42476,18735,39891v1845,-2586,4060,-5171,5906,-7757c26856,29549,29071,27333,31286,25116v2215,-2216,4799,-4432,7383,-6279c41253,16991,43837,15144,46790,13297v2584,-1477,5537,-3324,8490,-4432c58234,7387,61187,6279,64140,5171,67093,4063,70416,3324,73369,2586,76322,1847,79644,1108,82967,739,86289,369,89243,,92565,v3322,,6645,,9598,369c105485,739,108808,1108,111761,1477v3322,739,6275,1478,9598,2217c124681,4432,127634,5540,130587,7018v2954,1108,6276,2585,9229,4063c142770,12558,145723,14405,148307,16252v2953,1847,5537,3693,8121,5910c159012,24378,161596,26594,164180,28810v2584,2216,4799,4802,7014,7387c173409,38783,175624,41368,177470,44323v1846,2586,3691,5540,5537,8495c184484,55773,186329,58728,187806,61683r,xe" filled="f" stroked="f" strokeweight=".25572mm">
                      <v:stroke endcap="round"/>
                      <v:path arrowok="t" o:connecttype="custom" o:connectlocs="187806,61683;191867,71286;194820,80890;197035,90862;198142,100835;198142,110808;197404,120780;195558,130753;192974,140356;189283,149590;184853,158455;179685,166581;173778,174337;167134,181355;159751,187634;151629,193175;143139,197607;134279,201300;125050,203886;115452,205733;105854,206471;96256,206102;86658,204994;77060,202778;67832,199454;58603,195391;50112,190220;41991,184310;34239,177661;27225,170274;20949,162148;15412,153653;10613,144789;6552,135185;3599,125582;1384,115609;277,105637;277,95664;1015,85691;2861,75719;5445,66115;9136,56881;13566,48017;18735,39891;24641,32134;31286,25116;38669,18837;46790,13297;55280,8865;64140,5171;73369,2586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4" o:spid="_x0000_s1061" style="position:absolute;left:15370;top:17908;width:3637;height:3778;visibility:visible;mso-wrap-style:square;v-text-anchor:middle" coordsize="363676,377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" path="m344867,112835v44298,95294,7752,206840,-82321,248947c172473,403889,63573,360305,18906,265010,-25761,169346,11523,58170,101227,16063v89704,-42107,198973,1477,243640,96772l344867,112835xe" filled="f" stroked="f" strokeweight="1.0228mm">
                      <v:stroke joinstyle="miter"/>
                      <v:path arrowok="t" o:connecttype="custom" o:connectlocs="344867,112835;262546,361782;18906,265010;101227,16063;344867,112835;344867,112835" o:connectangles="0,0,0,0,0,0"/>
                    </v:shape>
                    <v:shape id="Prostoročno: oblika 215" o:spid="_x0000_s1062" style="position:absolute;left:15370;top:17908;width:3637;height:3778;visibility:visible;mso-wrap-style:square;v-text-anchor:middle" coordsize="363676,377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" path="m344867,112835v44298,95294,7752,206840,-82321,248947c172473,403889,63573,360305,18906,265010,-25761,169346,11523,58170,101227,16063v89704,-42107,198973,1477,243640,96772l344867,112835xe" filled="f" stroked="f" strokeweight=".25572mm">
                      <v:stroke endcap="round"/>
                      <v:path arrowok="t" o:connecttype="custom" o:connectlocs="344867,112835;262546,361782;18906,265010;101227,16063;344867,112835;344867,112835" o:connectangles="0,0,0,0,0,0"/>
                    </v:shape>
                    <v:shape id="Prostoročno: oblika 216" o:spid="_x0000_s1063" style="position:absolute;left:21304;top:17341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3v-2954,-1108,-6276,-2585,-9229,-4062c55650,193913,52696,192066,50112,190219v-2953,-1846,-5537,-3693,-8121,-5909c39407,182094,36823,179877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6,56881v1477,-2955,2954,-5910,4430,-8864c15043,45062,16889,42476,18735,39891v1845,-2586,4060,-5171,5906,-7757c26856,29549,29071,27332,31286,25116v2215,-2216,4799,-4432,7383,-6279c41253,16990,43837,15144,46790,13297v2584,-1478,5537,-3324,8490,-4432c58234,7387,61187,6279,64140,5171,67093,4063,70416,3324,73369,2585,76322,1847,79644,1108,82967,739,86289,369,89243,,92565,v3322,,6645,,9598,369c105485,739,108808,1108,111761,1477v3322,739,6275,1478,9598,2217c124681,4432,127634,5540,130587,7018v2954,1108,6276,2585,9229,4063c142770,12558,145723,14405,148307,16252v2953,1846,5537,3693,8121,5909c159012,24378,161596,26594,164180,28810v2584,2216,4799,4802,7014,7387c173409,38783,175624,41368,177470,44323v1846,2955,3691,5540,5537,8495c184853,55404,186329,58728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3;58603,195391;50112,190219;41991,184310;34239,177661;27225,170274;20949,162148;15412,153653;10613,144788;6552,135185;3599,125582;1384,115609;277,105637;277,95664;1015,85691;2861,75718;5445,66115;9136,56881;13566,48017;18735,39891;24641,32134;31286,25116;38669,18837;46790,13297;55280,8865;64140,5171;73369,2585;82967,739;92565,0;102163,369;111761,1477;121359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7" o:spid="_x0000_s1064" style="position:absolute;left:21304;top:17341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" path="m187806,61683v1477,2955,2584,6279,4061,9603c192974,74610,194082,77565,194820,80889v738,3325,1476,6649,2215,9973c197404,94186,197773,97511,198142,100835v369,3324,369,6648,,9973c198142,114132,197773,117456,197404,120780v-369,3324,-1108,6649,-1846,9973c194820,134077,194082,137032,192974,140356v-1107,3324,-2215,6279,-3691,9234c187806,152545,186329,155500,184853,158455v-1477,2955,-3323,5540,-5168,8126c177839,169166,175624,171752,173778,174337v-2215,2586,-4430,4802,-6644,7018c164919,183571,162335,185787,159751,187634v-2585,1847,-5169,3694,-8122,5540c149045,194652,146092,196499,143139,197607v-2954,1477,-5907,2585,-8860,3693c131326,202408,128003,203147,125050,203886v-2953,739,-6275,1477,-9598,1847c112130,206102,109177,206471,105854,206471v-3322,,-6644,,-9598,-369c92934,205733,89612,205363,86658,204994v-3322,-739,-6275,-1478,-9598,-2216c73738,202039,70785,200931,67832,199453v-2954,-1108,-6276,-2585,-9229,-4062c55650,193913,52696,192066,50112,190219v-2953,-1846,-5537,-3693,-8121,-5909c39407,182094,36823,179877,34239,177661v-2584,-2216,-4799,-4801,-7014,-7387c25010,167689,22795,165103,20949,162148v-1845,-2585,-3691,-5540,-5537,-8495c13566,150698,12090,147743,10613,144788,9136,141834,8029,138509,6552,135185,5445,131861,4338,128906,3599,125582v-738,-3324,-1476,-6649,-2215,-9973c1015,112285,646,108961,277,105637v-369,-3325,-369,-6649,,-9973c277,92340,646,89015,1015,85691v369,-3324,1108,-6648,1846,-9973c3599,72394,4338,69439,5445,66115,6552,62791,7660,59836,9136,56881v1477,-2955,2954,-5910,4430,-8864c15043,45062,16889,42476,18735,39891v1845,-2586,4060,-5171,5906,-7757c26856,29549,29071,27332,31286,25116v2215,-2216,4799,-4432,7383,-6279c41253,16990,43837,15144,46790,13297v2584,-1478,5537,-3324,8490,-4432c58234,7387,61187,6279,64140,5171,67093,4063,70416,3324,73369,2585,76322,1847,79644,1108,82967,739,86289,369,89243,,92565,v3322,,6645,,9598,369c105485,739,108808,1108,111761,1477v3322,739,6275,1478,9598,2217c124681,4432,127634,5540,130587,7018v2954,1108,6276,2585,9229,4063c142770,12558,145723,14405,148307,16252v2953,1846,5537,3693,8121,5909c159012,24378,161596,26594,164180,28810v2584,2216,4799,4802,7014,7387c173409,38783,175624,41368,177470,44323v1846,2586,3691,5540,5537,8495c184853,55404,186329,58728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1,187634;151629,193174;143139,197607;134279,201300;125050,203886;115452,205733;105854,206471;96256,206102;86658,204994;77060,202778;67832,199453;58603,195391;50112,190219;41991,184310;34239,177661;27225,170274;20949,162148;15412,153653;10613,144788;6552,135185;3599,125582;1384,115609;277,105637;277,95664;1015,85691;2861,75718;5445,66115;9136,56881;13566,48017;18735,39891;24641,32134;31286,25116;38669,18837;46790,13297;55280,8865;64140,5171;73369,2585;82967,739;92565,0;102163,369;111761,1477;121359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18" o:spid="_x0000_s1065" style="position:absolute;left:25582;top:15062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" path="m345157,112285v2584,5540,5168,11450,7014,17360c354386,135555,356231,141464,357708,147374v1477,5910,2953,12189,3691,18099c362507,171752,363245,177661,363615,183940v369,6280,369,12189,369,18468c363615,208688,363245,214597,362507,220876v-738,5910,-1846,12189,-3322,18099c357708,244885,356231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3v-5168,2585,-10705,4801,-16243,6648c240687,369728,235150,371575,229243,372683v-5906,1477,-11444,2216,-17350,2955c205987,376376,200080,376746,194174,377115v-5907,,-11813,,-17719,-369c170548,376376,164642,375638,158735,374529v-5906,-1108,-11813,-2585,-17719,-4062c135109,368620,129572,366773,124035,364557v-5537,-2216,-11075,-4802,-16612,-7387c101886,354215,96718,351260,91549,347936,86381,344611,81213,340918,76414,337224v-4799,-3693,-9598,-7756,-14028,-12189c57957,320603,53527,316171,49466,311739v-4060,-4802,-7752,-9604,-11443,-14775c34331,291793,31009,286622,27686,281451v-3322,-5540,-5906,-11081,-8859,-16621c16242,259290,13658,253380,11813,247470,9598,241560,7752,235651,6276,229741,4799,223831,3322,217552,2584,211642,1476,205363,738,199454,369,193174,,186895,,180986,,174706v369,-6279,738,-12188,1476,-18467c2215,150329,3322,144050,4799,138140v1477,-5910,2953,-11819,4799,-17729c11444,114501,13658,108961,16242,103420v2585,-5540,5169,-10711,8122,-16251c27317,81998,30639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0,1477,157997,739,163903,369,169810,v5906,,11813,,17719,369c193435,739,199342,1477,205248,2585v5907,1109,11813,2586,17719,4063c228874,8495,234411,10342,239949,12558v5537,2216,11074,4802,16611,7387c262098,22531,267266,25855,272434,29179v5168,3325,10336,7018,15135,10712c292368,43584,297167,47647,301597,52080v4430,4432,8860,8864,12920,13296c318578,70178,322269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399,165473;363615,183940;363984,202408;362507,220876;359185,238975;354386,256704;347741,273695;339620,289946;330022,305090;318947,319126;306396,331684;292737,343134;277971,353107;262467,361233;246224,367881;229243,372683;211893,375638;194174,377115;176455,376746;158735,374529;141016,370467;124035,364557;107423,357170;91549,347936;76414,337224;62386,325035;49466,311739;38023,296964;27686,281451;18827,264830;11813,247470;6276,229741;2584,211642;369,193174;0,174706;1476,156239;4799,138140;9598,120411;16242,103420;24364,87169;33962,72025;45036,57989;57588,45431;71246,33981;86012,24008;101517,15882;117759,9234;134740,4432;152090,1477;169810,0;187529,369;205248,2585;222967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19" o:spid="_x0000_s1066" style="position:absolute;left:25582;top:15062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" path="m345157,112285v2584,5540,5168,11450,7014,17360c354386,135555,356231,141464,357708,147374v1477,5910,2953,12189,3691,18099c362507,171752,363245,177661,363615,183940v369,6280,369,12189,369,18468c363615,208688,363245,214597,362507,220876v-738,5910,-1846,12189,-3322,18099c357708,244885,356231,250794,354386,256704v-1846,5910,-4061,11450,-6645,16991c345157,279235,342573,284406,339620,289946v-2954,5171,-6276,10342,-9598,15144c326699,309892,323008,314693,318947,319126v-4061,4432,-8121,8864,-12551,12558c301966,335747,297536,339440,292737,343134v-4799,3693,-9598,7018,-14766,9973c272803,356061,267635,359016,262467,361233v-5168,2585,-10705,4801,-16243,6648c240687,369728,235150,371575,229243,372683v-5906,1477,-11444,2216,-17350,2955c205987,376376,200080,376746,194174,377115v-5907,,-11813,,-17719,-369c170548,376376,164642,375638,158735,374529v-5906,-1108,-11813,-2585,-17719,-4062c135109,368620,129572,366773,124035,364557v-5537,-2216,-11075,-4802,-16612,-7387c101886,354215,96718,351260,91549,347936,86381,344611,81213,340918,76414,337224v-4799,-3693,-9598,-7756,-14028,-12189c57957,320603,53527,316171,49466,311739v-4060,-4802,-7752,-9604,-11443,-14775c34331,291793,31009,286622,27686,281451v-3322,-5540,-5906,-11081,-8859,-16621c16242,259290,13658,253380,11813,247470,9598,241560,7752,235651,6276,229741,4799,223831,3322,217552,2584,211642,1476,205363,738,199454,369,193174,,186895,,180986,,174706v369,-6279,738,-12188,1476,-18467c2215,150329,3322,144050,4799,138140v1477,-5910,2953,-11819,4799,-17729c11444,114501,13658,108961,16242,103420v2585,-5540,5169,-10711,8122,-16251c27317,81998,30639,76827,33962,72025v3322,-4802,7014,-9603,11074,-14036c49097,53557,53158,49125,57588,45431v4430,-4063,8859,-7756,13658,-11450c76045,30287,80844,26963,86012,24008v5168,-2955,10337,-5909,15505,-8126c106685,13297,112222,11081,117759,9234v5538,-1847,11075,-3694,16981,-4802c140647,2955,146184,2216,152090,1477,157997,739,163903,369,169810,v5906,,11813,,17719,369c193435,739,199342,1477,205248,2585v5907,1109,11813,2586,17719,4063c228874,8495,234411,10342,239949,12558v5537,2216,11074,4802,16611,7387c262098,22900,267266,25855,272434,29179v5168,3325,10336,7018,15135,10712c292368,43584,297167,47647,301597,52080v4430,4432,8860,8864,12920,13296c318578,70178,322269,74980,325961,80151v3692,5171,7014,10342,10336,15513c339620,100835,342573,106745,345157,112285r,xe" filled="f" stroked="f" strokeweight=".25572mm">
                      <v:stroke endcap="round"/>
                      <v:path arrowok="t" o:connecttype="custom" o:connectlocs="345157,112285;352171,129645;357708,147374;361399,165473;363615,183940;363984,202408;362507,220876;359185,238975;354386,256704;347741,273695;339620,289946;330022,305090;318947,319126;306396,331684;292737,343134;277971,353107;262467,361233;246224,367881;229243,372683;211893,375638;194174,377115;176455,376746;158735,374529;141016,370467;124035,364557;107423,357170;91549,347936;76414,337224;62386,325035;49466,311739;38023,296964;27686,281451;18827,264830;11813,247470;6276,229741;2584,211642;369,193174;0,174706;1476,156239;4799,138140;9598,120411;16242,103420;24364,87169;33962,72025;45036,57989;57588,45431;71246,33981;86012,24008;101517,15882;117759,9234;134740,4432;152090,1477;169810,0;187529,369;205248,2585;222967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0" o:spid="_x0000_s1067" style="position:absolute;left:9429;top:29002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" path="m187806,61683v1477,2955,2584,6279,4061,9603c192974,74611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5,7018c164919,183571,162335,185787,159750,187634v-2584,1847,-5168,3694,-8121,5541c149045,194652,146092,196499,143139,197607v-2954,1477,-5907,2585,-8860,3693c131326,202408,128003,203147,125050,203886v-3322,739,-6275,1477,-9598,1847c112130,206102,109177,206471,105854,206471v-3322,,-6644,,-9598,-369c92934,205733,89612,205363,86658,204994v-3322,-739,-6275,-1477,-9598,-2216c73738,202039,70785,200931,67832,199454v-2954,-1108,-6276,-2586,-9229,-4063c55650,193913,52696,192067,50112,190220v-2953,-1847,-5537,-3694,-8121,-5910c39407,182094,36823,179878,34239,177662v-2584,-2217,-4799,-4802,-7014,-7388c25010,167689,22795,165103,20949,162149v-1845,-2586,-3691,-5541,-5537,-8496c13566,150698,12090,147743,10613,144789,9137,141834,8029,138509,6552,135185,5445,131861,4338,128906,3599,125582v-738,-3324,-1476,-6649,-2215,-9973c1015,112285,646,108961,277,105637v-369,-3325,-369,-6649,,-9973c277,92340,646,89015,1015,85691v369,-3324,1108,-6648,1846,-9972c3599,72394,4338,69440,5445,66115,6552,62791,7660,59836,9137,56881v1476,-2954,2953,-5909,4429,-8864c15043,45062,16889,42476,18734,39891v1846,-2586,4061,-5171,5907,-7757c26856,29549,29071,27333,31286,25116v2215,-2216,4799,-4432,7383,-6279c41253,16991,43837,15144,46790,13297v2584,-1478,5537,-3324,8491,-4432c58234,7387,61187,6279,64140,5171,67093,4063,70416,3324,73369,2585,76691,1847,79645,1108,82967,739,86289,369,89242,,92565,v3322,,6645,,9598,369c105485,739,108807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5,2586,3691,5541,5537,8495c184484,55773,186329,58728,187806,61683r,xe" filled="f" stroked="f" strokeweight="1.0228mm">
                      <v:stroke joinstyle="miter"/>
                      <v:path arrowok="t" o:connecttype="custom" o:connectlocs="187806,61683;191867,71286;194820,80890;197035,90862;198142,100835;198142,110808;197404,120780;195558,130753;192974,140356;189283,149590;184853,158455;179685,166581;173778,174337;167133,181355;159750,187634;151629,193175;143139,197607;134279,201300;125050,203886;115452,205733;105854,206471;96256,206102;86658,204994;77060,202778;67832,199454;58603,195391;50112,190220;41991,184310;34239,177662;27225,170274;20949,162149;15412,153653;10613,144789;6552,135185;3599,125582;1384,115609;277,105637;277,95664;1015,85691;2861,75719;5445,66115;9137,56881;13566,48017;18734,39891;24641,32134;31286,25116;38669,18837;46790,13297;55281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1" o:spid="_x0000_s1068" style="position:absolute;left:9429;top:29002;width:1984;height:2064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" path="m187806,61683v1477,2955,2584,6279,4061,9603c192974,74611,194082,77565,194820,80890v738,3324,1476,6648,2215,9972c197404,94186,197773,97511,198142,100835v369,3324,369,6648,,9973c198142,114132,197773,117456,197404,120780v-369,3324,-1108,6649,-1846,9973c194820,134077,194082,137032,192974,140356v-1107,3325,-2215,6279,-3691,9234c187806,152545,186329,155500,184853,158455v-1477,2955,-3323,5540,-5168,8126c177839,169166,175624,171752,173778,174337v-2215,2586,-4430,4802,-6645,7018c164919,183571,162335,185787,159750,187634v-2584,1847,-5168,3694,-8121,5541c149045,194652,146092,196499,143139,197607v-2954,1477,-5907,2585,-8860,3693c131326,202408,128003,203147,125050,203886v-2953,739,-6275,1477,-9598,1847c112130,206102,109177,206471,105854,206471v-3322,,-6644,,-9598,-369c92934,205733,89612,205363,86658,204994v-3322,-739,-6275,-1477,-9598,-2216c73738,202039,70785,200931,67832,199454v-2954,-1478,-6276,-2586,-9229,-4063c55650,193913,52696,192067,50112,190220v-2953,-1847,-5537,-3694,-8121,-5910c39407,182094,36823,179878,34239,177662v-2584,-2217,-4799,-4802,-7014,-7388c25010,167689,22795,165103,20949,162149v-1845,-2586,-3691,-5541,-5537,-8496c13566,150698,12090,147743,10613,144789,9137,141834,8029,138509,6552,135185,5445,131861,4338,128906,3599,125582v-738,-3324,-1476,-6649,-2215,-9973c1015,112285,646,108961,277,105637v-369,-3325,-369,-6649,,-9973c277,92340,646,89015,1015,85691v369,-3324,1108,-6648,1846,-9972c3599,72394,4338,69440,5445,66115,6552,62791,7660,59836,9137,56881v1476,-2954,2953,-5909,4429,-8864c15043,45062,16889,42476,18734,39891v1846,-2586,4061,-5171,5907,-7757c26856,29549,29071,27333,31286,25116v2215,-2216,4799,-4432,7383,-6279c41253,16991,43837,15144,46790,13297v2584,-1478,5537,-3324,8491,-4432c58234,7387,61187,6279,64140,5171,67093,4063,70416,3324,73369,2585,76691,1847,79645,1108,82967,739,86289,369,89242,,92565,v3322,,6645,,9598,369c105485,739,108807,1108,111761,1477v3322,739,6275,1478,9598,2217c124681,4432,127634,5540,130587,7018v2954,1108,6276,2585,9229,4063c142769,12558,145723,14405,148307,16252v2953,1847,5537,3693,8121,5910c159012,24378,161596,26594,164180,28810v2584,2216,4799,4802,7014,7387c173409,38783,175624,41368,177470,44323v1845,2586,3691,5541,5537,8495c184484,55773,186329,58728,187806,61683r,xe" filled="f" stroked="f" strokeweight=".25572mm">
                      <v:stroke endcap="round"/>
                      <v:path arrowok="t" o:connecttype="custom" o:connectlocs="187806,61683;191867,71286;194820,80890;197035,90862;198142,100835;198142,110808;197404,120780;195558,130753;192974,140356;189283,149590;184853,158455;179685,166581;173778,174337;167133,181355;159750,187634;151629,193175;143139,197607;134279,201300;125050,203886;115452,205733;105854,206471;96256,206102;86658,204994;77060,202778;67832,199454;58603,195391;50112,190220;41991,184310;34239,177662;27225,170274;20949,162149;15412,153653;10613,144789;6552,135185;3599,125582;1384,115609;277,105637;277,95664;1015,85691;2861,75719;5445,66115;9137,56881;13566,48017;18734,39891;24641,32134;31286,25116;38669,18837;46790,13297;55281,8865;64140,5171;73369,2585;82967,739;92565,0;102163,369;111761,1477;121359,3694;130587,7018;139816,11081;148307,16252;156428,22162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2" o:spid="_x0000_s1069" style="position:absolute;left:12595;top:26287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" path="m345157,112285v2584,5540,5168,11450,7014,17360c354386,135554,356232,141464,357708,147374v1477,5910,2953,12189,3692,18099c362507,171752,363245,177662,363615,183941v369,6279,369,12188,369,18467c363615,208688,363245,214597,362507,220876v-738,6279,-1846,12189,-3322,18099c357708,244885,356232,250794,354386,256704v-1846,5910,-4061,11450,-6645,16991c345157,279235,342573,284406,339620,289946v-2953,5172,-6276,10343,-9598,15144c326699,309892,323008,314693,318947,319126v-4060,4432,-8121,8864,-12551,12558c301966,335747,297536,339440,292737,343134v-4799,3693,-9597,7018,-14766,9973c272803,356061,267635,359016,262467,361232v-5168,2586,-10705,4802,-16243,6649c240687,369728,235150,371575,229243,372683v-5906,1477,-11443,2216,-17350,2954c205987,376376,200080,376746,194174,377115v-5906,,-11813,,-17719,-369c170548,376376,164642,375637,158735,374529v-5906,-1108,-11813,-2585,-17719,-4063c135110,368620,129572,366773,124035,364557v-5537,-2216,-11074,-4802,-16612,-7388c101886,354215,96718,351260,91550,347935,86382,344611,81213,340918,76414,337224v-4798,-3693,-9597,-7756,-14027,-12189c57957,320603,53527,316171,49466,311739v-4060,-4802,-7752,-9604,-11443,-14775c34331,291793,31009,286622,27686,281451v-3322,-5540,-5906,-11081,-8859,-16621c16243,259290,13659,253380,11813,247470,9967,241560,7752,235651,6276,229741,4799,223831,3322,217552,2584,211642,1477,205363,738,199454,369,193175,,186896,,180986,,174707v369,-6279,738,-12189,1477,-18468c2215,150329,3322,144050,4799,138140v1477,-5910,2953,-11820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5v5907,1109,11813,2586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1.0228mm">
                      <v:stroke joinstyle="miter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6;158735,374529;141016,370466;124035,364557;107423,357169;91550,347935;76414,337224;62387,325035;49466,311739;38023,296964;27686,281451;18827,264830;11813,247470;6276,229741;2584,211642;369,193175;0,174707;1477,156239;4799,138140;9598,120411;16243,103420;24364,87169;33962,72025;45037,57989;57588,45431;71246,33981;86012,24008;101517,15882;117760,9234;134740,4432;152091,1477;169810,0;187529,369;205248,2585;222968,6648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3" o:spid="_x0000_s1070" style="position:absolute;left:12595;top:26287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" path="m345157,112285v2584,5540,5168,11450,7014,17360c354386,135554,356232,141464,357708,147374v1477,5910,2953,12189,3692,18099c362507,171752,363245,177662,363615,183941v369,6279,369,12188,369,18467c363615,208688,363245,214597,362507,220876v-738,5910,-1846,12189,-3322,18099c357708,244885,356232,250794,354386,256704v-1846,5910,-4061,11450,-6645,16991c345157,279235,342573,284406,339620,289946v-2953,5172,-6276,10343,-9598,15144c326699,309892,323008,314693,318947,319126v-4060,4432,-8121,8864,-12551,12558c301966,335747,297536,339440,292737,343134v-4799,3693,-9597,7018,-14766,9973c272803,356061,267635,359016,262467,361232v-5168,2586,-10705,4802,-16243,6649c240687,369728,235150,371575,229243,372683v-5906,1477,-11443,2216,-17350,2954c205987,376376,200080,376746,194174,377115v-5906,,-11813,,-17719,-369c170548,376376,164642,375637,158735,374529v-5906,-1108,-11813,-2585,-17719,-4063c135110,368620,129572,366773,124035,364557v-5537,-2216,-11074,-4802,-16612,-7388c101886,354215,96718,351260,91550,347935,86382,344611,81213,340918,76414,337224v-4798,-3693,-9597,-7756,-14027,-12189c57957,320603,53527,316171,49466,311739v-4060,-4802,-7752,-9604,-11443,-14775c34331,291793,31009,286622,27686,281451v-3322,-5540,-5906,-11081,-8859,-16621c16243,259290,13659,253380,11813,247470,9598,241560,7752,235651,6276,229741,4799,223831,3322,217552,2584,211642,1477,205363,738,199454,369,193175,,186896,,180986,,174707v369,-6279,738,-12189,1477,-18468c2215,150329,3322,144050,4799,138140v1477,-5910,2953,-11820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6,739,199342,1477,205248,2585v5907,1109,11813,2586,17720,4063c228874,8495,234412,10342,239949,12558v5537,2216,11074,4802,16612,7387c262098,22900,267266,25855,272434,29179v5168,3325,10336,7018,15135,10712c292368,43584,297167,47647,301597,52080v4430,4432,8860,8864,12920,13297c318578,70178,322270,74980,325961,80151v3692,5171,7014,10342,10336,15513c339620,100835,342573,106375,345157,112285r,xe" filled="f" stroked="f" strokeweight=".25572mm">
                      <v:stroke endcap="round"/>
                      <v:path arrowok="t" o:connecttype="custom" o:connectlocs="345157,112285;352171,129645;357708,147374;361400,165473;363615,183941;363984,202408;362507,220876;359185,238975;354386,256704;347741,273695;339620,289946;330022,305090;318947,319126;306396,331684;292737,343134;277971,353107;262467,361232;246224,367881;229243,372683;211893,375637;194174,377115;176455,376746;158735,374529;141016,370466;124035,364557;107423,357169;91550,347935;76414,337224;62387,325035;49466,311739;38023,296964;27686,281451;18827,264830;11813,247470;6276,229741;2584,211642;369,193175;0,174707;1477,156239;4799,138140;9598,120411;16243,103420;24364,87169;33962,72025;45037,57989;57588,45431;71246,33981;86012,24008;101517,15882;117760,9234;134740,4432;152091,1477;169810,0;187529,369;205248,2585;222968,6648;239949,12558;256561,19945;272434,29179;287569,39891;301597,52080;314517,65377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4" o:spid="_x0000_s1071" style="position:absolute;left:17244;top:22865;width:5298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" path="m502289,164140v3691,8126,7383,16621,10336,25116c515578,197752,518163,206616,520747,215112v2215,8864,4060,17729,5537,26593c527760,250570,528868,259434,529237,268668v738,8865,738,18099,369,26964c529237,304496,528499,313361,527391,322225v-1107,8865,-2584,17730,-4799,26225c520747,356945,518163,365810,515578,373935v-2953,8496,-5906,16622,-9598,24747c502289,406808,498598,414565,494168,421952v-4430,7757,-8860,14775,-14028,22162c474972,451132,469804,458149,463897,464428v-5537,6649,-11813,12558,-18088,18468c439533,488806,432888,494346,425875,499517v-7014,5171,-14028,9973,-21411,14405c397081,518355,389698,522418,381946,526111v-7753,3694,-15874,6649,-23626,9604c350198,538669,342077,540886,333587,542732v-8491,1847,-16981,3325,-25472,4433c299625,548273,291134,549011,282275,549011v-8491,370,-17351,,-25841,-738c247943,547534,239084,546426,230593,544949v-8490,-1478,-16981,-3694,-25471,-5910c196631,536453,188510,533868,180019,530543v-8121,-3324,-16242,-7017,-23994,-11080c148272,515400,140520,510967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3,253525v369,-8865,1107,-17729,2214,-26594c3565,218066,5041,209202,7256,200706v1846,-8495,4430,-17359,7014,-25485c17223,166725,20177,158599,23868,150474v3692,-8126,7383,-15883,11813,-23270c40111,119448,44541,112430,49709,105043,54877,98025,60045,91007,65952,84728,71489,78079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8,12703,341339,15289,349829,18613v8122,3324,16243,7018,23995,11081c381576,33756,389328,38189,397081,42990v7383,4802,14766,9973,21780,15514c425875,64044,432519,69954,439164,76233v6645,6279,12920,12927,18827,19576c463897,102457,469434,109844,474972,117232v5168,7387,10336,15143,14766,22900c494537,147888,498598,156014,502289,164140r,xe" filled="f" stroked="f" strokeweight="1.0228mm">
                      <v:stroke joinstyle="miter"/>
                      <v:path arrowok="t" o:connecttype="custom" o:connectlocs="502289,164140;512625,189256;520747,215112;526284,241705;529237,268668;529606,295632;527391,322225;522592,348450;515578,373935;505980,398682;494168,421952;480140,444114;463897,464428;445809,482896;425875,499517;404464,513922;381946,526111;358320,535715;333587,542732;308115,547165;282275,549011;256434,548273;230593,544949;205122,539039;180019,530543;156025,519463;132768,506166;110988,490653;90685,472924;71858,453348;54877,431925;40111,409025;27560,385016;17223,359900;9102,334045;3565,307451;612,280488;243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2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25" o:spid="_x0000_s1072" style="position:absolute;left:17244;top:22865;width:5298;height:5492;visibility:visible;mso-wrap-style:square;v-text-anchor:middle" coordsize="529848,549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" path="m502289,164140v3691,8126,7383,16621,10336,25116c515578,197752,518163,206616,520747,215112v2215,8864,4060,17729,5537,26593c527760,250570,528868,259434,529237,268668v738,8865,738,18099,369,26964c529237,304496,528499,313361,527391,322225v-1107,8865,-2584,17730,-4799,26225c520747,356945,518163,365810,515578,373935v-2953,8496,-5906,16622,-9598,24747c502289,406808,498598,414565,494168,421952v-4430,7757,-8860,14775,-14028,22162c474972,451132,469804,458149,463897,464428v-5537,6649,-11813,12558,-18088,18468c439533,488806,432888,494346,425875,499517v-7014,5171,-14028,9973,-21411,14405c397081,518355,389698,522418,381946,526111v-7753,3694,-15874,6649,-23626,9604c350198,538669,342077,540886,333587,542732v-8491,1847,-16981,3325,-25472,4433c299625,548273,291134,549011,282275,549011v-8491,370,-17351,,-25841,-738c247943,547534,239084,546426,230593,544949v-8490,-1478,-16981,-3694,-25471,-5910c196631,536453,188510,533868,180019,530543v-8121,-3324,-16242,-7017,-23994,-11080c148272,515400,140520,510967,132768,506166v-7383,-4802,-14766,-9973,-21780,-15513c103974,485112,97329,479203,90685,472924,84040,466645,77764,459996,71858,453348,65952,446699,60414,439312,54877,431925,49709,424538,44541,416781,40111,409025,35681,401268,31251,393142,27560,385016,23868,376890,20177,368395,17223,359900,14270,351405,11686,342540,9102,334045,6887,325180,5041,316316,3565,307451,2088,298586,981,289722,612,280488,-127,271623,-127,262389,243,253525v369,-8865,1107,-17729,2214,-26594c3565,218066,5041,209202,7256,200706v1846,-8495,4430,-17359,7014,-25485c17223,166725,20177,158599,23868,150474v3692,-8126,7383,-15883,11813,-23270c40111,119448,44541,112430,49709,105043,54877,97656,60045,91007,65952,84728,71489,78079,77764,72170,84040,66260,90316,60350,96960,54810,103974,49639v7014,-5171,14028,-9973,21411,-14405c132768,30802,140151,26739,147903,23045v7752,-3693,15874,-6648,23626,-9603c179650,10487,187772,8271,196262,6424v8491,-1847,16981,-3324,25472,-4432c230224,884,238715,145,247574,145v8491,-369,17350,,25841,739c281905,1622,290765,2730,299255,4208v8491,1477,16981,3693,25472,5910c333218,12703,341339,15289,349829,18613v8122,3324,16243,7018,23995,11081c381576,33756,389328,38189,397081,42990v7383,4802,14766,9973,21780,15514c425875,64044,432519,69954,439164,76233v6645,6279,12920,12927,18827,19576c463897,102457,469434,109844,474972,117232v5168,7387,10336,15143,14766,22900c494537,147888,498598,156014,502289,164140r,xe" filled="f" stroked="f" strokeweight=".25572mm">
                      <v:stroke endcap="round"/>
                      <v:path arrowok="t" o:connecttype="custom" o:connectlocs="502289,164140;512625,189256;520747,215112;526284,241705;529237,268668;529606,295632;527391,322225;522592,348450;515578,373935;505980,398682;494168,421952;480140,444114;463897,464428;445809,482896;425875,499517;404464,513922;381946,526111;358320,535715;333587,542732;308115,547165;282275,549011;256434,548273;230593,544949;205122,539039;180019,530543;156025,519463;132768,506166;110988,490653;90685,472924;71858,453348;54877,431925;40111,409025;27560,385016;17223,359900;9102,334045;3565,307451;612,280488;243,253525;2457,226931;7256,200706;14270,175221;23868,150474;35681,127204;49709,105043;65952,84728;84040,66260;103974,49639;125385,35234;147903,23045;171529,13442;196262,6424;221734,1992;247574,145;273415,884;299255,4208;324727,10118;349829,18613;373824,29694;397081,42990;418861,58504;439164,76233;457991,95809;474972,117232;489738,140132;502289,164140;502289,164140" o:connectangles="0,0,0,0,0,0,0,0,0,0,0,0,0,0,0,0,0,0,0,0,0,0,0,0,0,0,0,0,0,0,0,0,0,0,0,0,0,0,0,0,0,0,0,0,0,0,0,0,0,0,0,0,0,0,0,0,0,0,0,0,0,0,0,0,0,0"/>
                    </v:shape>
                    <v:shape id="Prostoročno: oblika 226" o:spid="_x0000_s1073" style="position:absolute;left:23559;top:21171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" path="m345157,112285v2584,5540,5168,11450,7014,17360c354386,135555,356232,141464,357708,147374v1477,5910,2953,12189,3692,18099c362507,171752,363246,177661,363615,183940v369,6280,369,12189,369,18468c363615,208688,363246,214597,362507,220876v-738,5910,-1846,12189,-3322,18099c357708,244885,356232,250794,354386,256704v-1846,5910,-4061,11450,-6645,16991c345157,279235,342573,284406,339620,289946v-2953,5171,-6276,10342,-9598,15144c326699,309892,323008,314693,318947,319126v-4061,4432,-8121,8864,-12551,12558c301966,335377,297536,339440,292737,343134v-4798,3693,-9598,7018,-14766,9972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2,-2585,-17719,-4063c135110,368620,129572,366773,124035,364557v-5537,-2217,-11075,-4802,-16612,-7388c101886,354215,96718,351260,91550,347935,86382,344611,81213,340918,76414,337224v-4798,-3693,-9598,-7756,-14027,-12189c57957,320603,53527,316171,49466,311739v-4060,-4802,-7752,-9604,-11443,-14775c34331,291793,31009,286622,27686,281451v-3322,-5540,-5906,-11081,-8859,-16621c16243,259289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5,739,199342,1477,205248,2585v5907,1109,11813,2586,17720,4063c228874,8495,234411,10342,239949,12558v5537,2216,11074,4802,16611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1.0228mm">
                      <v:stroke joinstyle="miter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6;262467,361232;246224,367881;229243,372683;211893,375637;194174,377115;176455,376745;158735,374529;141016,370466;124035,364557;107423,357169;91550,347935;76414,337224;62387,325035;49466,311739;38023,296964;27686,281451;18827,264830;11813,247470;6276,229741;2584,211642;369,193174;0,174706;1477,156239;4799,138140;9598,120411;16243,103420;24364,87169;33962,72025;45037,57989;57588,45431;71246,33981;86012,24008;101517,15882;117760,9234;134740,4432;152091,1477;169810,0;187529,369;205248,2585;222968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7" o:spid="_x0000_s1074" style="position:absolute;left:23559;top:21171;width:3640;height:3771;visibility:visible;mso-wrap-style:square;v-text-anchor:middle" coordsize="363983,377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" path="m345157,112285v2584,5540,5168,11450,7014,17360c354386,135555,356232,141464,357708,147374v1477,5910,2953,12189,3692,18099c362507,171752,363246,177661,363615,183940v369,6280,369,12189,369,18468c363984,208688,363246,214597,362507,220876v-738,5910,-1846,12189,-3322,18099c357708,244885,356232,250794,354386,256704v-1846,5910,-4061,11450,-6645,16991c345157,279235,342573,284406,339620,289946v-2953,5171,-6276,10342,-9598,15144c326699,309892,323008,314693,318947,319126v-4061,4432,-8121,8864,-12551,12558c301966,335747,297536,339440,292737,343134v-4798,3693,-9598,7018,-14766,9972c272803,356061,267635,359016,262467,361232v-5168,2586,-10705,4802,-16243,6649c240687,369728,235150,371574,229243,372683v-5906,1477,-11443,2216,-17350,2954c205987,376376,200080,376745,194174,377115v-5907,,-11813,,-17719,-370c170548,376376,164642,375637,158735,374529v-5906,-1108,-11812,-2585,-17719,-4063c135110,368620,129572,366773,124035,364557v-5537,-2217,-11075,-4802,-16612,-7388c101886,354584,96718,351260,91550,347935,86382,344611,81213,340918,76414,337224v-4798,-3693,-9598,-7756,-14027,-12189c57957,320603,53527,316171,49466,311739v-4060,-4802,-7752,-9604,-11443,-14775c34331,291793,31009,286622,27686,281451v-3322,-5540,-5906,-11081,-8859,-16621c16243,259289,13659,253380,11813,247470,9598,241560,7752,235651,6276,229741,4799,223831,3322,217552,2584,211642,1477,205363,738,199454,369,193174,,186895,,180986,,174706v369,-6279,738,-12188,1477,-18467c2215,150329,3322,144050,4799,138140v1477,-5910,2953,-11819,4799,-17729c11444,114501,13659,108961,16243,103420v2584,-5540,5168,-10711,8121,-16251c27317,81998,30640,76827,33962,72025v3322,-4802,7014,-9603,11075,-14036c49097,53557,53158,49125,57588,45431v4430,-4063,8859,-7756,13658,-11450c76045,30287,80844,26963,86012,24008v5169,-2955,10337,-5909,15505,-8126c106685,13297,112222,11081,117760,9234v5537,-1847,11074,-3694,16980,-4802c140647,2955,146184,2216,152091,1477,157997,739,163904,369,169810,v5906,,11813,,17719,369c193435,739,199342,1477,205248,2585v5907,1109,11813,2586,17720,4063c228874,8495,234411,10342,239949,12558v5537,2216,11074,4802,16611,7387c262098,22900,267266,25855,272434,29179v5168,3325,10336,7018,15135,10712c292368,43584,297167,47647,301597,52080v4430,4432,8860,8864,12920,13296c318578,70178,322270,74980,325961,80151v3692,5171,7014,10342,10336,15513c339620,101204,342573,106745,345157,112285r,xe" filled="f" stroked="f" strokeweight=".25572mm">
                      <v:stroke endcap="round"/>
                      <v:path arrowok="t" o:connecttype="custom" o:connectlocs="345157,112285;352171,129645;357708,147374;361400,165473;363615,183940;363984,202408;362507,220876;359185,238975;354386,256704;347741,273695;339620,289946;330022,305090;318947,319126;306396,331684;292737,343134;277971,353106;262467,361232;246224,367881;229243,372683;211893,375637;194174,377115;176455,376745;158735,374529;141016,370466;124035,364557;107423,357169;91550,347935;76414,337224;62387,325035;49466,311739;38023,296964;27686,281451;18827,264830;11813,247470;6276,229741;2584,211642;369,193174;0,174706;1477,156239;4799,138140;9598,120411;16243,103420;24364,87169;33962,72025;45037,57989;57588,45431;71246,33981;86012,24008;101517,15882;117760,9234;134740,4432;152091,1477;169810,0;187529,369;205248,2585;222968,6648;239949,12558;256560,19945;272434,29179;287569,39891;301597,52080;314517,65376;325961,80151;336297,95664;345157,112285;345157,112285" o:connectangles="0,0,0,0,0,0,0,0,0,0,0,0,0,0,0,0,0,0,0,0,0,0,0,0,0,0,0,0,0,0,0,0,0,0,0,0,0,0,0,0,0,0,0,0,0,0,0,0,0,0,0,0,0,0,0,0,0,0,0,0,0,0,0,0,0,0"/>
                    </v:shape>
                    <v:shape id="Prostoročno: oblika 228" o:spid="_x0000_s1075" style="position:absolute;left:28392;top:20159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" path="m187806,61683v1477,2955,2584,6279,4061,9603c192974,74610,194081,77565,194820,80889v738,3325,1477,6649,2215,9973c197404,94186,197773,97511,198142,100835v369,3324,369,6648,,9973c198142,114132,197773,117456,197404,120780v-369,3324,-1107,6649,-1846,9973c194820,134077,194081,137032,192974,140356v-1107,3324,-2215,6279,-3691,9234c187806,152545,186329,155500,184853,158455v-1477,2955,-3323,5540,-5168,8126c177839,169166,175624,171752,173778,174337v-2215,2586,-4430,4802,-6644,7018c164918,183571,162334,185787,159750,187634v-2584,1847,-5168,3693,-8121,5540c149045,194652,146092,196499,143139,197607v-2954,1477,-5907,2585,-8860,3693c131326,202408,128003,203147,125050,203886v-2953,738,-6276,1477,-9598,1847c112130,206102,109177,206471,105854,206471v-3322,,-6645,,-9598,-369c92934,205733,89611,205363,86658,204994v-3322,-739,-6275,-1478,-9598,-2216c73738,202039,70785,200931,67832,199453v-2954,-1108,-6276,-2585,-9229,-4063c55649,193913,52696,192066,50112,190219v-2953,-1846,-5537,-3693,-8121,-5909c39407,182094,36823,179877,34239,177661v-2584,-2216,-4799,-4801,-7014,-7387c25010,167689,22795,165103,20949,162148v-1845,-2585,-3691,-5540,-5537,-8495c13566,150698,12090,147743,10613,144788,9137,141833,8029,138509,6552,135185,5445,131861,4337,128906,3599,125582v-738,-3324,-1476,-6649,-2215,-9973c1015,112285,646,108961,277,105636v-369,-3324,-369,-6648,,-9972c646,92340,646,89015,1015,85691v369,-3324,1108,-6648,1846,-9973c3599,72394,4337,69439,5445,66115,6552,62791,7660,59836,9137,56881v1476,-2955,2953,-5910,4429,-8864c15043,45062,16889,42476,18734,39891v1846,-2586,4061,-5171,5907,-7757c26856,29549,29071,27332,31286,25116v2214,-2216,4798,-4432,7383,-6279c41253,16990,43837,15144,46790,13297v2584,-1478,5537,-3324,8491,-4432c58234,7387,61187,6279,64140,5171,67093,4063,70416,3324,73369,2585,76322,1847,79644,1108,82967,739,86289,369,89242,,92565,v3322,,6644,,9598,369c105485,739,108807,1108,111761,1477v3322,739,6275,1478,9597,2217c124681,4432,127634,5540,130587,7018v2954,1108,6276,2585,9229,4063c142769,12558,145723,14405,148307,16252v2953,1846,5537,3693,8121,5909c159012,24378,161596,26594,164180,28810v2584,2216,4799,4802,7014,7387c173409,38783,175624,41368,177470,44323v1845,2585,3691,5540,5537,8495c184853,55404,186329,58359,187806,61683r,xe" filled="f" stroked="f" strokeweight="1.0228mm">
                      <v:stroke joinstyle="miter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0,187634;151629,193174;143139,197607;134279,201300;125050,203886;115452,205733;105854,206471;96256,206102;86658,204994;77060,202778;67832,199453;58603,195390;50112,190219;41991,184310;34239,177661;27225,170274;20949,162148;15412,153653;10613,144788;6552,135185;3599,125582;1384,115609;277,105636;277,95664;1015,85691;2861,75718;5445,66115;9137,56881;13566,48017;18734,39891;24641,32134;31286,25116;38669,18837;46790,13297;55281,8865;64140,5171;73369,2585;82967,739;92565,0;102163,369;111761,1477;121358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  <v:shape id="Prostoročno: oblika 229" o:spid="_x0000_s1076" style="position:absolute;left:28392;top:20159;width:1984;height:2065;visibility:visible;mso-wrap-style:square;v-text-anchor:middle" coordsize="198419,206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" path="m187806,61683v1477,2955,2584,6279,4061,9603c192974,74610,194081,77565,194820,80889v738,3325,1477,6649,2215,9973c197404,94186,197773,97511,198142,100835v369,3324,369,6648,,9973c198142,114132,197773,117456,197404,120780v-369,3324,-1107,6649,-1846,9973c194820,134077,194081,137032,192974,140356v-1107,3324,-2215,6279,-3691,9234c187806,152545,186329,155500,184853,158455v-1477,2955,-3323,5540,-5168,8126c177839,169166,175624,171752,173778,174337v-2215,2586,-4430,4802,-6644,7018c164918,183571,162334,185787,159750,187634v-2584,1847,-5168,3693,-8121,5540c149045,194652,146092,196499,143139,197607v-2954,1477,-5907,2585,-8860,3693c131326,202408,128003,203147,125050,203886v-2953,738,-6276,1477,-9598,1847c112130,206102,109177,206471,105854,206471v-3322,,-6645,,-9598,-369c92934,205733,89611,205363,86658,204994v-3322,-739,-6275,-1478,-9598,-2216c73738,202039,70785,200931,67832,199453v-2954,-1108,-6276,-2585,-9229,-4063c55649,193913,52696,192066,50112,190219v-2953,-1846,-5537,-3693,-8121,-5909c39407,182094,36823,179877,34239,177661v-2584,-2216,-4799,-4801,-7014,-7387c25010,167689,22795,165103,20949,162148v-1845,-2585,-3691,-5540,-5537,-8495c13566,150698,12090,147743,10613,144788,9137,141833,8029,138509,6552,135185,5445,131861,4337,128906,3599,125582v-738,-3324,-1476,-6649,-2215,-9973c1015,112285,646,108961,277,105636v-369,-3324,-369,-6648,,-9972c277,92340,646,89015,1015,85691v369,-3324,1108,-6648,1846,-9973c3599,72394,4337,69439,5445,66115,6552,62791,7660,59836,9137,56881v1476,-2955,2953,-5910,4429,-8864c15043,45062,16889,42476,18734,39891v1846,-2586,4061,-5171,5907,-7757c26856,29549,29071,27332,31286,25116v2214,-2216,4798,-4432,7383,-6279c41253,16990,43837,15144,46790,13297v2584,-1478,5537,-3324,8491,-4432c58234,7387,61187,6279,64140,5171,67093,4063,70416,3324,73369,2585,76322,1847,79644,1108,82967,739,86289,369,89242,,92565,v3322,,6644,,9598,369c105485,739,108807,1108,111761,1477v3322,739,6275,1478,9597,2217c124681,4432,127634,5540,130587,7018v2954,1108,6276,2585,9229,4063c142769,12558,145723,14405,148307,16252v2953,1846,5537,3693,8121,5909c159012,24378,161596,26594,164180,28810v2584,2216,4799,4802,7014,7387c173409,38783,175624,41368,177470,44323v1845,2955,3691,5540,5537,8495c184853,55404,186329,58359,187806,61683r,xe" filled="f" stroked="f" strokeweight=".25572mm">
                      <v:stroke endcap="round"/>
                      <v:path arrowok="t" o:connecttype="custom" o:connectlocs="187806,61683;191867,71286;194820,80889;197035,90862;198142,100835;198142,110808;197404,120780;195558,130753;192974,140356;189283,149590;184853,158455;179685,166581;173778,174337;167134,181355;159750,187634;151629,193174;143139,197607;134279,201300;125050,203886;115452,205733;105854,206471;96256,206102;86658,204994;77060,202778;67832,199453;58603,195390;50112,190219;41991,184310;34239,177661;27225,170274;20949,162148;15412,153653;10613,144788;6552,135185;3599,125582;1384,115609;277,105636;277,95664;1015,85691;2861,75718;5445,66115;9137,56881;13566,48017;18734,39891;24641,32134;31286,25116;38669,18837;46790,13297;55281,8865;64140,5171;73369,2585;82967,739;92565,0;102163,369;111761,1477;121358,3694;130587,7018;139816,11081;148307,16252;156428,22161;164180,28810;171194,36197;177470,44323;183007,52818;187806,61683;187806,61683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  <w:r w:rsidR="00E94E0D" w:rsidRPr="00FA21AC">
            <w:rPr>
              <w:rFonts w:ascii="Arial Narrow" w:hAnsi="Arial Narrow"/>
            </w:rPr>
            <w:t>Kraljeviča Marka ulica 14</w:t>
          </w:r>
        </w:p>
        <w:p w14:paraId="1633E3F9" w14:textId="77777777" w:rsidR="0048632F" w:rsidRPr="00FA21AC" w:rsidRDefault="00B6048C" w:rsidP="0048632F">
          <w:pPr>
            <w:pStyle w:val="Header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</w:rPr>
            <w:t>2</w:t>
          </w:r>
          <w:r w:rsidR="00E94E0D" w:rsidRPr="00FA21AC">
            <w:rPr>
              <w:rFonts w:ascii="Arial Narrow" w:hAnsi="Arial Narrow"/>
            </w:rPr>
            <w:t>000 Maribor</w:t>
          </w:r>
          <w:r w:rsidR="0048632F" w:rsidRPr="00FA21AC">
            <w:rPr>
              <w:rFonts w:ascii="Arial Narrow" w:hAnsi="Arial Narrow"/>
            </w:rPr>
            <w:t>, Slovenija</w:t>
          </w:r>
        </w:p>
        <w:p w14:paraId="5FBD7B88" w14:textId="20339F24" w:rsidR="0048632F" w:rsidRPr="00FA21AC" w:rsidRDefault="0048632F" w:rsidP="0048632F">
          <w:pPr>
            <w:pStyle w:val="Header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  <w:noProof/>
            </w:rPr>
            <w:drawing>
              <wp:anchor distT="0" distB="0" distL="114300" distR="114300" simplePos="0" relativeHeight="251659776" behindDoc="0" locked="0" layoutInCell="1" allowOverlap="1" wp14:anchorId="1D39A4D7" wp14:editId="2ADE7F70">
                <wp:simplePos x="0" y="0"/>
                <wp:positionH relativeFrom="column">
                  <wp:posOffset>2328175</wp:posOffset>
                </wp:positionH>
                <wp:positionV relativeFrom="paragraph">
                  <wp:posOffset>3810</wp:posOffset>
                </wp:positionV>
                <wp:extent cx="161925" cy="165100"/>
                <wp:effectExtent l="0" t="0" r="9525" b="6350"/>
                <wp:wrapNone/>
                <wp:docPr id="13" name="Slika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V="1">
                          <a:off x="0" y="0"/>
                          <a:ext cx="161925" cy="165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830DE7" w:rsidRPr="00FA21AC">
            <w:t xml:space="preserve">     </w:t>
          </w:r>
          <w:hyperlink r:id="rId10" w:history="1">
            <w:r w:rsidRPr="00FA21AC">
              <w:rPr>
                <w:rStyle w:val="Hyperlink"/>
                <w:rFonts w:ascii="Arial Narrow" w:hAnsi="Arial Narrow"/>
              </w:rPr>
              <w:t>info@masterplan.si</w:t>
            </w:r>
          </w:hyperlink>
        </w:p>
        <w:p w14:paraId="0338F377" w14:textId="2EAD5396" w:rsidR="0048632F" w:rsidRPr="00FA21AC" w:rsidRDefault="0048632F" w:rsidP="0048632F">
          <w:pPr>
            <w:pStyle w:val="Header"/>
            <w:jc w:val="center"/>
            <w:rPr>
              <w:rFonts w:ascii="Arial Narrow" w:hAnsi="Arial Narrow"/>
            </w:rPr>
          </w:pPr>
          <w:r w:rsidRPr="00FA21AC">
            <w:rPr>
              <w:rFonts w:ascii="Arial Narrow" w:hAnsi="Arial Narrow"/>
              <w:noProof/>
            </w:rPr>
            <w:drawing>
              <wp:anchor distT="0" distB="0" distL="114300" distR="114300" simplePos="0" relativeHeight="251660800" behindDoc="0" locked="0" layoutInCell="1" allowOverlap="1" wp14:anchorId="02CBBBDF" wp14:editId="34CBBFFC">
                <wp:simplePos x="0" y="0"/>
                <wp:positionH relativeFrom="column">
                  <wp:posOffset>2330715</wp:posOffset>
                </wp:positionH>
                <wp:positionV relativeFrom="paragraph">
                  <wp:posOffset>9525</wp:posOffset>
                </wp:positionV>
                <wp:extent cx="162000" cy="172800"/>
                <wp:effectExtent l="0" t="0" r="9525" b="0"/>
                <wp:wrapNone/>
                <wp:docPr id="14" name="Slika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000" cy="172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30DE7" w:rsidRPr="00FA21AC">
            <w:t xml:space="preserve">     </w:t>
          </w:r>
          <w:hyperlink r:id="rId12" w:history="1">
            <w:r w:rsidRPr="00FA21AC">
              <w:rPr>
                <w:rStyle w:val="Hyperlink"/>
                <w:rFonts w:ascii="Arial Narrow" w:hAnsi="Arial Narrow"/>
              </w:rPr>
              <w:t>www.masterplan.si</w:t>
            </w:r>
          </w:hyperlink>
        </w:p>
        <w:p w14:paraId="3AE0D4A7" w14:textId="77777777" w:rsidR="0048632F" w:rsidRPr="00FA21AC" w:rsidRDefault="0048632F" w:rsidP="00B5054D">
          <w:pPr>
            <w:jc w:val="center"/>
          </w:pPr>
        </w:p>
        <w:p w14:paraId="5E4ADBE4" w14:textId="77777777" w:rsidR="0048632F" w:rsidRPr="00FA21AC" w:rsidRDefault="0048632F"/>
        <w:p w14:paraId="78E2A6C5" w14:textId="77777777" w:rsidR="0048632F" w:rsidRPr="00FA21AC" w:rsidRDefault="0048632F"/>
        <w:p w14:paraId="2A24D7D1" w14:textId="77777777" w:rsidR="0048632F" w:rsidRPr="00FA21AC" w:rsidRDefault="0048632F"/>
        <w:p w14:paraId="62783754" w14:textId="77777777" w:rsidR="0048632F" w:rsidRPr="00FA21AC" w:rsidRDefault="0048632F"/>
        <w:p w14:paraId="38EF7984" w14:textId="77777777" w:rsidR="0048632F" w:rsidRPr="00FA21AC" w:rsidRDefault="0048632F"/>
        <w:p w14:paraId="56159B49" w14:textId="77777777" w:rsidR="0048632F" w:rsidRPr="00FA21AC" w:rsidRDefault="0048632F" w:rsidP="00A459C2">
          <w:pPr>
            <w:jc w:val="center"/>
            <w:rPr>
              <w:b/>
              <w:sz w:val="32"/>
              <w:szCs w:val="32"/>
            </w:rPr>
          </w:pPr>
        </w:p>
        <w:p w14:paraId="2E11A2B4" w14:textId="77777777" w:rsidR="0048632F" w:rsidRPr="00FA21AC" w:rsidRDefault="0048632F" w:rsidP="00A459C2">
          <w:pPr>
            <w:jc w:val="center"/>
            <w:rPr>
              <w:b/>
              <w:sz w:val="32"/>
              <w:szCs w:val="32"/>
            </w:rPr>
          </w:pPr>
        </w:p>
        <w:p w14:paraId="759B91BA" w14:textId="77777777" w:rsidR="001A1E14" w:rsidRPr="00FA21AC" w:rsidRDefault="001A1E14" w:rsidP="00A459C2">
          <w:pPr>
            <w:jc w:val="center"/>
            <w:rPr>
              <w:b/>
              <w:sz w:val="32"/>
              <w:szCs w:val="32"/>
            </w:rPr>
          </w:pPr>
        </w:p>
        <w:p w14:paraId="6EE1909E" w14:textId="77777777" w:rsidR="00FA21AC" w:rsidRPr="004A5AB3" w:rsidRDefault="00FA21AC" w:rsidP="00FA21AC">
          <w:pPr>
            <w:jc w:val="center"/>
            <w:rPr>
              <w:b/>
              <w:sz w:val="32"/>
              <w:szCs w:val="32"/>
            </w:rPr>
          </w:pPr>
          <w:r w:rsidRPr="004A5AB3">
            <w:rPr>
              <w:b/>
              <w:sz w:val="32"/>
              <w:szCs w:val="32"/>
            </w:rPr>
            <w:t xml:space="preserve">ELABORAT LOKACIJSKE PREVERITVE </w:t>
          </w:r>
        </w:p>
        <w:p w14:paraId="20FBE68A" w14:textId="46722BA1" w:rsidR="0009176F" w:rsidRDefault="0009176F" w:rsidP="0009176F">
          <w:pPr>
            <w:tabs>
              <w:tab w:val="left" w:pos="1701"/>
            </w:tabs>
            <w:jc w:val="center"/>
            <w:rPr>
              <w:b/>
              <w:sz w:val="32"/>
              <w:szCs w:val="32"/>
            </w:rPr>
          </w:pPr>
          <w:bookmarkStart w:id="0" w:name="_Hlk215659365"/>
          <w:r w:rsidRPr="0009176F">
            <w:rPr>
              <w:b/>
              <w:sz w:val="32"/>
              <w:szCs w:val="32"/>
            </w:rPr>
            <w:t xml:space="preserve">ZA </w:t>
          </w:r>
          <w:r w:rsidR="00AC7E2B">
            <w:rPr>
              <w:b/>
              <w:sz w:val="32"/>
              <w:szCs w:val="32"/>
            </w:rPr>
            <w:t>DOLOČ</w:t>
          </w:r>
          <w:r w:rsidR="007911F1">
            <w:rPr>
              <w:b/>
              <w:sz w:val="32"/>
              <w:szCs w:val="32"/>
            </w:rPr>
            <w:t>ITEV</w:t>
          </w:r>
          <w:r w:rsidR="00AC7E2B">
            <w:rPr>
              <w:b/>
              <w:sz w:val="32"/>
              <w:szCs w:val="32"/>
            </w:rPr>
            <w:t xml:space="preserve"> OBSEGA</w:t>
          </w:r>
          <w:r w:rsidRPr="0009176F">
            <w:rPr>
              <w:b/>
              <w:sz w:val="32"/>
              <w:szCs w:val="32"/>
            </w:rPr>
            <w:t xml:space="preserve"> STAVBNEGA ZEMLJIŠČA</w:t>
          </w:r>
        </w:p>
        <w:p w14:paraId="4780079A" w14:textId="00400960" w:rsidR="00B549BC" w:rsidRPr="0009176F" w:rsidRDefault="00B549BC" w:rsidP="0009176F">
          <w:pPr>
            <w:tabs>
              <w:tab w:val="left" w:pos="1701"/>
            </w:tabs>
            <w:jc w:val="center"/>
            <w:rPr>
              <w:b/>
              <w:sz w:val="32"/>
              <w:szCs w:val="32"/>
            </w:rPr>
          </w:pPr>
          <w:r w:rsidRPr="00B549BC">
            <w:rPr>
              <w:b/>
              <w:sz w:val="32"/>
              <w:szCs w:val="32"/>
            </w:rPr>
            <w:t>PRI POSAMIČNI POSELITVI</w:t>
          </w:r>
        </w:p>
        <w:p w14:paraId="2B64CF99" w14:textId="74E03D31" w:rsidR="00FC2A03" w:rsidRPr="004A5AB3" w:rsidRDefault="004A5AB3" w:rsidP="00FC2A03">
          <w:pPr>
            <w:tabs>
              <w:tab w:val="left" w:pos="1701"/>
            </w:tabs>
            <w:jc w:val="center"/>
            <w:rPr>
              <w:b/>
              <w:sz w:val="32"/>
              <w:szCs w:val="32"/>
            </w:rPr>
          </w:pPr>
          <w:r w:rsidRPr="004A5AB3">
            <w:rPr>
              <w:b/>
              <w:sz w:val="32"/>
              <w:szCs w:val="32"/>
            </w:rPr>
            <w:t xml:space="preserve">V DELU ENOTE UREJANJA PROSTORA Z OZNAKO </w:t>
          </w:r>
          <w:r w:rsidR="0009176F">
            <w:rPr>
              <w:b/>
              <w:sz w:val="32"/>
              <w:szCs w:val="32"/>
            </w:rPr>
            <w:t>HC03</w:t>
          </w:r>
          <w:r w:rsidR="0025236D">
            <w:rPr>
              <w:b/>
              <w:sz w:val="32"/>
              <w:szCs w:val="32"/>
            </w:rPr>
            <w:t>, HC01</w:t>
          </w:r>
        </w:p>
        <w:p w14:paraId="557CDC00" w14:textId="587B6BC2" w:rsidR="00FC2A03" w:rsidRPr="004A5AB3" w:rsidRDefault="00FC2A03" w:rsidP="00FC2A03">
          <w:pPr>
            <w:tabs>
              <w:tab w:val="left" w:pos="1701"/>
            </w:tabs>
            <w:jc w:val="center"/>
            <w:rPr>
              <w:rFonts w:ascii="Arial" w:hAnsi="Arial" w:cs="Arial"/>
              <w:b/>
              <w:bCs/>
              <w:sz w:val="32"/>
              <w:szCs w:val="32"/>
              <w:highlight w:val="yellow"/>
            </w:rPr>
          </w:pPr>
          <w:r w:rsidRPr="004A5AB3">
            <w:rPr>
              <w:b/>
              <w:sz w:val="32"/>
              <w:szCs w:val="32"/>
            </w:rPr>
            <w:t xml:space="preserve">V OBČINI </w:t>
          </w:r>
          <w:r w:rsidR="0009176F">
            <w:rPr>
              <w:b/>
              <w:sz w:val="32"/>
              <w:szCs w:val="32"/>
            </w:rPr>
            <w:t>CIRKULANE</w:t>
          </w:r>
        </w:p>
        <w:p w14:paraId="229BCC4D" w14:textId="3210C76A" w:rsidR="004A5AB3" w:rsidRPr="004A5AB3" w:rsidRDefault="004A5AB3" w:rsidP="00FC2A03">
          <w:pPr>
            <w:tabs>
              <w:tab w:val="left" w:pos="1701"/>
            </w:tabs>
            <w:jc w:val="center"/>
            <w:rPr>
              <w:rFonts w:ascii="Arial" w:hAnsi="Arial" w:cs="Arial"/>
              <w:b/>
              <w:bCs/>
              <w:sz w:val="32"/>
              <w:szCs w:val="32"/>
              <w:highlight w:val="yellow"/>
            </w:rPr>
          </w:pPr>
          <w:r w:rsidRPr="004A5AB3">
            <w:rPr>
              <w:b/>
              <w:sz w:val="32"/>
              <w:szCs w:val="32"/>
            </w:rPr>
            <w:t xml:space="preserve"> </w:t>
          </w:r>
        </w:p>
        <w:bookmarkEnd w:id="0"/>
        <w:p w14:paraId="4A204902" w14:textId="77777777" w:rsidR="00FA21AC" w:rsidRPr="00FA21AC" w:rsidRDefault="00FA21AC" w:rsidP="00FA21AC">
          <w:pPr>
            <w:jc w:val="center"/>
            <w:rPr>
              <w:b/>
              <w:sz w:val="32"/>
              <w:szCs w:val="32"/>
            </w:rPr>
          </w:pPr>
        </w:p>
        <w:p w14:paraId="6B075166" w14:textId="5BCF76CD" w:rsidR="0048632F" w:rsidRPr="00FA21AC" w:rsidRDefault="00235C99" w:rsidP="00135C0D">
          <w:pPr>
            <w:jc w:val="center"/>
            <w:rPr>
              <w:b/>
              <w:sz w:val="44"/>
              <w:szCs w:val="44"/>
            </w:rPr>
          </w:pPr>
          <w:sdt>
            <w:sdtPr>
              <w:rPr>
                <w:b/>
                <w:sz w:val="44"/>
                <w:szCs w:val="44"/>
              </w:rPr>
              <w:alias w:val="Pripombe"/>
              <w:tag w:val=""/>
              <w:id w:val="-633027766"/>
              <w:placeholder>
                <w:docPart w:val="5964B67A4E884D20944BB4AC974AA90F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331124" w:rsidRPr="00FA21AC">
                <w:rPr>
                  <w:b/>
                  <w:sz w:val="44"/>
                  <w:szCs w:val="44"/>
                </w:rPr>
                <w:t>POROČILO O SODELOVANJU Z JAVNOSTJO</w:t>
              </w:r>
            </w:sdtContent>
          </w:sdt>
        </w:p>
        <w:p w14:paraId="12CA9B49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2DE1FBCA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05E4DED2" w14:textId="77777777" w:rsidR="000F0CAD" w:rsidRPr="00FA21AC" w:rsidRDefault="000F0CAD" w:rsidP="00A459C2">
          <w:pPr>
            <w:jc w:val="center"/>
            <w:rPr>
              <w:b/>
              <w:sz w:val="44"/>
              <w:szCs w:val="44"/>
            </w:rPr>
          </w:pPr>
        </w:p>
        <w:p w14:paraId="7E006173" w14:textId="7777777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6FA77C6C" w14:textId="6FE06597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075D40FC" w14:textId="125C76B8" w:rsidR="0048632F" w:rsidRPr="00FA21AC" w:rsidRDefault="0048632F" w:rsidP="00A459C2">
          <w:pPr>
            <w:jc w:val="center"/>
            <w:rPr>
              <w:b/>
              <w:sz w:val="44"/>
              <w:szCs w:val="44"/>
            </w:rPr>
          </w:pPr>
        </w:p>
        <w:p w14:paraId="1F92BFDE" w14:textId="2843A492" w:rsidR="0048632F" w:rsidRPr="00FA21AC" w:rsidRDefault="00E179E9" w:rsidP="00A459C2">
          <w:pPr>
            <w:jc w:val="center"/>
            <w:rPr>
              <w:b/>
              <w:sz w:val="44"/>
              <w:szCs w:val="44"/>
            </w:rPr>
          </w:pPr>
          <w:r w:rsidRPr="00FA21AC">
            <w:rPr>
              <w:b/>
              <w:noProof/>
              <w:color w:val="C5E0B3" w:themeColor="accent6" w:themeTint="66"/>
              <w:sz w:val="44"/>
              <w:szCs w:val="44"/>
            </w:rPr>
            <mc:AlternateContent>
              <mc:Choice Requires="wpg">
                <w:drawing>
                  <wp:anchor distT="0" distB="0" distL="114300" distR="114300" simplePos="0" relativeHeight="251655680" behindDoc="1" locked="0" layoutInCell="1" allowOverlap="1" wp14:anchorId="74C375C9" wp14:editId="6384866B">
                    <wp:simplePos x="0" y="0"/>
                    <wp:positionH relativeFrom="column">
                      <wp:posOffset>-2231390</wp:posOffset>
                    </wp:positionH>
                    <wp:positionV relativeFrom="paragraph">
                      <wp:posOffset>307758</wp:posOffset>
                    </wp:positionV>
                    <wp:extent cx="4029075" cy="4117340"/>
                    <wp:effectExtent l="0" t="0" r="0" b="0"/>
                    <wp:wrapNone/>
                    <wp:docPr id="63" name="Grafika 1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029075" cy="4117340"/>
                              <a:chOff x="5516" y="5882"/>
                              <a:chExt cx="4029401" cy="4117484"/>
                            </a:xfrm>
                            <a:solidFill>
                              <a:srgbClr val="6D9292">
                                <a:alpha val="20000"/>
                              </a:srgbClr>
                            </a:solidFill>
                          </wpg:grpSpPr>
                          <wps:wsp>
                            <wps:cNvPr id="64" name="Prostoročno: oblika 64"/>
                            <wps:cNvSpPr/>
                            <wps:spPr>
                              <a:xfrm>
                                <a:off x="5516" y="1179505"/>
                                <a:ext cx="264540" cy="274041"/>
                              </a:xfrm>
                              <a:custGeom>
                                <a:avLst/>
                                <a:gdLst>
                                  <a:gd name="connsiteX0" fmla="*/ 250443 w 264540"/>
                                  <a:gd name="connsiteY0" fmla="*/ 82360 h 274041"/>
                                  <a:gd name="connsiteX1" fmla="*/ 255837 w 264540"/>
                                  <a:gd name="connsiteY1" fmla="*/ 95106 h 274041"/>
                                  <a:gd name="connsiteX2" fmla="*/ 259760 w 264540"/>
                                  <a:gd name="connsiteY2" fmla="*/ 107852 h 274041"/>
                                  <a:gd name="connsiteX3" fmla="*/ 262702 w 264540"/>
                                  <a:gd name="connsiteY3" fmla="*/ 121088 h 274041"/>
                                  <a:gd name="connsiteX4" fmla="*/ 264173 w 264540"/>
                                  <a:gd name="connsiteY4" fmla="*/ 134324 h 274041"/>
                                  <a:gd name="connsiteX5" fmla="*/ 264173 w 264540"/>
                                  <a:gd name="connsiteY5" fmla="*/ 147561 h 274041"/>
                                  <a:gd name="connsiteX6" fmla="*/ 263192 w 264540"/>
                                  <a:gd name="connsiteY6" fmla="*/ 160797 h 274041"/>
                                  <a:gd name="connsiteX7" fmla="*/ 260740 w 264540"/>
                                  <a:gd name="connsiteY7" fmla="*/ 174034 h 274041"/>
                                  <a:gd name="connsiteX8" fmla="*/ 257308 w 264540"/>
                                  <a:gd name="connsiteY8" fmla="*/ 186780 h 274041"/>
                                  <a:gd name="connsiteX9" fmla="*/ 252405 w 264540"/>
                                  <a:gd name="connsiteY9" fmla="*/ 199036 h 274041"/>
                                  <a:gd name="connsiteX10" fmla="*/ 246520 w 264540"/>
                                  <a:gd name="connsiteY10" fmla="*/ 210801 h 274041"/>
                                  <a:gd name="connsiteX11" fmla="*/ 239656 w 264540"/>
                                  <a:gd name="connsiteY11" fmla="*/ 221586 h 274041"/>
                                  <a:gd name="connsiteX12" fmla="*/ 231810 w 264540"/>
                                  <a:gd name="connsiteY12" fmla="*/ 231881 h 274041"/>
                                  <a:gd name="connsiteX13" fmla="*/ 222984 w 264540"/>
                                  <a:gd name="connsiteY13" fmla="*/ 241196 h 274041"/>
                                  <a:gd name="connsiteX14" fmla="*/ 213177 w 264540"/>
                                  <a:gd name="connsiteY14" fmla="*/ 249530 h 274041"/>
                                  <a:gd name="connsiteX15" fmla="*/ 202389 w 264540"/>
                                  <a:gd name="connsiteY15" fmla="*/ 256883 h 274041"/>
                                  <a:gd name="connsiteX16" fmla="*/ 190621 w 264540"/>
                                  <a:gd name="connsiteY16" fmla="*/ 262276 h 274041"/>
                                  <a:gd name="connsiteX17" fmla="*/ 178853 w 264540"/>
                                  <a:gd name="connsiteY17" fmla="*/ 267178 h 274041"/>
                                  <a:gd name="connsiteX18" fmla="*/ 166594 w 264540"/>
                                  <a:gd name="connsiteY18" fmla="*/ 270610 h 274041"/>
                                  <a:gd name="connsiteX19" fmla="*/ 153845 w 264540"/>
                                  <a:gd name="connsiteY19" fmla="*/ 273061 h 274041"/>
                                  <a:gd name="connsiteX20" fmla="*/ 141096 w 264540"/>
                                  <a:gd name="connsiteY20" fmla="*/ 274041 h 274041"/>
                                  <a:gd name="connsiteX21" fmla="*/ 128348 w 264540"/>
                                  <a:gd name="connsiteY21" fmla="*/ 273551 h 274041"/>
                                  <a:gd name="connsiteX22" fmla="*/ 115599 w 264540"/>
                                  <a:gd name="connsiteY22" fmla="*/ 272081 h 274041"/>
                                  <a:gd name="connsiteX23" fmla="*/ 102850 w 264540"/>
                                  <a:gd name="connsiteY23" fmla="*/ 269139 h 274041"/>
                                  <a:gd name="connsiteX24" fmla="*/ 90591 w 264540"/>
                                  <a:gd name="connsiteY24" fmla="*/ 264727 h 274041"/>
                                  <a:gd name="connsiteX25" fmla="*/ 78332 w 264540"/>
                                  <a:gd name="connsiteY25" fmla="*/ 259334 h 274041"/>
                                  <a:gd name="connsiteX26" fmla="*/ 67055 w 264540"/>
                                  <a:gd name="connsiteY26" fmla="*/ 252471 h 274041"/>
                                  <a:gd name="connsiteX27" fmla="*/ 56267 w 264540"/>
                                  <a:gd name="connsiteY27" fmla="*/ 244627 h 274041"/>
                                  <a:gd name="connsiteX28" fmla="*/ 45479 w 264540"/>
                                  <a:gd name="connsiteY28" fmla="*/ 235803 h 274041"/>
                                  <a:gd name="connsiteX29" fmla="*/ 36163 w 264540"/>
                                  <a:gd name="connsiteY29" fmla="*/ 225998 h 274041"/>
                                  <a:gd name="connsiteX30" fmla="*/ 27827 w 264540"/>
                                  <a:gd name="connsiteY30" fmla="*/ 215213 h 274041"/>
                                  <a:gd name="connsiteX31" fmla="*/ 20472 w 264540"/>
                                  <a:gd name="connsiteY31" fmla="*/ 203938 h 274041"/>
                                  <a:gd name="connsiteX32" fmla="*/ 14097 w 264540"/>
                                  <a:gd name="connsiteY32" fmla="*/ 192172 h 274041"/>
                                  <a:gd name="connsiteX33" fmla="*/ 8704 w 264540"/>
                                  <a:gd name="connsiteY33" fmla="*/ 179426 h 274041"/>
                                  <a:gd name="connsiteX34" fmla="*/ 4781 w 264540"/>
                                  <a:gd name="connsiteY34" fmla="*/ 166680 h 274041"/>
                                  <a:gd name="connsiteX35" fmla="*/ 1839 w 264540"/>
                                  <a:gd name="connsiteY35" fmla="*/ 153444 h 274041"/>
                                  <a:gd name="connsiteX36" fmla="*/ 368 w 264540"/>
                                  <a:gd name="connsiteY36" fmla="*/ 140207 h 274041"/>
                                  <a:gd name="connsiteX37" fmla="*/ 368 w 264540"/>
                                  <a:gd name="connsiteY37" fmla="*/ 126971 h 274041"/>
                                  <a:gd name="connsiteX38" fmla="*/ 1348 w 264540"/>
                                  <a:gd name="connsiteY38" fmla="*/ 113735 h 274041"/>
                                  <a:gd name="connsiteX39" fmla="*/ 3800 w 264540"/>
                                  <a:gd name="connsiteY39" fmla="*/ 100498 h 274041"/>
                                  <a:gd name="connsiteX40" fmla="*/ 7233 w 264540"/>
                                  <a:gd name="connsiteY40" fmla="*/ 87752 h 274041"/>
                                  <a:gd name="connsiteX41" fmla="*/ 12136 w 264540"/>
                                  <a:gd name="connsiteY41" fmla="*/ 75496 h 274041"/>
                                  <a:gd name="connsiteX42" fmla="*/ 18020 w 264540"/>
                                  <a:gd name="connsiteY42" fmla="*/ 63731 h 274041"/>
                                  <a:gd name="connsiteX43" fmla="*/ 24885 w 264540"/>
                                  <a:gd name="connsiteY43" fmla="*/ 52945 h 274041"/>
                                  <a:gd name="connsiteX44" fmla="*/ 32730 w 264540"/>
                                  <a:gd name="connsiteY44" fmla="*/ 42650 h 274041"/>
                                  <a:gd name="connsiteX45" fmla="*/ 41557 w 264540"/>
                                  <a:gd name="connsiteY45" fmla="*/ 33336 h 274041"/>
                                  <a:gd name="connsiteX46" fmla="*/ 51364 w 264540"/>
                                  <a:gd name="connsiteY46" fmla="*/ 25002 h 274041"/>
                                  <a:gd name="connsiteX47" fmla="*/ 62151 w 264540"/>
                                  <a:gd name="connsiteY47" fmla="*/ 17648 h 274041"/>
                                  <a:gd name="connsiteX48" fmla="*/ 73429 w 264540"/>
                                  <a:gd name="connsiteY48" fmla="*/ 11766 h 274041"/>
                                  <a:gd name="connsiteX49" fmla="*/ 85197 w 264540"/>
                                  <a:gd name="connsiteY49" fmla="*/ 6863 h 274041"/>
                                  <a:gd name="connsiteX50" fmla="*/ 97456 w 264540"/>
                                  <a:gd name="connsiteY50" fmla="*/ 3432 h 274041"/>
                                  <a:gd name="connsiteX51" fmla="*/ 110205 w 264540"/>
                                  <a:gd name="connsiteY51" fmla="*/ 980 h 274041"/>
                                  <a:gd name="connsiteX52" fmla="*/ 122954 w 264540"/>
                                  <a:gd name="connsiteY52" fmla="*/ 0 h 274041"/>
                                  <a:gd name="connsiteX53" fmla="*/ 135703 w 264540"/>
                                  <a:gd name="connsiteY53" fmla="*/ 490 h 274041"/>
                                  <a:gd name="connsiteX54" fmla="*/ 148452 w 264540"/>
                                  <a:gd name="connsiteY54" fmla="*/ 1961 h 274041"/>
                                  <a:gd name="connsiteX55" fmla="*/ 161201 w 264540"/>
                                  <a:gd name="connsiteY55" fmla="*/ 4902 h 274041"/>
                                  <a:gd name="connsiteX56" fmla="*/ 173459 w 264540"/>
                                  <a:gd name="connsiteY56" fmla="*/ 9314 h 274041"/>
                                  <a:gd name="connsiteX57" fmla="*/ 185718 w 264540"/>
                                  <a:gd name="connsiteY57" fmla="*/ 14707 h 274041"/>
                                  <a:gd name="connsiteX58" fmla="*/ 196996 w 264540"/>
                                  <a:gd name="connsiteY58" fmla="*/ 21570 h 274041"/>
                                  <a:gd name="connsiteX59" fmla="*/ 207783 w 264540"/>
                                  <a:gd name="connsiteY59" fmla="*/ 29414 h 274041"/>
                                  <a:gd name="connsiteX60" fmla="*/ 218080 w 264540"/>
                                  <a:gd name="connsiteY60" fmla="*/ 38238 h 274041"/>
                                  <a:gd name="connsiteX61" fmla="*/ 227397 w 264540"/>
                                  <a:gd name="connsiteY61" fmla="*/ 48043 h 274041"/>
                                  <a:gd name="connsiteX62" fmla="*/ 235733 w 264540"/>
                                  <a:gd name="connsiteY62" fmla="*/ 58828 h 274041"/>
                                  <a:gd name="connsiteX63" fmla="*/ 243088 w 264540"/>
                                  <a:gd name="connsiteY63" fmla="*/ 70104 h 274041"/>
                                  <a:gd name="connsiteX64" fmla="*/ 250443 w 264540"/>
                                  <a:gd name="connsiteY64" fmla="*/ 82360 h 274041"/>
                                  <a:gd name="connsiteX65" fmla="*/ 250443 w 264540"/>
                                  <a:gd name="connsiteY65" fmla="*/ 8236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540" h="274041">
                                    <a:moveTo>
                                      <a:pt x="250443" y="82360"/>
                                    </a:moveTo>
                                    <a:cubicBezTo>
                                      <a:pt x="252405" y="86281"/>
                                      <a:pt x="253876" y="90694"/>
                                      <a:pt x="255837" y="95106"/>
                                    </a:cubicBezTo>
                                    <a:cubicBezTo>
                                      <a:pt x="257308" y="99518"/>
                                      <a:pt x="258779" y="103440"/>
                                      <a:pt x="259760" y="107852"/>
                                    </a:cubicBezTo>
                                    <a:cubicBezTo>
                                      <a:pt x="260740" y="112264"/>
                                      <a:pt x="261721" y="116676"/>
                                      <a:pt x="262702" y="121088"/>
                                    </a:cubicBezTo>
                                    <a:cubicBezTo>
                                      <a:pt x="263192" y="125500"/>
                                      <a:pt x="263682" y="129912"/>
                                      <a:pt x="264173" y="134324"/>
                                    </a:cubicBezTo>
                                    <a:cubicBezTo>
                                      <a:pt x="264663" y="138737"/>
                                      <a:pt x="264663" y="143149"/>
                                      <a:pt x="264173" y="147561"/>
                                    </a:cubicBezTo>
                                    <a:cubicBezTo>
                                      <a:pt x="264173" y="151973"/>
                                      <a:pt x="263682" y="156385"/>
                                      <a:pt x="263192" y="160797"/>
                                    </a:cubicBezTo>
                                    <a:cubicBezTo>
                                      <a:pt x="262702" y="165209"/>
                                      <a:pt x="261721" y="169621"/>
                                      <a:pt x="260740" y="174034"/>
                                    </a:cubicBezTo>
                                    <a:cubicBezTo>
                                      <a:pt x="259760" y="178446"/>
                                      <a:pt x="258779" y="182368"/>
                                      <a:pt x="257308" y="186780"/>
                                    </a:cubicBezTo>
                                    <a:cubicBezTo>
                                      <a:pt x="255837" y="191192"/>
                                      <a:pt x="254366" y="195114"/>
                                      <a:pt x="252405" y="199036"/>
                                    </a:cubicBezTo>
                                    <a:cubicBezTo>
                                      <a:pt x="250443" y="202957"/>
                                      <a:pt x="248482" y="206879"/>
                                      <a:pt x="246520" y="210801"/>
                                    </a:cubicBezTo>
                                    <a:cubicBezTo>
                                      <a:pt x="244559" y="214723"/>
                                      <a:pt x="242107" y="218155"/>
                                      <a:pt x="239656" y="221586"/>
                                    </a:cubicBezTo>
                                    <a:cubicBezTo>
                                      <a:pt x="237204" y="225018"/>
                                      <a:pt x="234262" y="228450"/>
                                      <a:pt x="231810" y="231881"/>
                                    </a:cubicBezTo>
                                    <a:cubicBezTo>
                                      <a:pt x="228868" y="235313"/>
                                      <a:pt x="225926" y="238254"/>
                                      <a:pt x="222984" y="241196"/>
                                    </a:cubicBezTo>
                                    <a:cubicBezTo>
                                      <a:pt x="220042" y="244137"/>
                                      <a:pt x="216609" y="247079"/>
                                      <a:pt x="213177" y="249530"/>
                                    </a:cubicBezTo>
                                    <a:cubicBezTo>
                                      <a:pt x="209745" y="251981"/>
                                      <a:pt x="206312" y="254432"/>
                                      <a:pt x="202389" y="25688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181" y="271590"/>
                                      <a:pt x="158258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10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8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9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7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4410" y="257373"/>
                                      <a:pt x="70487" y="254922"/>
                                      <a:pt x="67055" y="252471"/>
                                    </a:cubicBezTo>
                                    <a:cubicBezTo>
                                      <a:pt x="63132" y="250020"/>
                                      <a:pt x="59699" y="247569"/>
                                      <a:pt x="56267" y="244627"/>
                                    </a:cubicBezTo>
                                    <a:cubicBezTo>
                                      <a:pt x="52344" y="242176"/>
                                      <a:pt x="48912" y="23923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6520" y="74026"/>
                                      <a:pt x="248482" y="77947"/>
                                      <a:pt x="250443" y="82360"/>
                                    </a:cubicBezTo>
                                    <a:lnTo>
                                      <a:pt x="250443" y="8236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Prostoročno: oblika 65"/>
                            <wps:cNvSpPr/>
                            <wps:spPr>
                              <a:xfrm>
                                <a:off x="5516" y="1179505"/>
                                <a:ext cx="264540" cy="274041"/>
                              </a:xfrm>
                              <a:custGeom>
                                <a:avLst/>
                                <a:gdLst>
                                  <a:gd name="connsiteX0" fmla="*/ 250443 w 264540"/>
                                  <a:gd name="connsiteY0" fmla="*/ 82360 h 274041"/>
                                  <a:gd name="connsiteX1" fmla="*/ 255837 w 264540"/>
                                  <a:gd name="connsiteY1" fmla="*/ 95106 h 274041"/>
                                  <a:gd name="connsiteX2" fmla="*/ 259760 w 264540"/>
                                  <a:gd name="connsiteY2" fmla="*/ 107852 h 274041"/>
                                  <a:gd name="connsiteX3" fmla="*/ 262702 w 264540"/>
                                  <a:gd name="connsiteY3" fmla="*/ 121088 h 274041"/>
                                  <a:gd name="connsiteX4" fmla="*/ 264173 w 264540"/>
                                  <a:gd name="connsiteY4" fmla="*/ 134324 h 274041"/>
                                  <a:gd name="connsiteX5" fmla="*/ 264173 w 264540"/>
                                  <a:gd name="connsiteY5" fmla="*/ 147561 h 274041"/>
                                  <a:gd name="connsiteX6" fmla="*/ 263192 w 264540"/>
                                  <a:gd name="connsiteY6" fmla="*/ 160797 h 274041"/>
                                  <a:gd name="connsiteX7" fmla="*/ 260740 w 264540"/>
                                  <a:gd name="connsiteY7" fmla="*/ 174034 h 274041"/>
                                  <a:gd name="connsiteX8" fmla="*/ 257308 w 264540"/>
                                  <a:gd name="connsiteY8" fmla="*/ 186780 h 274041"/>
                                  <a:gd name="connsiteX9" fmla="*/ 252405 w 264540"/>
                                  <a:gd name="connsiteY9" fmla="*/ 199036 h 274041"/>
                                  <a:gd name="connsiteX10" fmla="*/ 246520 w 264540"/>
                                  <a:gd name="connsiteY10" fmla="*/ 210801 h 274041"/>
                                  <a:gd name="connsiteX11" fmla="*/ 239656 w 264540"/>
                                  <a:gd name="connsiteY11" fmla="*/ 221586 h 274041"/>
                                  <a:gd name="connsiteX12" fmla="*/ 231810 w 264540"/>
                                  <a:gd name="connsiteY12" fmla="*/ 231881 h 274041"/>
                                  <a:gd name="connsiteX13" fmla="*/ 222984 w 264540"/>
                                  <a:gd name="connsiteY13" fmla="*/ 241196 h 274041"/>
                                  <a:gd name="connsiteX14" fmla="*/ 213177 w 264540"/>
                                  <a:gd name="connsiteY14" fmla="*/ 249530 h 274041"/>
                                  <a:gd name="connsiteX15" fmla="*/ 202389 w 264540"/>
                                  <a:gd name="connsiteY15" fmla="*/ 256883 h 274041"/>
                                  <a:gd name="connsiteX16" fmla="*/ 190621 w 264540"/>
                                  <a:gd name="connsiteY16" fmla="*/ 262276 h 274041"/>
                                  <a:gd name="connsiteX17" fmla="*/ 178853 w 264540"/>
                                  <a:gd name="connsiteY17" fmla="*/ 267178 h 274041"/>
                                  <a:gd name="connsiteX18" fmla="*/ 166594 w 264540"/>
                                  <a:gd name="connsiteY18" fmla="*/ 270610 h 274041"/>
                                  <a:gd name="connsiteX19" fmla="*/ 153845 w 264540"/>
                                  <a:gd name="connsiteY19" fmla="*/ 273061 h 274041"/>
                                  <a:gd name="connsiteX20" fmla="*/ 141096 w 264540"/>
                                  <a:gd name="connsiteY20" fmla="*/ 274041 h 274041"/>
                                  <a:gd name="connsiteX21" fmla="*/ 128348 w 264540"/>
                                  <a:gd name="connsiteY21" fmla="*/ 273551 h 274041"/>
                                  <a:gd name="connsiteX22" fmla="*/ 115599 w 264540"/>
                                  <a:gd name="connsiteY22" fmla="*/ 272081 h 274041"/>
                                  <a:gd name="connsiteX23" fmla="*/ 102850 w 264540"/>
                                  <a:gd name="connsiteY23" fmla="*/ 269139 h 274041"/>
                                  <a:gd name="connsiteX24" fmla="*/ 90591 w 264540"/>
                                  <a:gd name="connsiteY24" fmla="*/ 264727 h 274041"/>
                                  <a:gd name="connsiteX25" fmla="*/ 78332 w 264540"/>
                                  <a:gd name="connsiteY25" fmla="*/ 259334 h 274041"/>
                                  <a:gd name="connsiteX26" fmla="*/ 67055 w 264540"/>
                                  <a:gd name="connsiteY26" fmla="*/ 252471 h 274041"/>
                                  <a:gd name="connsiteX27" fmla="*/ 56267 w 264540"/>
                                  <a:gd name="connsiteY27" fmla="*/ 244627 h 274041"/>
                                  <a:gd name="connsiteX28" fmla="*/ 45479 w 264540"/>
                                  <a:gd name="connsiteY28" fmla="*/ 235803 h 274041"/>
                                  <a:gd name="connsiteX29" fmla="*/ 36163 w 264540"/>
                                  <a:gd name="connsiteY29" fmla="*/ 225998 h 274041"/>
                                  <a:gd name="connsiteX30" fmla="*/ 27827 w 264540"/>
                                  <a:gd name="connsiteY30" fmla="*/ 215213 h 274041"/>
                                  <a:gd name="connsiteX31" fmla="*/ 20472 w 264540"/>
                                  <a:gd name="connsiteY31" fmla="*/ 203938 h 274041"/>
                                  <a:gd name="connsiteX32" fmla="*/ 14097 w 264540"/>
                                  <a:gd name="connsiteY32" fmla="*/ 192172 h 274041"/>
                                  <a:gd name="connsiteX33" fmla="*/ 8704 w 264540"/>
                                  <a:gd name="connsiteY33" fmla="*/ 179426 h 274041"/>
                                  <a:gd name="connsiteX34" fmla="*/ 4781 w 264540"/>
                                  <a:gd name="connsiteY34" fmla="*/ 166680 h 274041"/>
                                  <a:gd name="connsiteX35" fmla="*/ 1839 w 264540"/>
                                  <a:gd name="connsiteY35" fmla="*/ 153444 h 274041"/>
                                  <a:gd name="connsiteX36" fmla="*/ 368 w 264540"/>
                                  <a:gd name="connsiteY36" fmla="*/ 140207 h 274041"/>
                                  <a:gd name="connsiteX37" fmla="*/ 368 w 264540"/>
                                  <a:gd name="connsiteY37" fmla="*/ 126971 h 274041"/>
                                  <a:gd name="connsiteX38" fmla="*/ 1348 w 264540"/>
                                  <a:gd name="connsiteY38" fmla="*/ 113735 h 274041"/>
                                  <a:gd name="connsiteX39" fmla="*/ 3800 w 264540"/>
                                  <a:gd name="connsiteY39" fmla="*/ 100498 h 274041"/>
                                  <a:gd name="connsiteX40" fmla="*/ 7233 w 264540"/>
                                  <a:gd name="connsiteY40" fmla="*/ 87752 h 274041"/>
                                  <a:gd name="connsiteX41" fmla="*/ 12136 w 264540"/>
                                  <a:gd name="connsiteY41" fmla="*/ 75496 h 274041"/>
                                  <a:gd name="connsiteX42" fmla="*/ 18020 w 264540"/>
                                  <a:gd name="connsiteY42" fmla="*/ 63731 h 274041"/>
                                  <a:gd name="connsiteX43" fmla="*/ 24885 w 264540"/>
                                  <a:gd name="connsiteY43" fmla="*/ 52945 h 274041"/>
                                  <a:gd name="connsiteX44" fmla="*/ 32730 w 264540"/>
                                  <a:gd name="connsiteY44" fmla="*/ 42650 h 274041"/>
                                  <a:gd name="connsiteX45" fmla="*/ 41557 w 264540"/>
                                  <a:gd name="connsiteY45" fmla="*/ 33336 h 274041"/>
                                  <a:gd name="connsiteX46" fmla="*/ 51364 w 264540"/>
                                  <a:gd name="connsiteY46" fmla="*/ 25002 h 274041"/>
                                  <a:gd name="connsiteX47" fmla="*/ 62151 w 264540"/>
                                  <a:gd name="connsiteY47" fmla="*/ 17648 h 274041"/>
                                  <a:gd name="connsiteX48" fmla="*/ 73429 w 264540"/>
                                  <a:gd name="connsiteY48" fmla="*/ 11766 h 274041"/>
                                  <a:gd name="connsiteX49" fmla="*/ 85197 w 264540"/>
                                  <a:gd name="connsiteY49" fmla="*/ 6863 h 274041"/>
                                  <a:gd name="connsiteX50" fmla="*/ 97456 w 264540"/>
                                  <a:gd name="connsiteY50" fmla="*/ 3432 h 274041"/>
                                  <a:gd name="connsiteX51" fmla="*/ 110205 w 264540"/>
                                  <a:gd name="connsiteY51" fmla="*/ 980 h 274041"/>
                                  <a:gd name="connsiteX52" fmla="*/ 122954 w 264540"/>
                                  <a:gd name="connsiteY52" fmla="*/ 0 h 274041"/>
                                  <a:gd name="connsiteX53" fmla="*/ 135703 w 264540"/>
                                  <a:gd name="connsiteY53" fmla="*/ 490 h 274041"/>
                                  <a:gd name="connsiteX54" fmla="*/ 148452 w 264540"/>
                                  <a:gd name="connsiteY54" fmla="*/ 1961 h 274041"/>
                                  <a:gd name="connsiteX55" fmla="*/ 161201 w 264540"/>
                                  <a:gd name="connsiteY55" fmla="*/ 4902 h 274041"/>
                                  <a:gd name="connsiteX56" fmla="*/ 173459 w 264540"/>
                                  <a:gd name="connsiteY56" fmla="*/ 9314 h 274041"/>
                                  <a:gd name="connsiteX57" fmla="*/ 185718 w 264540"/>
                                  <a:gd name="connsiteY57" fmla="*/ 14707 h 274041"/>
                                  <a:gd name="connsiteX58" fmla="*/ 196996 w 264540"/>
                                  <a:gd name="connsiteY58" fmla="*/ 21570 h 274041"/>
                                  <a:gd name="connsiteX59" fmla="*/ 207783 w 264540"/>
                                  <a:gd name="connsiteY59" fmla="*/ 29414 h 274041"/>
                                  <a:gd name="connsiteX60" fmla="*/ 218080 w 264540"/>
                                  <a:gd name="connsiteY60" fmla="*/ 38238 h 274041"/>
                                  <a:gd name="connsiteX61" fmla="*/ 227397 w 264540"/>
                                  <a:gd name="connsiteY61" fmla="*/ 48043 h 274041"/>
                                  <a:gd name="connsiteX62" fmla="*/ 235733 w 264540"/>
                                  <a:gd name="connsiteY62" fmla="*/ 58828 h 274041"/>
                                  <a:gd name="connsiteX63" fmla="*/ 243088 w 264540"/>
                                  <a:gd name="connsiteY63" fmla="*/ 70104 h 274041"/>
                                  <a:gd name="connsiteX64" fmla="*/ 250443 w 264540"/>
                                  <a:gd name="connsiteY64" fmla="*/ 82360 h 274041"/>
                                  <a:gd name="connsiteX65" fmla="*/ 250443 w 264540"/>
                                  <a:gd name="connsiteY65" fmla="*/ 8236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540" h="274041">
                                    <a:moveTo>
                                      <a:pt x="250443" y="82360"/>
                                    </a:moveTo>
                                    <a:cubicBezTo>
                                      <a:pt x="252405" y="86281"/>
                                      <a:pt x="253876" y="90694"/>
                                      <a:pt x="255837" y="95106"/>
                                    </a:cubicBezTo>
                                    <a:cubicBezTo>
                                      <a:pt x="257308" y="99518"/>
                                      <a:pt x="258779" y="103440"/>
                                      <a:pt x="259760" y="107852"/>
                                    </a:cubicBezTo>
                                    <a:cubicBezTo>
                                      <a:pt x="260740" y="112264"/>
                                      <a:pt x="261721" y="116676"/>
                                      <a:pt x="262702" y="121088"/>
                                    </a:cubicBezTo>
                                    <a:cubicBezTo>
                                      <a:pt x="263192" y="125500"/>
                                      <a:pt x="263682" y="129912"/>
                                      <a:pt x="264173" y="134324"/>
                                    </a:cubicBezTo>
                                    <a:cubicBezTo>
                                      <a:pt x="264663" y="138737"/>
                                      <a:pt x="264663" y="143149"/>
                                      <a:pt x="264173" y="147561"/>
                                    </a:cubicBezTo>
                                    <a:cubicBezTo>
                                      <a:pt x="264173" y="151973"/>
                                      <a:pt x="263682" y="156385"/>
                                      <a:pt x="263192" y="160797"/>
                                    </a:cubicBezTo>
                                    <a:cubicBezTo>
                                      <a:pt x="262702" y="165209"/>
                                      <a:pt x="261721" y="169621"/>
                                      <a:pt x="260740" y="174034"/>
                                    </a:cubicBezTo>
                                    <a:cubicBezTo>
                                      <a:pt x="259760" y="178446"/>
                                      <a:pt x="258779" y="182368"/>
                                      <a:pt x="257308" y="186780"/>
                                    </a:cubicBezTo>
                                    <a:cubicBezTo>
                                      <a:pt x="255837" y="191192"/>
                                      <a:pt x="254366" y="195114"/>
                                      <a:pt x="252405" y="199036"/>
                                    </a:cubicBezTo>
                                    <a:cubicBezTo>
                                      <a:pt x="250443" y="202957"/>
                                      <a:pt x="248482" y="206879"/>
                                      <a:pt x="246520" y="210801"/>
                                    </a:cubicBezTo>
                                    <a:cubicBezTo>
                                      <a:pt x="244559" y="214723"/>
                                      <a:pt x="242107" y="218155"/>
                                      <a:pt x="239656" y="221586"/>
                                    </a:cubicBezTo>
                                    <a:cubicBezTo>
                                      <a:pt x="237204" y="225018"/>
                                      <a:pt x="234262" y="228450"/>
                                      <a:pt x="231810" y="231881"/>
                                    </a:cubicBezTo>
                                    <a:cubicBezTo>
                                      <a:pt x="228868" y="235313"/>
                                      <a:pt x="225926" y="238254"/>
                                      <a:pt x="222984" y="241196"/>
                                    </a:cubicBezTo>
                                    <a:cubicBezTo>
                                      <a:pt x="220042" y="244137"/>
                                      <a:pt x="216609" y="247079"/>
                                      <a:pt x="213177" y="249530"/>
                                    </a:cubicBezTo>
                                    <a:cubicBezTo>
                                      <a:pt x="209745" y="251981"/>
                                      <a:pt x="206312" y="254432"/>
                                      <a:pt x="202389" y="25688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181" y="271590"/>
                                      <a:pt x="158258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10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8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9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7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4410" y="257373"/>
                                      <a:pt x="70487" y="254922"/>
                                      <a:pt x="67055" y="252471"/>
                                    </a:cubicBezTo>
                                    <a:cubicBezTo>
                                      <a:pt x="63132" y="250020"/>
                                      <a:pt x="59699" y="247569"/>
                                      <a:pt x="56267" y="244627"/>
                                    </a:cubicBezTo>
                                    <a:cubicBezTo>
                                      <a:pt x="52344" y="242176"/>
                                      <a:pt x="48912" y="23923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6520" y="74026"/>
                                      <a:pt x="248482" y="77947"/>
                                      <a:pt x="250443" y="82360"/>
                                    </a:cubicBezTo>
                                    <a:lnTo>
                                      <a:pt x="250443" y="8236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" name="Prostoročno: oblika 66"/>
                            <wps:cNvSpPr/>
                            <wps:spPr>
                              <a:xfrm>
                                <a:off x="427579" y="819182"/>
                                <a:ext cx="482988" cy="500530"/>
                              </a:xfrm>
                              <a:custGeom>
                                <a:avLst/>
                                <a:gdLst>
                                  <a:gd name="connsiteX0" fmla="*/ 457981 w 482988"/>
                                  <a:gd name="connsiteY0" fmla="*/ 149032 h 500530"/>
                                  <a:gd name="connsiteX1" fmla="*/ 467298 w 482988"/>
                                  <a:gd name="connsiteY1" fmla="*/ 172073 h 500530"/>
                                  <a:gd name="connsiteX2" fmla="*/ 474653 w 482988"/>
                                  <a:gd name="connsiteY2" fmla="*/ 195604 h 500530"/>
                                  <a:gd name="connsiteX3" fmla="*/ 479556 w 482988"/>
                                  <a:gd name="connsiteY3" fmla="*/ 219625 h 500530"/>
                                  <a:gd name="connsiteX4" fmla="*/ 482498 w 482988"/>
                                  <a:gd name="connsiteY4" fmla="*/ 244137 h 500530"/>
                                  <a:gd name="connsiteX5" fmla="*/ 482989 w 482988"/>
                                  <a:gd name="connsiteY5" fmla="*/ 268649 h 500530"/>
                                  <a:gd name="connsiteX6" fmla="*/ 481027 w 482988"/>
                                  <a:gd name="connsiteY6" fmla="*/ 293161 h 500530"/>
                                  <a:gd name="connsiteX7" fmla="*/ 476614 w 482988"/>
                                  <a:gd name="connsiteY7" fmla="*/ 317182 h 500530"/>
                                  <a:gd name="connsiteX8" fmla="*/ 470240 w 482988"/>
                                  <a:gd name="connsiteY8" fmla="*/ 340713 h 500530"/>
                                  <a:gd name="connsiteX9" fmla="*/ 461414 w 482988"/>
                                  <a:gd name="connsiteY9" fmla="*/ 363264 h 500530"/>
                                  <a:gd name="connsiteX10" fmla="*/ 450626 w 482988"/>
                                  <a:gd name="connsiteY10" fmla="*/ 384835 h 500530"/>
                                  <a:gd name="connsiteX11" fmla="*/ 437877 w 482988"/>
                                  <a:gd name="connsiteY11" fmla="*/ 404934 h 500530"/>
                                  <a:gd name="connsiteX12" fmla="*/ 423167 w 482988"/>
                                  <a:gd name="connsiteY12" fmla="*/ 423563 h 500530"/>
                                  <a:gd name="connsiteX13" fmla="*/ 406495 w 482988"/>
                                  <a:gd name="connsiteY13" fmla="*/ 440231 h 500530"/>
                                  <a:gd name="connsiteX14" fmla="*/ 388843 w 482988"/>
                                  <a:gd name="connsiteY14" fmla="*/ 455428 h 500530"/>
                                  <a:gd name="connsiteX15" fmla="*/ 369229 w 482988"/>
                                  <a:gd name="connsiteY15" fmla="*/ 468665 h 500530"/>
                                  <a:gd name="connsiteX16" fmla="*/ 348635 w 482988"/>
                                  <a:gd name="connsiteY16" fmla="*/ 479450 h 500530"/>
                                  <a:gd name="connsiteX17" fmla="*/ 327059 w 482988"/>
                                  <a:gd name="connsiteY17" fmla="*/ 488274 h 500530"/>
                                  <a:gd name="connsiteX18" fmla="*/ 304504 w 482988"/>
                                  <a:gd name="connsiteY18" fmla="*/ 494647 h 500530"/>
                                  <a:gd name="connsiteX19" fmla="*/ 281457 w 482988"/>
                                  <a:gd name="connsiteY19" fmla="*/ 498569 h 500530"/>
                                  <a:gd name="connsiteX20" fmla="*/ 257921 w 482988"/>
                                  <a:gd name="connsiteY20" fmla="*/ 500530 h 500530"/>
                                  <a:gd name="connsiteX21" fmla="*/ 234384 w 482988"/>
                                  <a:gd name="connsiteY21" fmla="*/ 500040 h 500530"/>
                                  <a:gd name="connsiteX22" fmla="*/ 210848 w 482988"/>
                                  <a:gd name="connsiteY22" fmla="*/ 497098 h 500530"/>
                                  <a:gd name="connsiteX23" fmla="*/ 187311 w 482988"/>
                                  <a:gd name="connsiteY23" fmla="*/ 491706 h 500530"/>
                                  <a:gd name="connsiteX24" fmla="*/ 164756 w 482988"/>
                                  <a:gd name="connsiteY24" fmla="*/ 483862 h 500530"/>
                                  <a:gd name="connsiteX25" fmla="*/ 142690 w 482988"/>
                                  <a:gd name="connsiteY25" fmla="*/ 474057 h 500530"/>
                                  <a:gd name="connsiteX26" fmla="*/ 121605 w 482988"/>
                                  <a:gd name="connsiteY26" fmla="*/ 461802 h 500530"/>
                                  <a:gd name="connsiteX27" fmla="*/ 101501 w 482988"/>
                                  <a:gd name="connsiteY27" fmla="*/ 447585 h 500530"/>
                                  <a:gd name="connsiteX28" fmla="*/ 82868 w 482988"/>
                                  <a:gd name="connsiteY28" fmla="*/ 431407 h 500530"/>
                                  <a:gd name="connsiteX29" fmla="*/ 65706 w 482988"/>
                                  <a:gd name="connsiteY29" fmla="*/ 413758 h 500530"/>
                                  <a:gd name="connsiteX30" fmla="*/ 50505 w 482988"/>
                                  <a:gd name="connsiteY30" fmla="*/ 394149 h 500530"/>
                                  <a:gd name="connsiteX31" fmla="*/ 36776 w 482988"/>
                                  <a:gd name="connsiteY31" fmla="*/ 373559 h 500530"/>
                                  <a:gd name="connsiteX32" fmla="*/ 25008 w 482988"/>
                                  <a:gd name="connsiteY32" fmla="*/ 351499 h 500530"/>
                                  <a:gd name="connsiteX33" fmla="*/ 15691 w 482988"/>
                                  <a:gd name="connsiteY33" fmla="*/ 328458 h 500530"/>
                                  <a:gd name="connsiteX34" fmla="*/ 8336 w 482988"/>
                                  <a:gd name="connsiteY34" fmla="*/ 304926 h 500530"/>
                                  <a:gd name="connsiteX35" fmla="*/ 3432 w 482988"/>
                                  <a:gd name="connsiteY35" fmla="*/ 280905 h 500530"/>
                                  <a:gd name="connsiteX36" fmla="*/ 490 w 482988"/>
                                  <a:gd name="connsiteY36" fmla="*/ 256393 h 500530"/>
                                  <a:gd name="connsiteX37" fmla="*/ 0 w 482988"/>
                                  <a:gd name="connsiteY37" fmla="*/ 231881 h 500530"/>
                                  <a:gd name="connsiteX38" fmla="*/ 1961 w 482988"/>
                                  <a:gd name="connsiteY38" fmla="*/ 207370 h 500530"/>
                                  <a:gd name="connsiteX39" fmla="*/ 6374 w 482988"/>
                                  <a:gd name="connsiteY39" fmla="*/ 183348 h 500530"/>
                                  <a:gd name="connsiteX40" fmla="*/ 12749 w 482988"/>
                                  <a:gd name="connsiteY40" fmla="*/ 159817 h 500530"/>
                                  <a:gd name="connsiteX41" fmla="*/ 21575 w 482988"/>
                                  <a:gd name="connsiteY41" fmla="*/ 137266 h 500530"/>
                                  <a:gd name="connsiteX42" fmla="*/ 32363 w 482988"/>
                                  <a:gd name="connsiteY42" fmla="*/ 115696 h 500530"/>
                                  <a:gd name="connsiteX43" fmla="*/ 45112 w 482988"/>
                                  <a:gd name="connsiteY43" fmla="*/ 95596 h 500530"/>
                                  <a:gd name="connsiteX44" fmla="*/ 59822 w 482988"/>
                                  <a:gd name="connsiteY44" fmla="*/ 76967 h 500530"/>
                                  <a:gd name="connsiteX45" fmla="*/ 76494 w 482988"/>
                                  <a:gd name="connsiteY45" fmla="*/ 60299 h 500530"/>
                                  <a:gd name="connsiteX46" fmla="*/ 94636 w 482988"/>
                                  <a:gd name="connsiteY46" fmla="*/ 45102 h 500530"/>
                                  <a:gd name="connsiteX47" fmla="*/ 114250 w 482988"/>
                                  <a:gd name="connsiteY47" fmla="*/ 31865 h 500530"/>
                                  <a:gd name="connsiteX48" fmla="*/ 134845 w 482988"/>
                                  <a:gd name="connsiteY48" fmla="*/ 21080 h 500530"/>
                                  <a:gd name="connsiteX49" fmla="*/ 156420 w 482988"/>
                                  <a:gd name="connsiteY49" fmla="*/ 12256 h 500530"/>
                                  <a:gd name="connsiteX50" fmla="*/ 178976 w 482988"/>
                                  <a:gd name="connsiteY50" fmla="*/ 5883 h 500530"/>
                                  <a:gd name="connsiteX51" fmla="*/ 202022 w 482988"/>
                                  <a:gd name="connsiteY51" fmla="*/ 1961 h 500530"/>
                                  <a:gd name="connsiteX52" fmla="*/ 225558 w 482988"/>
                                  <a:gd name="connsiteY52" fmla="*/ 0 h 500530"/>
                                  <a:gd name="connsiteX53" fmla="*/ 249095 w 482988"/>
                                  <a:gd name="connsiteY53" fmla="*/ 490 h 500530"/>
                                  <a:gd name="connsiteX54" fmla="*/ 272631 w 482988"/>
                                  <a:gd name="connsiteY54" fmla="*/ 3432 h 500530"/>
                                  <a:gd name="connsiteX55" fmla="*/ 296168 w 482988"/>
                                  <a:gd name="connsiteY55" fmla="*/ 8824 h 500530"/>
                                  <a:gd name="connsiteX56" fmla="*/ 318724 w 482988"/>
                                  <a:gd name="connsiteY56" fmla="*/ 16668 h 500530"/>
                                  <a:gd name="connsiteX57" fmla="*/ 340789 w 482988"/>
                                  <a:gd name="connsiteY57" fmla="*/ 26473 h 500530"/>
                                  <a:gd name="connsiteX58" fmla="*/ 361874 w 482988"/>
                                  <a:gd name="connsiteY58" fmla="*/ 38729 h 500530"/>
                                  <a:gd name="connsiteX59" fmla="*/ 381978 w 482988"/>
                                  <a:gd name="connsiteY59" fmla="*/ 52945 h 500530"/>
                                  <a:gd name="connsiteX60" fmla="*/ 400611 w 482988"/>
                                  <a:gd name="connsiteY60" fmla="*/ 69123 h 500530"/>
                                  <a:gd name="connsiteX61" fmla="*/ 417773 w 482988"/>
                                  <a:gd name="connsiteY61" fmla="*/ 86772 h 500530"/>
                                  <a:gd name="connsiteX62" fmla="*/ 432974 w 482988"/>
                                  <a:gd name="connsiteY62" fmla="*/ 106381 h 500530"/>
                                  <a:gd name="connsiteX63" fmla="*/ 446703 w 482988"/>
                                  <a:gd name="connsiteY63" fmla="*/ 126971 h 500530"/>
                                  <a:gd name="connsiteX64" fmla="*/ 457981 w 482988"/>
                                  <a:gd name="connsiteY64" fmla="*/ 149032 h 500530"/>
                                  <a:gd name="connsiteX65" fmla="*/ 457981 w 482988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2988" h="500530">
                                    <a:moveTo>
                                      <a:pt x="457981" y="149032"/>
                                    </a:moveTo>
                                    <a:cubicBezTo>
                                      <a:pt x="461414" y="156385"/>
                                      <a:pt x="464846" y="164229"/>
                                      <a:pt x="467298" y="172073"/>
                                    </a:cubicBezTo>
                                    <a:cubicBezTo>
                                      <a:pt x="470240" y="179916"/>
                                      <a:pt x="472692" y="187760"/>
                                      <a:pt x="474653" y="195604"/>
                                    </a:cubicBezTo>
                                    <a:cubicBezTo>
                                      <a:pt x="476614" y="203448"/>
                                      <a:pt x="478576" y="211782"/>
                                      <a:pt x="479556" y="219625"/>
                                    </a:cubicBezTo>
                                    <a:cubicBezTo>
                                      <a:pt x="481027" y="227959"/>
                                      <a:pt x="482008" y="235803"/>
                                      <a:pt x="482498" y="244137"/>
                                    </a:cubicBezTo>
                                    <a:cubicBezTo>
                                      <a:pt x="482989" y="252471"/>
                                      <a:pt x="482989" y="260315"/>
                                      <a:pt x="482989" y="268649"/>
                                    </a:cubicBezTo>
                                    <a:cubicBezTo>
                                      <a:pt x="482498" y="276983"/>
                                      <a:pt x="482008" y="284827"/>
                                      <a:pt x="481027" y="293161"/>
                                    </a:cubicBezTo>
                                    <a:cubicBezTo>
                                      <a:pt x="480047" y="301004"/>
                                      <a:pt x="478576" y="309338"/>
                                      <a:pt x="476614" y="317182"/>
                                    </a:cubicBezTo>
                                    <a:cubicBezTo>
                                      <a:pt x="474653" y="325026"/>
                                      <a:pt x="472692" y="332870"/>
                                      <a:pt x="470240" y="340713"/>
                                    </a:cubicBezTo>
                                    <a:cubicBezTo>
                                      <a:pt x="467788" y="348557"/>
                                      <a:pt x="464846" y="355911"/>
                                      <a:pt x="461414" y="363264"/>
                                    </a:cubicBezTo>
                                    <a:cubicBezTo>
                                      <a:pt x="457981" y="370618"/>
                                      <a:pt x="454549" y="377481"/>
                                      <a:pt x="450626" y="384835"/>
                                    </a:cubicBezTo>
                                    <a:cubicBezTo>
                                      <a:pt x="446703" y="391698"/>
                                      <a:pt x="442290" y="398561"/>
                                      <a:pt x="437877" y="404934"/>
                                    </a:cubicBezTo>
                                    <a:cubicBezTo>
                                      <a:pt x="433464" y="411307"/>
                                      <a:pt x="428561" y="417680"/>
                                      <a:pt x="423167" y="423563"/>
                                    </a:cubicBezTo>
                                    <a:cubicBezTo>
                                      <a:pt x="417773" y="429446"/>
                                      <a:pt x="412379" y="435329"/>
                                      <a:pt x="406495" y="440231"/>
                                    </a:cubicBezTo>
                                    <a:cubicBezTo>
                                      <a:pt x="400611" y="44513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34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5397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0626" y="134325"/>
                                      <a:pt x="454549" y="141678"/>
                                      <a:pt x="457981" y="149032"/>
                                    </a:cubicBezTo>
                                    <a:lnTo>
                                      <a:pt x="45798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Prostoročno: oblika 67"/>
                            <wps:cNvSpPr/>
                            <wps:spPr>
                              <a:xfrm>
                                <a:off x="427579" y="819182"/>
                                <a:ext cx="482988" cy="500530"/>
                              </a:xfrm>
                              <a:custGeom>
                                <a:avLst/>
                                <a:gdLst>
                                  <a:gd name="connsiteX0" fmla="*/ 457981 w 482988"/>
                                  <a:gd name="connsiteY0" fmla="*/ 149032 h 500530"/>
                                  <a:gd name="connsiteX1" fmla="*/ 467298 w 482988"/>
                                  <a:gd name="connsiteY1" fmla="*/ 172073 h 500530"/>
                                  <a:gd name="connsiteX2" fmla="*/ 474653 w 482988"/>
                                  <a:gd name="connsiteY2" fmla="*/ 195604 h 500530"/>
                                  <a:gd name="connsiteX3" fmla="*/ 479556 w 482988"/>
                                  <a:gd name="connsiteY3" fmla="*/ 219625 h 500530"/>
                                  <a:gd name="connsiteX4" fmla="*/ 482498 w 482988"/>
                                  <a:gd name="connsiteY4" fmla="*/ 244137 h 500530"/>
                                  <a:gd name="connsiteX5" fmla="*/ 482989 w 482988"/>
                                  <a:gd name="connsiteY5" fmla="*/ 268649 h 500530"/>
                                  <a:gd name="connsiteX6" fmla="*/ 481027 w 482988"/>
                                  <a:gd name="connsiteY6" fmla="*/ 293161 h 500530"/>
                                  <a:gd name="connsiteX7" fmla="*/ 476614 w 482988"/>
                                  <a:gd name="connsiteY7" fmla="*/ 317182 h 500530"/>
                                  <a:gd name="connsiteX8" fmla="*/ 470240 w 482988"/>
                                  <a:gd name="connsiteY8" fmla="*/ 340713 h 500530"/>
                                  <a:gd name="connsiteX9" fmla="*/ 461414 w 482988"/>
                                  <a:gd name="connsiteY9" fmla="*/ 363264 h 500530"/>
                                  <a:gd name="connsiteX10" fmla="*/ 450626 w 482988"/>
                                  <a:gd name="connsiteY10" fmla="*/ 384835 h 500530"/>
                                  <a:gd name="connsiteX11" fmla="*/ 437877 w 482988"/>
                                  <a:gd name="connsiteY11" fmla="*/ 404934 h 500530"/>
                                  <a:gd name="connsiteX12" fmla="*/ 423167 w 482988"/>
                                  <a:gd name="connsiteY12" fmla="*/ 423563 h 500530"/>
                                  <a:gd name="connsiteX13" fmla="*/ 406495 w 482988"/>
                                  <a:gd name="connsiteY13" fmla="*/ 440231 h 500530"/>
                                  <a:gd name="connsiteX14" fmla="*/ 388843 w 482988"/>
                                  <a:gd name="connsiteY14" fmla="*/ 455428 h 500530"/>
                                  <a:gd name="connsiteX15" fmla="*/ 369229 w 482988"/>
                                  <a:gd name="connsiteY15" fmla="*/ 468665 h 500530"/>
                                  <a:gd name="connsiteX16" fmla="*/ 348635 w 482988"/>
                                  <a:gd name="connsiteY16" fmla="*/ 479450 h 500530"/>
                                  <a:gd name="connsiteX17" fmla="*/ 327059 w 482988"/>
                                  <a:gd name="connsiteY17" fmla="*/ 488274 h 500530"/>
                                  <a:gd name="connsiteX18" fmla="*/ 304504 w 482988"/>
                                  <a:gd name="connsiteY18" fmla="*/ 494647 h 500530"/>
                                  <a:gd name="connsiteX19" fmla="*/ 281457 w 482988"/>
                                  <a:gd name="connsiteY19" fmla="*/ 498569 h 500530"/>
                                  <a:gd name="connsiteX20" fmla="*/ 257921 w 482988"/>
                                  <a:gd name="connsiteY20" fmla="*/ 500530 h 500530"/>
                                  <a:gd name="connsiteX21" fmla="*/ 234384 w 482988"/>
                                  <a:gd name="connsiteY21" fmla="*/ 500040 h 500530"/>
                                  <a:gd name="connsiteX22" fmla="*/ 210848 w 482988"/>
                                  <a:gd name="connsiteY22" fmla="*/ 497098 h 500530"/>
                                  <a:gd name="connsiteX23" fmla="*/ 187311 w 482988"/>
                                  <a:gd name="connsiteY23" fmla="*/ 491706 h 500530"/>
                                  <a:gd name="connsiteX24" fmla="*/ 164756 w 482988"/>
                                  <a:gd name="connsiteY24" fmla="*/ 483862 h 500530"/>
                                  <a:gd name="connsiteX25" fmla="*/ 142690 w 482988"/>
                                  <a:gd name="connsiteY25" fmla="*/ 474057 h 500530"/>
                                  <a:gd name="connsiteX26" fmla="*/ 121605 w 482988"/>
                                  <a:gd name="connsiteY26" fmla="*/ 461802 h 500530"/>
                                  <a:gd name="connsiteX27" fmla="*/ 101501 w 482988"/>
                                  <a:gd name="connsiteY27" fmla="*/ 447585 h 500530"/>
                                  <a:gd name="connsiteX28" fmla="*/ 82868 w 482988"/>
                                  <a:gd name="connsiteY28" fmla="*/ 431407 h 500530"/>
                                  <a:gd name="connsiteX29" fmla="*/ 65706 w 482988"/>
                                  <a:gd name="connsiteY29" fmla="*/ 413758 h 500530"/>
                                  <a:gd name="connsiteX30" fmla="*/ 50505 w 482988"/>
                                  <a:gd name="connsiteY30" fmla="*/ 394149 h 500530"/>
                                  <a:gd name="connsiteX31" fmla="*/ 36776 w 482988"/>
                                  <a:gd name="connsiteY31" fmla="*/ 373559 h 500530"/>
                                  <a:gd name="connsiteX32" fmla="*/ 25008 w 482988"/>
                                  <a:gd name="connsiteY32" fmla="*/ 351499 h 500530"/>
                                  <a:gd name="connsiteX33" fmla="*/ 15691 w 482988"/>
                                  <a:gd name="connsiteY33" fmla="*/ 328458 h 500530"/>
                                  <a:gd name="connsiteX34" fmla="*/ 8336 w 482988"/>
                                  <a:gd name="connsiteY34" fmla="*/ 304926 h 500530"/>
                                  <a:gd name="connsiteX35" fmla="*/ 3432 w 482988"/>
                                  <a:gd name="connsiteY35" fmla="*/ 280905 h 500530"/>
                                  <a:gd name="connsiteX36" fmla="*/ 490 w 482988"/>
                                  <a:gd name="connsiteY36" fmla="*/ 256393 h 500530"/>
                                  <a:gd name="connsiteX37" fmla="*/ 0 w 482988"/>
                                  <a:gd name="connsiteY37" fmla="*/ 231881 h 500530"/>
                                  <a:gd name="connsiteX38" fmla="*/ 1961 w 482988"/>
                                  <a:gd name="connsiteY38" fmla="*/ 207370 h 500530"/>
                                  <a:gd name="connsiteX39" fmla="*/ 6374 w 482988"/>
                                  <a:gd name="connsiteY39" fmla="*/ 183348 h 500530"/>
                                  <a:gd name="connsiteX40" fmla="*/ 12749 w 482988"/>
                                  <a:gd name="connsiteY40" fmla="*/ 159817 h 500530"/>
                                  <a:gd name="connsiteX41" fmla="*/ 21575 w 482988"/>
                                  <a:gd name="connsiteY41" fmla="*/ 137266 h 500530"/>
                                  <a:gd name="connsiteX42" fmla="*/ 32363 w 482988"/>
                                  <a:gd name="connsiteY42" fmla="*/ 115696 h 500530"/>
                                  <a:gd name="connsiteX43" fmla="*/ 45112 w 482988"/>
                                  <a:gd name="connsiteY43" fmla="*/ 95596 h 500530"/>
                                  <a:gd name="connsiteX44" fmla="*/ 59822 w 482988"/>
                                  <a:gd name="connsiteY44" fmla="*/ 76967 h 500530"/>
                                  <a:gd name="connsiteX45" fmla="*/ 76494 w 482988"/>
                                  <a:gd name="connsiteY45" fmla="*/ 60299 h 500530"/>
                                  <a:gd name="connsiteX46" fmla="*/ 94636 w 482988"/>
                                  <a:gd name="connsiteY46" fmla="*/ 45102 h 500530"/>
                                  <a:gd name="connsiteX47" fmla="*/ 114250 w 482988"/>
                                  <a:gd name="connsiteY47" fmla="*/ 31865 h 500530"/>
                                  <a:gd name="connsiteX48" fmla="*/ 134845 w 482988"/>
                                  <a:gd name="connsiteY48" fmla="*/ 21080 h 500530"/>
                                  <a:gd name="connsiteX49" fmla="*/ 156420 w 482988"/>
                                  <a:gd name="connsiteY49" fmla="*/ 12256 h 500530"/>
                                  <a:gd name="connsiteX50" fmla="*/ 178976 w 482988"/>
                                  <a:gd name="connsiteY50" fmla="*/ 5883 h 500530"/>
                                  <a:gd name="connsiteX51" fmla="*/ 202022 w 482988"/>
                                  <a:gd name="connsiteY51" fmla="*/ 1961 h 500530"/>
                                  <a:gd name="connsiteX52" fmla="*/ 225558 w 482988"/>
                                  <a:gd name="connsiteY52" fmla="*/ 0 h 500530"/>
                                  <a:gd name="connsiteX53" fmla="*/ 249095 w 482988"/>
                                  <a:gd name="connsiteY53" fmla="*/ 490 h 500530"/>
                                  <a:gd name="connsiteX54" fmla="*/ 272631 w 482988"/>
                                  <a:gd name="connsiteY54" fmla="*/ 3432 h 500530"/>
                                  <a:gd name="connsiteX55" fmla="*/ 296168 w 482988"/>
                                  <a:gd name="connsiteY55" fmla="*/ 8824 h 500530"/>
                                  <a:gd name="connsiteX56" fmla="*/ 318724 w 482988"/>
                                  <a:gd name="connsiteY56" fmla="*/ 16668 h 500530"/>
                                  <a:gd name="connsiteX57" fmla="*/ 340789 w 482988"/>
                                  <a:gd name="connsiteY57" fmla="*/ 26473 h 500530"/>
                                  <a:gd name="connsiteX58" fmla="*/ 361874 w 482988"/>
                                  <a:gd name="connsiteY58" fmla="*/ 38729 h 500530"/>
                                  <a:gd name="connsiteX59" fmla="*/ 381978 w 482988"/>
                                  <a:gd name="connsiteY59" fmla="*/ 52945 h 500530"/>
                                  <a:gd name="connsiteX60" fmla="*/ 400611 w 482988"/>
                                  <a:gd name="connsiteY60" fmla="*/ 69123 h 500530"/>
                                  <a:gd name="connsiteX61" fmla="*/ 417773 w 482988"/>
                                  <a:gd name="connsiteY61" fmla="*/ 86772 h 500530"/>
                                  <a:gd name="connsiteX62" fmla="*/ 432974 w 482988"/>
                                  <a:gd name="connsiteY62" fmla="*/ 106381 h 500530"/>
                                  <a:gd name="connsiteX63" fmla="*/ 446703 w 482988"/>
                                  <a:gd name="connsiteY63" fmla="*/ 126971 h 500530"/>
                                  <a:gd name="connsiteX64" fmla="*/ 457981 w 482988"/>
                                  <a:gd name="connsiteY64" fmla="*/ 149032 h 500530"/>
                                  <a:gd name="connsiteX65" fmla="*/ 457981 w 482988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2988" h="500530">
                                    <a:moveTo>
                                      <a:pt x="457981" y="149032"/>
                                    </a:moveTo>
                                    <a:cubicBezTo>
                                      <a:pt x="461414" y="156385"/>
                                      <a:pt x="464846" y="164229"/>
                                      <a:pt x="467298" y="172073"/>
                                    </a:cubicBezTo>
                                    <a:cubicBezTo>
                                      <a:pt x="470240" y="179916"/>
                                      <a:pt x="472692" y="187760"/>
                                      <a:pt x="474653" y="195604"/>
                                    </a:cubicBezTo>
                                    <a:cubicBezTo>
                                      <a:pt x="476614" y="203448"/>
                                      <a:pt x="478576" y="211782"/>
                                      <a:pt x="479556" y="219625"/>
                                    </a:cubicBezTo>
                                    <a:cubicBezTo>
                                      <a:pt x="481027" y="227959"/>
                                      <a:pt x="482008" y="235803"/>
                                      <a:pt x="482498" y="244137"/>
                                    </a:cubicBezTo>
                                    <a:cubicBezTo>
                                      <a:pt x="482989" y="252471"/>
                                      <a:pt x="482989" y="260315"/>
                                      <a:pt x="482989" y="268649"/>
                                    </a:cubicBezTo>
                                    <a:cubicBezTo>
                                      <a:pt x="482498" y="276983"/>
                                      <a:pt x="482008" y="284827"/>
                                      <a:pt x="481027" y="293161"/>
                                    </a:cubicBezTo>
                                    <a:cubicBezTo>
                                      <a:pt x="480047" y="301004"/>
                                      <a:pt x="478576" y="309338"/>
                                      <a:pt x="476614" y="317182"/>
                                    </a:cubicBezTo>
                                    <a:cubicBezTo>
                                      <a:pt x="474653" y="325026"/>
                                      <a:pt x="472692" y="332870"/>
                                      <a:pt x="470240" y="340713"/>
                                    </a:cubicBezTo>
                                    <a:cubicBezTo>
                                      <a:pt x="467788" y="348557"/>
                                      <a:pt x="464846" y="355911"/>
                                      <a:pt x="461414" y="363264"/>
                                    </a:cubicBezTo>
                                    <a:cubicBezTo>
                                      <a:pt x="457981" y="370618"/>
                                      <a:pt x="454549" y="377481"/>
                                      <a:pt x="450626" y="384835"/>
                                    </a:cubicBezTo>
                                    <a:cubicBezTo>
                                      <a:pt x="446703" y="391698"/>
                                      <a:pt x="442290" y="398561"/>
                                      <a:pt x="437877" y="404934"/>
                                    </a:cubicBezTo>
                                    <a:cubicBezTo>
                                      <a:pt x="433464" y="411307"/>
                                      <a:pt x="428561" y="417680"/>
                                      <a:pt x="423167" y="423563"/>
                                    </a:cubicBezTo>
                                    <a:cubicBezTo>
                                      <a:pt x="417773" y="429446"/>
                                      <a:pt x="412379" y="435329"/>
                                      <a:pt x="40649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0626" y="134325"/>
                                      <a:pt x="454549" y="141678"/>
                                      <a:pt x="457981" y="149032"/>
                                    </a:cubicBezTo>
                                    <a:lnTo>
                                      <a:pt x="45798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Prostoročno: oblika 68"/>
                            <wps:cNvSpPr/>
                            <wps:spPr>
                              <a:xfrm>
                                <a:off x="1045091" y="365032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20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6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49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20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20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4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1" y="703190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8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6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5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49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Prostoročno: oblika 69"/>
                            <wps:cNvSpPr/>
                            <wps:spPr>
                              <a:xfrm>
                                <a:off x="1045091" y="365032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20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6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49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20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20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4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1" y="703190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8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6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5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49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Prostoročno: oblika 70"/>
                            <wps:cNvSpPr/>
                            <wps:spPr>
                              <a:xfrm>
                                <a:off x="1882920" y="140207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3 w 483969"/>
                                  <a:gd name="connsiteY2" fmla="*/ 196094 h 501020"/>
                                  <a:gd name="connsiteX3" fmla="*/ 480537 w 483969"/>
                                  <a:gd name="connsiteY3" fmla="*/ 220116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0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4755 w 483969"/>
                                  <a:gd name="connsiteY24" fmla="*/ 484352 h 501020"/>
                                  <a:gd name="connsiteX25" fmla="*/ 142690 w 483969"/>
                                  <a:gd name="connsiteY25" fmla="*/ 474548 h 501020"/>
                                  <a:gd name="connsiteX26" fmla="*/ 121605 w 483969"/>
                                  <a:gd name="connsiteY26" fmla="*/ 462292 h 501020"/>
                                  <a:gd name="connsiteX27" fmla="*/ 101501 w 483969"/>
                                  <a:gd name="connsiteY27" fmla="*/ 448075 h 501020"/>
                                  <a:gd name="connsiteX28" fmla="*/ 82868 w 483969"/>
                                  <a:gd name="connsiteY28" fmla="*/ 431897 h 501020"/>
                                  <a:gd name="connsiteX29" fmla="*/ 65706 w 483969"/>
                                  <a:gd name="connsiteY29" fmla="*/ 414249 h 501020"/>
                                  <a:gd name="connsiteX30" fmla="*/ 50505 w 483969"/>
                                  <a:gd name="connsiteY30" fmla="*/ 394639 h 501020"/>
                                  <a:gd name="connsiteX31" fmla="*/ 36776 w 483969"/>
                                  <a:gd name="connsiteY31" fmla="*/ 374049 h 501020"/>
                                  <a:gd name="connsiteX32" fmla="*/ 25007 w 483969"/>
                                  <a:gd name="connsiteY32" fmla="*/ 351989 h 501020"/>
                                  <a:gd name="connsiteX33" fmla="*/ 15691 w 483969"/>
                                  <a:gd name="connsiteY33" fmla="*/ 328948 h 501020"/>
                                  <a:gd name="connsiteX34" fmla="*/ 8336 w 483969"/>
                                  <a:gd name="connsiteY34" fmla="*/ 305417 h 501020"/>
                                  <a:gd name="connsiteX35" fmla="*/ 3432 w 483969"/>
                                  <a:gd name="connsiteY35" fmla="*/ 281395 h 501020"/>
                                  <a:gd name="connsiteX36" fmla="*/ 490 w 483969"/>
                                  <a:gd name="connsiteY36" fmla="*/ 256883 h 501020"/>
                                  <a:gd name="connsiteX37" fmla="*/ 0 w 483969"/>
                                  <a:gd name="connsiteY37" fmla="*/ 232371 h 501020"/>
                                  <a:gd name="connsiteX38" fmla="*/ 1961 w 483969"/>
                                  <a:gd name="connsiteY38" fmla="*/ 207860 h 501020"/>
                                  <a:gd name="connsiteX39" fmla="*/ 6374 w 483969"/>
                                  <a:gd name="connsiteY39" fmla="*/ 183838 h 501020"/>
                                  <a:gd name="connsiteX40" fmla="*/ 12749 w 483969"/>
                                  <a:gd name="connsiteY40" fmla="*/ 160307 h 501020"/>
                                  <a:gd name="connsiteX41" fmla="*/ 21575 w 483969"/>
                                  <a:gd name="connsiteY41" fmla="*/ 137756 h 501020"/>
                                  <a:gd name="connsiteX42" fmla="*/ 33343 w 483969"/>
                                  <a:gd name="connsiteY42" fmla="*/ 115695 h 501020"/>
                                  <a:gd name="connsiteX43" fmla="*/ 46092 w 483969"/>
                                  <a:gd name="connsiteY43" fmla="*/ 95596 h 501020"/>
                                  <a:gd name="connsiteX44" fmla="*/ 60803 w 483969"/>
                                  <a:gd name="connsiteY44" fmla="*/ 76967 h 501020"/>
                                  <a:gd name="connsiteX45" fmla="*/ 77474 w 483969"/>
                                  <a:gd name="connsiteY45" fmla="*/ 60299 h 501020"/>
                                  <a:gd name="connsiteX46" fmla="*/ 95617 w 483969"/>
                                  <a:gd name="connsiteY46" fmla="*/ 45102 h 501020"/>
                                  <a:gd name="connsiteX47" fmla="*/ 115231 w 483969"/>
                                  <a:gd name="connsiteY47" fmla="*/ 31865 h 501020"/>
                                  <a:gd name="connsiteX48" fmla="*/ 135825 w 483969"/>
                                  <a:gd name="connsiteY48" fmla="*/ 21080 h 501020"/>
                                  <a:gd name="connsiteX49" fmla="*/ 157400 w 483969"/>
                                  <a:gd name="connsiteY49" fmla="*/ 12256 h 501020"/>
                                  <a:gd name="connsiteX50" fmla="*/ 179956 w 483969"/>
                                  <a:gd name="connsiteY50" fmla="*/ 5883 h 501020"/>
                                  <a:gd name="connsiteX51" fmla="*/ 203002 w 483969"/>
                                  <a:gd name="connsiteY51" fmla="*/ 1961 h 501020"/>
                                  <a:gd name="connsiteX52" fmla="*/ 226539 w 483969"/>
                                  <a:gd name="connsiteY52" fmla="*/ 0 h 501020"/>
                                  <a:gd name="connsiteX53" fmla="*/ 250075 w 483969"/>
                                  <a:gd name="connsiteY53" fmla="*/ 490 h 501020"/>
                                  <a:gd name="connsiteX54" fmla="*/ 273612 w 483969"/>
                                  <a:gd name="connsiteY54" fmla="*/ 3432 h 501020"/>
                                  <a:gd name="connsiteX55" fmla="*/ 297148 w 483969"/>
                                  <a:gd name="connsiteY55" fmla="*/ 8824 h 501020"/>
                                  <a:gd name="connsiteX56" fmla="*/ 319704 w 483969"/>
                                  <a:gd name="connsiteY56" fmla="*/ 16668 h 501020"/>
                                  <a:gd name="connsiteX57" fmla="*/ 341770 w 483969"/>
                                  <a:gd name="connsiteY57" fmla="*/ 26473 h 501020"/>
                                  <a:gd name="connsiteX58" fmla="*/ 362854 w 483969"/>
                                  <a:gd name="connsiteY58" fmla="*/ 38729 h 501020"/>
                                  <a:gd name="connsiteX59" fmla="*/ 382958 w 483969"/>
                                  <a:gd name="connsiteY59" fmla="*/ 52945 h 501020"/>
                                  <a:gd name="connsiteX60" fmla="*/ 401592 w 483969"/>
                                  <a:gd name="connsiteY60" fmla="*/ 69123 h 501020"/>
                                  <a:gd name="connsiteX61" fmla="*/ 418754 w 483969"/>
                                  <a:gd name="connsiteY61" fmla="*/ 86772 h 501020"/>
                                  <a:gd name="connsiteX62" fmla="*/ 433954 w 483969"/>
                                  <a:gd name="connsiteY62" fmla="*/ 106381 h 501020"/>
                                  <a:gd name="connsiteX63" fmla="*/ 447684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0" y="180407"/>
                                      <a:pt x="473672" y="188250"/>
                                      <a:pt x="475633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6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3" y="325516"/>
                                      <a:pt x="473672" y="333360"/>
                                      <a:pt x="471220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29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8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8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4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6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660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4755" y="484352"/>
                                    </a:cubicBezTo>
                                    <a:cubicBezTo>
                                      <a:pt x="157400" y="481411"/>
                                      <a:pt x="150045" y="477979"/>
                                      <a:pt x="142690" y="474548"/>
                                    </a:cubicBezTo>
                                    <a:cubicBezTo>
                                      <a:pt x="135335" y="470626"/>
                                      <a:pt x="128470" y="466704"/>
                                      <a:pt x="121605" y="462292"/>
                                    </a:cubicBezTo>
                                    <a:cubicBezTo>
                                      <a:pt x="114740" y="457880"/>
                                      <a:pt x="107876" y="452977"/>
                                      <a:pt x="101501" y="448075"/>
                                    </a:cubicBezTo>
                                    <a:cubicBezTo>
                                      <a:pt x="95127" y="443173"/>
                                      <a:pt x="88752" y="437780"/>
                                      <a:pt x="82868" y="431897"/>
                                    </a:cubicBezTo>
                                    <a:cubicBezTo>
                                      <a:pt x="76984" y="426014"/>
                                      <a:pt x="71100" y="420132"/>
                                      <a:pt x="65706" y="414249"/>
                                    </a:cubicBezTo>
                                    <a:cubicBezTo>
                                      <a:pt x="60312" y="407876"/>
                                      <a:pt x="55409" y="401503"/>
                                      <a:pt x="50505" y="394639"/>
                                    </a:cubicBezTo>
                                    <a:cubicBezTo>
                                      <a:pt x="45602" y="387776"/>
                                      <a:pt x="41189" y="380913"/>
                                      <a:pt x="36776" y="374049"/>
                                    </a:cubicBezTo>
                                    <a:cubicBezTo>
                                      <a:pt x="32363" y="366696"/>
                                      <a:pt x="28930" y="359342"/>
                                      <a:pt x="25007" y="351989"/>
                                    </a:cubicBezTo>
                                    <a:cubicBezTo>
                                      <a:pt x="21575" y="344635"/>
                                      <a:pt x="18143" y="336792"/>
                                      <a:pt x="15691" y="328948"/>
                                    </a:cubicBezTo>
                                    <a:cubicBezTo>
                                      <a:pt x="12749" y="321104"/>
                                      <a:pt x="10297" y="313260"/>
                                      <a:pt x="8336" y="305417"/>
                                    </a:cubicBezTo>
                                    <a:cubicBezTo>
                                      <a:pt x="6374" y="297573"/>
                                      <a:pt x="4413" y="289239"/>
                                      <a:pt x="3432" y="281395"/>
                                    </a:cubicBezTo>
                                    <a:cubicBezTo>
                                      <a:pt x="1961" y="273061"/>
                                      <a:pt x="981" y="265217"/>
                                      <a:pt x="490" y="256883"/>
                                    </a:cubicBezTo>
                                    <a:cubicBezTo>
                                      <a:pt x="0" y="248549"/>
                                      <a:pt x="0" y="240705"/>
                                      <a:pt x="0" y="232371"/>
                                    </a:cubicBezTo>
                                    <a:cubicBezTo>
                                      <a:pt x="490" y="224037"/>
                                      <a:pt x="981" y="216194"/>
                                      <a:pt x="1961" y="207860"/>
                                    </a:cubicBezTo>
                                    <a:cubicBezTo>
                                      <a:pt x="2942" y="200016"/>
                                      <a:pt x="4413" y="191682"/>
                                      <a:pt x="6374" y="183838"/>
                                    </a:cubicBezTo>
                                    <a:cubicBezTo>
                                      <a:pt x="8336" y="175994"/>
                                      <a:pt x="10297" y="168151"/>
                                      <a:pt x="12749" y="160307"/>
                                    </a:cubicBezTo>
                                    <a:cubicBezTo>
                                      <a:pt x="15201" y="152463"/>
                                      <a:pt x="18143" y="145110"/>
                                      <a:pt x="21575" y="137756"/>
                                    </a:cubicBezTo>
                                    <a:cubicBezTo>
                                      <a:pt x="25988" y="129422"/>
                                      <a:pt x="29421" y="122559"/>
                                      <a:pt x="33343" y="115695"/>
                                    </a:cubicBezTo>
                                    <a:cubicBezTo>
                                      <a:pt x="37266" y="108832"/>
                                      <a:pt x="41679" y="101969"/>
                                      <a:pt x="46092" y="95596"/>
                                    </a:cubicBezTo>
                                    <a:cubicBezTo>
                                      <a:pt x="50505" y="89223"/>
                                      <a:pt x="55409" y="82850"/>
                                      <a:pt x="60803" y="76967"/>
                                    </a:cubicBezTo>
                                    <a:cubicBezTo>
                                      <a:pt x="66196" y="71084"/>
                                      <a:pt x="71590" y="65201"/>
                                      <a:pt x="77474" y="60299"/>
                                    </a:cubicBezTo>
                                    <a:cubicBezTo>
                                      <a:pt x="83358" y="54906"/>
                                      <a:pt x="89243" y="50004"/>
                                      <a:pt x="95617" y="45102"/>
                                    </a:cubicBezTo>
                                    <a:cubicBezTo>
                                      <a:pt x="101991" y="40199"/>
                                      <a:pt x="108366" y="35787"/>
                                      <a:pt x="115231" y="31865"/>
                                    </a:cubicBezTo>
                                    <a:cubicBezTo>
                                      <a:pt x="122096" y="27943"/>
                                      <a:pt x="128960" y="24022"/>
                                      <a:pt x="135825" y="21080"/>
                                    </a:cubicBezTo>
                                    <a:cubicBezTo>
                                      <a:pt x="142690" y="17648"/>
                                      <a:pt x="150045" y="14707"/>
                                      <a:pt x="157400" y="12256"/>
                                    </a:cubicBezTo>
                                    <a:cubicBezTo>
                                      <a:pt x="164755" y="9805"/>
                                      <a:pt x="172111" y="7354"/>
                                      <a:pt x="179956" y="5883"/>
                                    </a:cubicBezTo>
                                    <a:cubicBezTo>
                                      <a:pt x="187802" y="3922"/>
                                      <a:pt x="195157" y="2941"/>
                                      <a:pt x="203002" y="1961"/>
                                    </a:cubicBezTo>
                                    <a:cubicBezTo>
                                      <a:pt x="210848" y="980"/>
                                      <a:pt x="218693" y="490"/>
                                      <a:pt x="226539" y="0"/>
                                    </a:cubicBezTo>
                                    <a:cubicBezTo>
                                      <a:pt x="234384" y="0"/>
                                      <a:pt x="242230" y="0"/>
                                      <a:pt x="250075" y="490"/>
                                    </a:cubicBezTo>
                                    <a:cubicBezTo>
                                      <a:pt x="257921" y="980"/>
                                      <a:pt x="265766" y="1961"/>
                                      <a:pt x="273612" y="3432"/>
                                    </a:cubicBezTo>
                                    <a:cubicBezTo>
                                      <a:pt x="281948" y="4902"/>
                                      <a:pt x="289303" y="6863"/>
                                      <a:pt x="297148" y="8824"/>
                                    </a:cubicBezTo>
                                    <a:cubicBezTo>
                                      <a:pt x="304994" y="11275"/>
                                      <a:pt x="312349" y="13727"/>
                                      <a:pt x="319704" y="16668"/>
                                    </a:cubicBezTo>
                                    <a:cubicBezTo>
                                      <a:pt x="327059" y="19609"/>
                                      <a:pt x="334415" y="23041"/>
                                      <a:pt x="341770" y="26473"/>
                                    </a:cubicBezTo>
                                    <a:cubicBezTo>
                                      <a:pt x="349125" y="30395"/>
                                      <a:pt x="355990" y="34316"/>
                                      <a:pt x="362854" y="38729"/>
                                    </a:cubicBezTo>
                                    <a:cubicBezTo>
                                      <a:pt x="369719" y="43141"/>
                                      <a:pt x="376584" y="48043"/>
                                      <a:pt x="382958" y="52945"/>
                                    </a:cubicBezTo>
                                    <a:cubicBezTo>
                                      <a:pt x="389333" y="57848"/>
                                      <a:pt x="395708" y="63240"/>
                                      <a:pt x="401592" y="69123"/>
                                    </a:cubicBezTo>
                                    <a:cubicBezTo>
                                      <a:pt x="407476" y="75006"/>
                                      <a:pt x="413360" y="80889"/>
                                      <a:pt x="418754" y="86772"/>
                                    </a:cubicBezTo>
                                    <a:cubicBezTo>
                                      <a:pt x="424147" y="93145"/>
                                      <a:pt x="429051" y="99518"/>
                                      <a:pt x="433954" y="106381"/>
                                    </a:cubicBezTo>
                                    <a:cubicBezTo>
                                      <a:pt x="438858" y="113244"/>
                                      <a:pt x="443271" y="120108"/>
                                      <a:pt x="447684" y="126971"/>
                                    </a:cubicBezTo>
                                    <a:cubicBezTo>
                                      <a:pt x="451607" y="134324"/>
                                      <a:pt x="45552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Prostoročno: oblika 71"/>
                            <wps:cNvSpPr/>
                            <wps:spPr>
                              <a:xfrm>
                                <a:off x="1883410" y="140207"/>
                                <a:ext cx="483479" cy="50102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522 h 501020"/>
                                  <a:gd name="connsiteX1" fmla="*/ 467788 w 483479"/>
                                  <a:gd name="connsiteY1" fmla="*/ 172563 h 501020"/>
                                  <a:gd name="connsiteX2" fmla="*/ 475143 w 483479"/>
                                  <a:gd name="connsiteY2" fmla="*/ 196094 h 501020"/>
                                  <a:gd name="connsiteX3" fmla="*/ 480047 w 483479"/>
                                  <a:gd name="connsiteY3" fmla="*/ 220116 h 501020"/>
                                  <a:gd name="connsiteX4" fmla="*/ 482989 w 483479"/>
                                  <a:gd name="connsiteY4" fmla="*/ 244627 h 501020"/>
                                  <a:gd name="connsiteX5" fmla="*/ 483479 w 483479"/>
                                  <a:gd name="connsiteY5" fmla="*/ 269139 h 501020"/>
                                  <a:gd name="connsiteX6" fmla="*/ 481518 w 483479"/>
                                  <a:gd name="connsiteY6" fmla="*/ 293651 h 501020"/>
                                  <a:gd name="connsiteX7" fmla="*/ 477105 w 483479"/>
                                  <a:gd name="connsiteY7" fmla="*/ 317672 h 501020"/>
                                  <a:gd name="connsiteX8" fmla="*/ 470730 w 483479"/>
                                  <a:gd name="connsiteY8" fmla="*/ 341204 h 501020"/>
                                  <a:gd name="connsiteX9" fmla="*/ 461904 w 483479"/>
                                  <a:gd name="connsiteY9" fmla="*/ 363754 h 501020"/>
                                  <a:gd name="connsiteX10" fmla="*/ 451116 w 483479"/>
                                  <a:gd name="connsiteY10" fmla="*/ 385325 h 501020"/>
                                  <a:gd name="connsiteX11" fmla="*/ 438367 w 483479"/>
                                  <a:gd name="connsiteY11" fmla="*/ 405424 h 501020"/>
                                  <a:gd name="connsiteX12" fmla="*/ 423657 w 483479"/>
                                  <a:gd name="connsiteY12" fmla="*/ 424053 h 501020"/>
                                  <a:gd name="connsiteX13" fmla="*/ 406985 w 483479"/>
                                  <a:gd name="connsiteY13" fmla="*/ 440721 h 501020"/>
                                  <a:gd name="connsiteX14" fmla="*/ 388843 w 483479"/>
                                  <a:gd name="connsiteY14" fmla="*/ 455919 h 501020"/>
                                  <a:gd name="connsiteX15" fmla="*/ 369229 w 483479"/>
                                  <a:gd name="connsiteY15" fmla="*/ 469155 h 501020"/>
                                  <a:gd name="connsiteX16" fmla="*/ 348635 w 483479"/>
                                  <a:gd name="connsiteY16" fmla="*/ 479940 h 501020"/>
                                  <a:gd name="connsiteX17" fmla="*/ 327059 w 483479"/>
                                  <a:gd name="connsiteY17" fmla="*/ 488764 h 501020"/>
                                  <a:gd name="connsiteX18" fmla="*/ 304504 w 483479"/>
                                  <a:gd name="connsiteY18" fmla="*/ 495137 h 501020"/>
                                  <a:gd name="connsiteX19" fmla="*/ 281457 w 483479"/>
                                  <a:gd name="connsiteY19" fmla="*/ 499059 h 501020"/>
                                  <a:gd name="connsiteX20" fmla="*/ 257921 w 483479"/>
                                  <a:gd name="connsiteY20" fmla="*/ 501020 h 501020"/>
                                  <a:gd name="connsiteX21" fmla="*/ 234384 w 483479"/>
                                  <a:gd name="connsiteY21" fmla="*/ 500530 h 501020"/>
                                  <a:gd name="connsiteX22" fmla="*/ 210848 w 483479"/>
                                  <a:gd name="connsiteY22" fmla="*/ 497589 h 501020"/>
                                  <a:gd name="connsiteX23" fmla="*/ 187311 w 483479"/>
                                  <a:gd name="connsiteY23" fmla="*/ 492196 h 501020"/>
                                  <a:gd name="connsiteX24" fmla="*/ 164756 w 483479"/>
                                  <a:gd name="connsiteY24" fmla="*/ 484352 h 501020"/>
                                  <a:gd name="connsiteX25" fmla="*/ 142690 w 483479"/>
                                  <a:gd name="connsiteY25" fmla="*/ 474548 h 501020"/>
                                  <a:gd name="connsiteX26" fmla="*/ 121605 w 483479"/>
                                  <a:gd name="connsiteY26" fmla="*/ 462292 h 501020"/>
                                  <a:gd name="connsiteX27" fmla="*/ 101501 w 483479"/>
                                  <a:gd name="connsiteY27" fmla="*/ 448075 h 501020"/>
                                  <a:gd name="connsiteX28" fmla="*/ 82868 w 483479"/>
                                  <a:gd name="connsiteY28" fmla="*/ 431897 h 501020"/>
                                  <a:gd name="connsiteX29" fmla="*/ 65706 w 483479"/>
                                  <a:gd name="connsiteY29" fmla="*/ 414249 h 501020"/>
                                  <a:gd name="connsiteX30" fmla="*/ 50505 w 483479"/>
                                  <a:gd name="connsiteY30" fmla="*/ 394639 h 501020"/>
                                  <a:gd name="connsiteX31" fmla="*/ 36776 w 483479"/>
                                  <a:gd name="connsiteY31" fmla="*/ 374049 h 501020"/>
                                  <a:gd name="connsiteX32" fmla="*/ 25007 w 483479"/>
                                  <a:gd name="connsiteY32" fmla="*/ 351989 h 501020"/>
                                  <a:gd name="connsiteX33" fmla="*/ 15691 w 483479"/>
                                  <a:gd name="connsiteY33" fmla="*/ 328948 h 501020"/>
                                  <a:gd name="connsiteX34" fmla="*/ 8336 w 483479"/>
                                  <a:gd name="connsiteY34" fmla="*/ 305417 h 501020"/>
                                  <a:gd name="connsiteX35" fmla="*/ 3432 w 483479"/>
                                  <a:gd name="connsiteY35" fmla="*/ 281395 h 501020"/>
                                  <a:gd name="connsiteX36" fmla="*/ 490 w 483479"/>
                                  <a:gd name="connsiteY36" fmla="*/ 256883 h 501020"/>
                                  <a:gd name="connsiteX37" fmla="*/ 0 w 483479"/>
                                  <a:gd name="connsiteY37" fmla="*/ 232371 h 501020"/>
                                  <a:gd name="connsiteX38" fmla="*/ 1961 w 483479"/>
                                  <a:gd name="connsiteY38" fmla="*/ 207860 h 501020"/>
                                  <a:gd name="connsiteX39" fmla="*/ 6375 w 483479"/>
                                  <a:gd name="connsiteY39" fmla="*/ 183838 h 501020"/>
                                  <a:gd name="connsiteX40" fmla="*/ 12749 w 483479"/>
                                  <a:gd name="connsiteY40" fmla="*/ 160307 h 501020"/>
                                  <a:gd name="connsiteX41" fmla="*/ 21575 w 483479"/>
                                  <a:gd name="connsiteY41" fmla="*/ 137756 h 501020"/>
                                  <a:gd name="connsiteX42" fmla="*/ 32853 w 483479"/>
                                  <a:gd name="connsiteY42" fmla="*/ 115695 h 501020"/>
                                  <a:gd name="connsiteX43" fmla="*/ 45602 w 483479"/>
                                  <a:gd name="connsiteY43" fmla="*/ 95596 h 501020"/>
                                  <a:gd name="connsiteX44" fmla="*/ 60312 w 483479"/>
                                  <a:gd name="connsiteY44" fmla="*/ 76967 h 501020"/>
                                  <a:gd name="connsiteX45" fmla="*/ 76984 w 483479"/>
                                  <a:gd name="connsiteY45" fmla="*/ 60299 h 501020"/>
                                  <a:gd name="connsiteX46" fmla="*/ 95127 w 483479"/>
                                  <a:gd name="connsiteY46" fmla="*/ 45102 h 501020"/>
                                  <a:gd name="connsiteX47" fmla="*/ 114740 w 483479"/>
                                  <a:gd name="connsiteY47" fmla="*/ 31865 h 501020"/>
                                  <a:gd name="connsiteX48" fmla="*/ 135335 w 483479"/>
                                  <a:gd name="connsiteY48" fmla="*/ 21080 h 501020"/>
                                  <a:gd name="connsiteX49" fmla="*/ 156910 w 483479"/>
                                  <a:gd name="connsiteY49" fmla="*/ 12256 h 501020"/>
                                  <a:gd name="connsiteX50" fmla="*/ 179466 w 483479"/>
                                  <a:gd name="connsiteY50" fmla="*/ 5883 h 501020"/>
                                  <a:gd name="connsiteX51" fmla="*/ 202512 w 483479"/>
                                  <a:gd name="connsiteY51" fmla="*/ 1961 h 501020"/>
                                  <a:gd name="connsiteX52" fmla="*/ 226049 w 483479"/>
                                  <a:gd name="connsiteY52" fmla="*/ 0 h 501020"/>
                                  <a:gd name="connsiteX53" fmla="*/ 249585 w 483479"/>
                                  <a:gd name="connsiteY53" fmla="*/ 490 h 501020"/>
                                  <a:gd name="connsiteX54" fmla="*/ 273122 w 483479"/>
                                  <a:gd name="connsiteY54" fmla="*/ 3432 h 501020"/>
                                  <a:gd name="connsiteX55" fmla="*/ 296658 w 483479"/>
                                  <a:gd name="connsiteY55" fmla="*/ 8824 h 501020"/>
                                  <a:gd name="connsiteX56" fmla="*/ 319214 w 483479"/>
                                  <a:gd name="connsiteY56" fmla="*/ 16668 h 501020"/>
                                  <a:gd name="connsiteX57" fmla="*/ 341279 w 483479"/>
                                  <a:gd name="connsiteY57" fmla="*/ 26473 h 501020"/>
                                  <a:gd name="connsiteX58" fmla="*/ 362364 w 483479"/>
                                  <a:gd name="connsiteY58" fmla="*/ 38729 h 501020"/>
                                  <a:gd name="connsiteX59" fmla="*/ 382468 w 483479"/>
                                  <a:gd name="connsiteY59" fmla="*/ 52945 h 501020"/>
                                  <a:gd name="connsiteX60" fmla="*/ 401101 w 483479"/>
                                  <a:gd name="connsiteY60" fmla="*/ 69123 h 501020"/>
                                  <a:gd name="connsiteX61" fmla="*/ 418263 w 483479"/>
                                  <a:gd name="connsiteY61" fmla="*/ 86772 h 501020"/>
                                  <a:gd name="connsiteX62" fmla="*/ 433464 w 483479"/>
                                  <a:gd name="connsiteY62" fmla="*/ 106381 h 501020"/>
                                  <a:gd name="connsiteX63" fmla="*/ 447194 w 483479"/>
                                  <a:gd name="connsiteY63" fmla="*/ 126971 h 501020"/>
                                  <a:gd name="connsiteX64" fmla="*/ 458471 w 483479"/>
                                  <a:gd name="connsiteY64" fmla="*/ 149522 h 501020"/>
                                  <a:gd name="connsiteX65" fmla="*/ 458471 w 48347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1020">
                                    <a:moveTo>
                                      <a:pt x="458471" y="149522"/>
                                    </a:moveTo>
                                    <a:cubicBezTo>
                                      <a:pt x="461904" y="156875"/>
                                      <a:pt x="465336" y="164719"/>
                                      <a:pt x="467788" y="172563"/>
                                    </a:cubicBezTo>
                                    <a:cubicBezTo>
                                      <a:pt x="470730" y="180407"/>
                                      <a:pt x="473182" y="188250"/>
                                      <a:pt x="475143" y="196094"/>
                                    </a:cubicBezTo>
                                    <a:cubicBezTo>
                                      <a:pt x="477105" y="203938"/>
                                      <a:pt x="479066" y="212272"/>
                                      <a:pt x="480047" y="220116"/>
                                    </a:cubicBezTo>
                                    <a:cubicBezTo>
                                      <a:pt x="481518" y="228450"/>
                                      <a:pt x="482498" y="236293"/>
                                      <a:pt x="482989" y="244627"/>
                                    </a:cubicBezTo>
                                    <a:cubicBezTo>
                                      <a:pt x="483479" y="252961"/>
                                      <a:pt x="483479" y="260805"/>
                                      <a:pt x="483479" y="269139"/>
                                    </a:cubicBezTo>
                                    <a:cubicBezTo>
                                      <a:pt x="482989" y="277473"/>
                                      <a:pt x="482498" y="285317"/>
                                      <a:pt x="481518" y="293651"/>
                                    </a:cubicBezTo>
                                    <a:cubicBezTo>
                                      <a:pt x="480537" y="301495"/>
                                      <a:pt x="479066" y="309829"/>
                                      <a:pt x="477105" y="317672"/>
                                    </a:cubicBezTo>
                                    <a:cubicBezTo>
                                      <a:pt x="475143" y="325516"/>
                                      <a:pt x="473182" y="333360"/>
                                      <a:pt x="470730" y="341204"/>
                                    </a:cubicBezTo>
                                    <a:cubicBezTo>
                                      <a:pt x="468278" y="349047"/>
                                      <a:pt x="465336" y="356401"/>
                                      <a:pt x="461904" y="363754"/>
                                    </a:cubicBezTo>
                                    <a:cubicBezTo>
                                      <a:pt x="458471" y="371108"/>
                                      <a:pt x="455039" y="377971"/>
                                      <a:pt x="451116" y="385325"/>
                                    </a:cubicBezTo>
                                    <a:cubicBezTo>
                                      <a:pt x="447194" y="392188"/>
                                      <a:pt x="442780" y="399051"/>
                                      <a:pt x="438367" y="405424"/>
                                    </a:cubicBezTo>
                                    <a:cubicBezTo>
                                      <a:pt x="433954" y="411798"/>
                                      <a:pt x="429051" y="418171"/>
                                      <a:pt x="423657" y="424053"/>
                                    </a:cubicBezTo>
                                    <a:cubicBezTo>
                                      <a:pt x="418263" y="429936"/>
                                      <a:pt x="412870" y="435819"/>
                                      <a:pt x="406985" y="440721"/>
                                    </a:cubicBezTo>
                                    <a:cubicBezTo>
                                      <a:pt x="401101" y="446114"/>
                                      <a:pt x="395217" y="451016"/>
                                      <a:pt x="388843" y="455919"/>
                                    </a:cubicBezTo>
                                    <a:cubicBezTo>
                                      <a:pt x="382468" y="460821"/>
                                      <a:pt x="376094" y="465233"/>
                                      <a:pt x="369229" y="469155"/>
                                    </a:cubicBezTo>
                                    <a:cubicBezTo>
                                      <a:pt x="362364" y="473077"/>
                                      <a:pt x="355499" y="476999"/>
                                      <a:pt x="348635" y="479940"/>
                                    </a:cubicBezTo>
                                    <a:cubicBezTo>
                                      <a:pt x="341770" y="483372"/>
                                      <a:pt x="334415" y="486313"/>
                                      <a:pt x="327059" y="488764"/>
                                    </a:cubicBezTo>
                                    <a:cubicBezTo>
                                      <a:pt x="319704" y="491216"/>
                                      <a:pt x="312349" y="493667"/>
                                      <a:pt x="304504" y="495137"/>
                                    </a:cubicBezTo>
                                    <a:cubicBezTo>
                                      <a:pt x="296658" y="497098"/>
                                      <a:pt x="289303" y="498079"/>
                                      <a:pt x="281457" y="499059"/>
                                    </a:cubicBezTo>
                                    <a:cubicBezTo>
                                      <a:pt x="273612" y="500040"/>
                                      <a:pt x="265767" y="500530"/>
                                      <a:pt x="257921" y="501020"/>
                                    </a:cubicBezTo>
                                    <a:cubicBezTo>
                                      <a:pt x="250075" y="501020"/>
                                      <a:pt x="242230" y="501020"/>
                                      <a:pt x="234384" y="500530"/>
                                    </a:cubicBezTo>
                                    <a:cubicBezTo>
                                      <a:pt x="226539" y="500040"/>
                                      <a:pt x="218693" y="499059"/>
                                      <a:pt x="210848" y="497589"/>
                                    </a:cubicBezTo>
                                    <a:cubicBezTo>
                                      <a:pt x="203002" y="496118"/>
                                      <a:pt x="195157" y="494157"/>
                                      <a:pt x="187311" y="492196"/>
                                    </a:cubicBezTo>
                                    <a:cubicBezTo>
                                      <a:pt x="179466" y="489745"/>
                                      <a:pt x="172111" y="487294"/>
                                      <a:pt x="164756" y="484352"/>
                                    </a:cubicBezTo>
                                    <a:cubicBezTo>
                                      <a:pt x="157400" y="481411"/>
                                      <a:pt x="150045" y="477979"/>
                                      <a:pt x="142690" y="474548"/>
                                    </a:cubicBezTo>
                                    <a:cubicBezTo>
                                      <a:pt x="135335" y="470626"/>
                                      <a:pt x="128470" y="466704"/>
                                      <a:pt x="121605" y="462292"/>
                                    </a:cubicBezTo>
                                    <a:cubicBezTo>
                                      <a:pt x="114740" y="457880"/>
                                      <a:pt x="107876" y="452977"/>
                                      <a:pt x="101501" y="448075"/>
                                    </a:cubicBezTo>
                                    <a:cubicBezTo>
                                      <a:pt x="95127" y="443173"/>
                                      <a:pt x="88752" y="437780"/>
                                      <a:pt x="82868" y="431897"/>
                                    </a:cubicBezTo>
                                    <a:cubicBezTo>
                                      <a:pt x="76984" y="426014"/>
                                      <a:pt x="71100" y="420132"/>
                                      <a:pt x="65706" y="414249"/>
                                    </a:cubicBezTo>
                                    <a:cubicBezTo>
                                      <a:pt x="60312" y="407876"/>
                                      <a:pt x="55409" y="401503"/>
                                      <a:pt x="50505" y="394639"/>
                                    </a:cubicBezTo>
                                    <a:cubicBezTo>
                                      <a:pt x="45602" y="387776"/>
                                      <a:pt x="41189" y="380913"/>
                                      <a:pt x="36776" y="374049"/>
                                    </a:cubicBezTo>
                                    <a:cubicBezTo>
                                      <a:pt x="32363" y="366696"/>
                                      <a:pt x="28930" y="359342"/>
                                      <a:pt x="25007" y="351989"/>
                                    </a:cubicBezTo>
                                    <a:cubicBezTo>
                                      <a:pt x="21575" y="344635"/>
                                      <a:pt x="18143" y="336792"/>
                                      <a:pt x="15691" y="328948"/>
                                    </a:cubicBezTo>
                                    <a:cubicBezTo>
                                      <a:pt x="12749" y="321104"/>
                                      <a:pt x="10297" y="313260"/>
                                      <a:pt x="8336" y="305417"/>
                                    </a:cubicBezTo>
                                    <a:cubicBezTo>
                                      <a:pt x="6375" y="297573"/>
                                      <a:pt x="4413" y="289239"/>
                                      <a:pt x="3432" y="281395"/>
                                    </a:cubicBezTo>
                                    <a:cubicBezTo>
                                      <a:pt x="1961" y="273061"/>
                                      <a:pt x="981" y="265217"/>
                                      <a:pt x="490" y="256883"/>
                                    </a:cubicBezTo>
                                    <a:cubicBezTo>
                                      <a:pt x="0" y="248549"/>
                                      <a:pt x="0" y="240705"/>
                                      <a:pt x="0" y="232371"/>
                                    </a:cubicBezTo>
                                    <a:cubicBezTo>
                                      <a:pt x="490" y="224037"/>
                                      <a:pt x="981" y="216194"/>
                                      <a:pt x="1961" y="207860"/>
                                    </a:cubicBezTo>
                                    <a:cubicBezTo>
                                      <a:pt x="2942" y="200016"/>
                                      <a:pt x="4413" y="191682"/>
                                      <a:pt x="6375" y="183838"/>
                                    </a:cubicBezTo>
                                    <a:cubicBezTo>
                                      <a:pt x="8336" y="175994"/>
                                      <a:pt x="10297" y="168151"/>
                                      <a:pt x="12749" y="160307"/>
                                    </a:cubicBezTo>
                                    <a:cubicBezTo>
                                      <a:pt x="15201" y="152463"/>
                                      <a:pt x="18143" y="145110"/>
                                      <a:pt x="21575" y="137756"/>
                                    </a:cubicBezTo>
                                    <a:cubicBezTo>
                                      <a:pt x="25498" y="129422"/>
                                      <a:pt x="28930" y="122559"/>
                                      <a:pt x="32853" y="115695"/>
                                    </a:cubicBezTo>
                                    <a:cubicBezTo>
                                      <a:pt x="36776" y="108832"/>
                                      <a:pt x="41189" y="101969"/>
                                      <a:pt x="45602" y="95596"/>
                                    </a:cubicBezTo>
                                    <a:cubicBezTo>
                                      <a:pt x="50015" y="89223"/>
                                      <a:pt x="54918" y="82850"/>
                                      <a:pt x="60312" y="76967"/>
                                    </a:cubicBezTo>
                                    <a:cubicBezTo>
                                      <a:pt x="65706" y="71084"/>
                                      <a:pt x="71100" y="65201"/>
                                      <a:pt x="76984" y="60299"/>
                                    </a:cubicBezTo>
                                    <a:cubicBezTo>
                                      <a:pt x="82868" y="54906"/>
                                      <a:pt x="88752" y="50004"/>
                                      <a:pt x="95127" y="45102"/>
                                    </a:cubicBezTo>
                                    <a:cubicBezTo>
                                      <a:pt x="101501" y="40199"/>
                                      <a:pt x="107876" y="35787"/>
                                      <a:pt x="114740" y="31865"/>
                                    </a:cubicBezTo>
                                    <a:cubicBezTo>
                                      <a:pt x="121605" y="27943"/>
                                      <a:pt x="128470" y="24022"/>
                                      <a:pt x="135335" y="21080"/>
                                    </a:cubicBezTo>
                                    <a:cubicBezTo>
                                      <a:pt x="142200" y="17648"/>
                                      <a:pt x="149555" y="14707"/>
                                      <a:pt x="156910" y="12256"/>
                                    </a:cubicBezTo>
                                    <a:cubicBezTo>
                                      <a:pt x="164265" y="9805"/>
                                      <a:pt x="171620" y="7354"/>
                                      <a:pt x="179466" y="5883"/>
                                    </a:cubicBezTo>
                                    <a:cubicBezTo>
                                      <a:pt x="187311" y="3922"/>
                                      <a:pt x="194667" y="2941"/>
                                      <a:pt x="202512" y="1961"/>
                                    </a:cubicBezTo>
                                    <a:cubicBezTo>
                                      <a:pt x="210358" y="980"/>
                                      <a:pt x="218203" y="490"/>
                                      <a:pt x="226049" y="0"/>
                                    </a:cubicBezTo>
                                    <a:cubicBezTo>
                                      <a:pt x="233894" y="0"/>
                                      <a:pt x="241740" y="0"/>
                                      <a:pt x="249585" y="490"/>
                                    </a:cubicBezTo>
                                    <a:cubicBezTo>
                                      <a:pt x="257431" y="980"/>
                                      <a:pt x="265276" y="1961"/>
                                      <a:pt x="273122" y="3432"/>
                                    </a:cubicBezTo>
                                    <a:cubicBezTo>
                                      <a:pt x="281457" y="4902"/>
                                      <a:pt x="288813" y="6863"/>
                                      <a:pt x="296658" y="8824"/>
                                    </a:cubicBezTo>
                                    <a:cubicBezTo>
                                      <a:pt x="304504" y="11275"/>
                                      <a:pt x="311859" y="13727"/>
                                      <a:pt x="319214" y="16668"/>
                                    </a:cubicBezTo>
                                    <a:cubicBezTo>
                                      <a:pt x="326569" y="19609"/>
                                      <a:pt x="333924" y="23041"/>
                                      <a:pt x="34127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70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1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522"/>
                                    </a:cubicBezTo>
                                    <a:lnTo>
                                      <a:pt x="458471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Prostoročno: oblika 72"/>
                            <wps:cNvSpPr/>
                            <wps:spPr>
                              <a:xfrm>
                                <a:off x="2524903" y="5882"/>
                                <a:ext cx="264050" cy="274041"/>
                              </a:xfrm>
                              <a:custGeom>
                                <a:avLst/>
                                <a:gdLst>
                                  <a:gd name="connsiteX0" fmla="*/ 249953 w 264050"/>
                                  <a:gd name="connsiteY0" fmla="*/ 81869 h 274041"/>
                                  <a:gd name="connsiteX1" fmla="*/ 255347 w 264050"/>
                                  <a:gd name="connsiteY1" fmla="*/ 94615 h 274041"/>
                                  <a:gd name="connsiteX2" fmla="*/ 259269 w 264050"/>
                                  <a:gd name="connsiteY2" fmla="*/ 107361 h 274041"/>
                                  <a:gd name="connsiteX3" fmla="*/ 262211 w 264050"/>
                                  <a:gd name="connsiteY3" fmla="*/ 120598 h 274041"/>
                                  <a:gd name="connsiteX4" fmla="*/ 263682 w 264050"/>
                                  <a:gd name="connsiteY4" fmla="*/ 133834 h 274041"/>
                                  <a:gd name="connsiteX5" fmla="*/ 263682 w 264050"/>
                                  <a:gd name="connsiteY5" fmla="*/ 147071 h 274041"/>
                                  <a:gd name="connsiteX6" fmla="*/ 262702 w 264050"/>
                                  <a:gd name="connsiteY6" fmla="*/ 160307 h 274041"/>
                                  <a:gd name="connsiteX7" fmla="*/ 260250 w 264050"/>
                                  <a:gd name="connsiteY7" fmla="*/ 173543 h 274041"/>
                                  <a:gd name="connsiteX8" fmla="*/ 256818 w 264050"/>
                                  <a:gd name="connsiteY8" fmla="*/ 186289 h 274041"/>
                                  <a:gd name="connsiteX9" fmla="*/ 251914 w 264050"/>
                                  <a:gd name="connsiteY9" fmla="*/ 198545 h 274041"/>
                                  <a:gd name="connsiteX10" fmla="*/ 246030 w 264050"/>
                                  <a:gd name="connsiteY10" fmla="*/ 210311 h 274041"/>
                                  <a:gd name="connsiteX11" fmla="*/ 239165 w 264050"/>
                                  <a:gd name="connsiteY11" fmla="*/ 221096 h 274041"/>
                                  <a:gd name="connsiteX12" fmla="*/ 231320 w 264050"/>
                                  <a:gd name="connsiteY12" fmla="*/ 231391 h 274041"/>
                                  <a:gd name="connsiteX13" fmla="*/ 222493 w 264050"/>
                                  <a:gd name="connsiteY13" fmla="*/ 240705 h 274041"/>
                                  <a:gd name="connsiteX14" fmla="*/ 212687 w 264050"/>
                                  <a:gd name="connsiteY14" fmla="*/ 249039 h 274041"/>
                                  <a:gd name="connsiteX15" fmla="*/ 201899 w 264050"/>
                                  <a:gd name="connsiteY15" fmla="*/ 256393 h 274041"/>
                                  <a:gd name="connsiteX16" fmla="*/ 190621 w 264050"/>
                                  <a:gd name="connsiteY16" fmla="*/ 262276 h 274041"/>
                                  <a:gd name="connsiteX17" fmla="*/ 178853 w 264050"/>
                                  <a:gd name="connsiteY17" fmla="*/ 267178 h 274041"/>
                                  <a:gd name="connsiteX18" fmla="*/ 166594 w 264050"/>
                                  <a:gd name="connsiteY18" fmla="*/ 270610 h 274041"/>
                                  <a:gd name="connsiteX19" fmla="*/ 153845 w 264050"/>
                                  <a:gd name="connsiteY19" fmla="*/ 273061 h 274041"/>
                                  <a:gd name="connsiteX20" fmla="*/ 141096 w 264050"/>
                                  <a:gd name="connsiteY20" fmla="*/ 274041 h 274041"/>
                                  <a:gd name="connsiteX21" fmla="*/ 128347 w 264050"/>
                                  <a:gd name="connsiteY21" fmla="*/ 273551 h 274041"/>
                                  <a:gd name="connsiteX22" fmla="*/ 115598 w 264050"/>
                                  <a:gd name="connsiteY22" fmla="*/ 272081 h 274041"/>
                                  <a:gd name="connsiteX23" fmla="*/ 102850 w 264050"/>
                                  <a:gd name="connsiteY23" fmla="*/ 269139 h 274041"/>
                                  <a:gd name="connsiteX24" fmla="*/ 90591 w 264050"/>
                                  <a:gd name="connsiteY24" fmla="*/ 264727 h 274041"/>
                                  <a:gd name="connsiteX25" fmla="*/ 78332 w 264050"/>
                                  <a:gd name="connsiteY25" fmla="*/ 259334 h 274041"/>
                                  <a:gd name="connsiteX26" fmla="*/ 66564 w 264050"/>
                                  <a:gd name="connsiteY26" fmla="*/ 251981 h 274041"/>
                                  <a:gd name="connsiteX27" fmla="*/ 55777 w 264050"/>
                                  <a:gd name="connsiteY27" fmla="*/ 244137 h 274041"/>
                                  <a:gd name="connsiteX28" fmla="*/ 45479 w 264050"/>
                                  <a:gd name="connsiteY28" fmla="*/ 235313 h 274041"/>
                                  <a:gd name="connsiteX29" fmla="*/ 36163 w 264050"/>
                                  <a:gd name="connsiteY29" fmla="*/ 225508 h 274041"/>
                                  <a:gd name="connsiteX30" fmla="*/ 27827 w 264050"/>
                                  <a:gd name="connsiteY30" fmla="*/ 214723 h 274041"/>
                                  <a:gd name="connsiteX31" fmla="*/ 20472 w 264050"/>
                                  <a:gd name="connsiteY31" fmla="*/ 203448 h 274041"/>
                                  <a:gd name="connsiteX32" fmla="*/ 14097 w 264050"/>
                                  <a:gd name="connsiteY32" fmla="*/ 191682 h 274041"/>
                                  <a:gd name="connsiteX33" fmla="*/ 8703 w 264050"/>
                                  <a:gd name="connsiteY33" fmla="*/ 178936 h 274041"/>
                                  <a:gd name="connsiteX34" fmla="*/ 4781 w 264050"/>
                                  <a:gd name="connsiteY34" fmla="*/ 166190 h 274041"/>
                                  <a:gd name="connsiteX35" fmla="*/ 1839 w 264050"/>
                                  <a:gd name="connsiteY35" fmla="*/ 152953 h 274041"/>
                                  <a:gd name="connsiteX36" fmla="*/ 368 w 264050"/>
                                  <a:gd name="connsiteY36" fmla="*/ 139717 h 274041"/>
                                  <a:gd name="connsiteX37" fmla="*/ 368 w 264050"/>
                                  <a:gd name="connsiteY37" fmla="*/ 126481 h 274041"/>
                                  <a:gd name="connsiteX38" fmla="*/ 1348 w 264050"/>
                                  <a:gd name="connsiteY38" fmla="*/ 113244 h 274041"/>
                                  <a:gd name="connsiteX39" fmla="*/ 3800 w 264050"/>
                                  <a:gd name="connsiteY39" fmla="*/ 100008 h 274041"/>
                                  <a:gd name="connsiteX40" fmla="*/ 7232 w 264050"/>
                                  <a:gd name="connsiteY40" fmla="*/ 87262 h 274041"/>
                                  <a:gd name="connsiteX41" fmla="*/ 12136 w 264050"/>
                                  <a:gd name="connsiteY41" fmla="*/ 75006 h 274041"/>
                                  <a:gd name="connsiteX42" fmla="*/ 18020 w 264050"/>
                                  <a:gd name="connsiteY42" fmla="*/ 63240 h 274041"/>
                                  <a:gd name="connsiteX43" fmla="*/ 24885 w 264050"/>
                                  <a:gd name="connsiteY43" fmla="*/ 52455 h 274041"/>
                                  <a:gd name="connsiteX44" fmla="*/ 32730 w 264050"/>
                                  <a:gd name="connsiteY44" fmla="*/ 42160 h 274041"/>
                                  <a:gd name="connsiteX45" fmla="*/ 41557 w 264050"/>
                                  <a:gd name="connsiteY45" fmla="*/ 32846 h 274041"/>
                                  <a:gd name="connsiteX46" fmla="*/ 51364 w 264050"/>
                                  <a:gd name="connsiteY46" fmla="*/ 24512 h 274041"/>
                                  <a:gd name="connsiteX47" fmla="*/ 62151 w 264050"/>
                                  <a:gd name="connsiteY47" fmla="*/ 17158 h 274041"/>
                                  <a:gd name="connsiteX48" fmla="*/ 73919 w 264050"/>
                                  <a:gd name="connsiteY48" fmla="*/ 11766 h 274041"/>
                                  <a:gd name="connsiteX49" fmla="*/ 85688 w 264050"/>
                                  <a:gd name="connsiteY49" fmla="*/ 6863 h 274041"/>
                                  <a:gd name="connsiteX50" fmla="*/ 97946 w 264050"/>
                                  <a:gd name="connsiteY50" fmla="*/ 3432 h 274041"/>
                                  <a:gd name="connsiteX51" fmla="*/ 110695 w 264050"/>
                                  <a:gd name="connsiteY51" fmla="*/ 980 h 274041"/>
                                  <a:gd name="connsiteX52" fmla="*/ 123444 w 264050"/>
                                  <a:gd name="connsiteY52" fmla="*/ 0 h 274041"/>
                                  <a:gd name="connsiteX53" fmla="*/ 136193 w 264050"/>
                                  <a:gd name="connsiteY53" fmla="*/ 490 h 274041"/>
                                  <a:gd name="connsiteX54" fmla="*/ 148942 w 264050"/>
                                  <a:gd name="connsiteY54" fmla="*/ 1961 h 274041"/>
                                  <a:gd name="connsiteX55" fmla="*/ 161691 w 264050"/>
                                  <a:gd name="connsiteY55" fmla="*/ 4902 h 274041"/>
                                  <a:gd name="connsiteX56" fmla="*/ 173949 w 264050"/>
                                  <a:gd name="connsiteY56" fmla="*/ 9314 h 274041"/>
                                  <a:gd name="connsiteX57" fmla="*/ 186208 w 264050"/>
                                  <a:gd name="connsiteY57" fmla="*/ 14707 h 274041"/>
                                  <a:gd name="connsiteX58" fmla="*/ 197486 w 264050"/>
                                  <a:gd name="connsiteY58" fmla="*/ 21570 h 274041"/>
                                  <a:gd name="connsiteX59" fmla="*/ 208274 w 264050"/>
                                  <a:gd name="connsiteY59" fmla="*/ 29414 h 274041"/>
                                  <a:gd name="connsiteX60" fmla="*/ 218571 w 264050"/>
                                  <a:gd name="connsiteY60" fmla="*/ 38238 h 274041"/>
                                  <a:gd name="connsiteX61" fmla="*/ 227887 w 264050"/>
                                  <a:gd name="connsiteY61" fmla="*/ 48043 h 274041"/>
                                  <a:gd name="connsiteX62" fmla="*/ 236223 w 264050"/>
                                  <a:gd name="connsiteY62" fmla="*/ 58828 h 274041"/>
                                  <a:gd name="connsiteX63" fmla="*/ 243578 w 264050"/>
                                  <a:gd name="connsiteY63" fmla="*/ 70104 h 274041"/>
                                  <a:gd name="connsiteX64" fmla="*/ 249953 w 264050"/>
                                  <a:gd name="connsiteY64" fmla="*/ 81869 h 274041"/>
                                  <a:gd name="connsiteX65" fmla="*/ 249953 w 264050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050" h="274041">
                                    <a:moveTo>
                                      <a:pt x="249953" y="81869"/>
                                    </a:moveTo>
                                    <a:cubicBezTo>
                                      <a:pt x="251914" y="85791"/>
                                      <a:pt x="253385" y="90203"/>
                                      <a:pt x="255347" y="94615"/>
                                    </a:cubicBezTo>
                                    <a:cubicBezTo>
                                      <a:pt x="256818" y="99028"/>
                                      <a:pt x="258289" y="102949"/>
                                      <a:pt x="259269" y="107361"/>
                                    </a:cubicBezTo>
                                    <a:cubicBezTo>
                                      <a:pt x="260250" y="111774"/>
                                      <a:pt x="261231" y="116186"/>
                                      <a:pt x="262211" y="120598"/>
                                    </a:cubicBezTo>
                                    <a:cubicBezTo>
                                      <a:pt x="262702" y="125010"/>
                                      <a:pt x="263192" y="129422"/>
                                      <a:pt x="263682" y="133834"/>
                                    </a:cubicBezTo>
                                    <a:cubicBezTo>
                                      <a:pt x="264173" y="138246"/>
                                      <a:pt x="264173" y="142658"/>
                                      <a:pt x="263682" y="147071"/>
                                    </a:cubicBezTo>
                                    <a:cubicBezTo>
                                      <a:pt x="263682" y="151483"/>
                                      <a:pt x="263192" y="155895"/>
                                      <a:pt x="262702" y="160307"/>
                                    </a:cubicBezTo>
                                    <a:cubicBezTo>
                                      <a:pt x="262211" y="164719"/>
                                      <a:pt x="261231" y="169131"/>
                                      <a:pt x="260250" y="173543"/>
                                    </a:cubicBezTo>
                                    <a:cubicBezTo>
                                      <a:pt x="259269" y="177955"/>
                                      <a:pt x="258289" y="181877"/>
                                      <a:pt x="256818" y="186289"/>
                                    </a:cubicBezTo>
                                    <a:cubicBezTo>
                                      <a:pt x="255347" y="190701"/>
                                      <a:pt x="253875" y="194623"/>
                                      <a:pt x="251914" y="198545"/>
                                    </a:cubicBezTo>
                                    <a:cubicBezTo>
                                      <a:pt x="249953" y="202467"/>
                                      <a:pt x="247991" y="206389"/>
                                      <a:pt x="246030" y="210311"/>
                                    </a:cubicBezTo>
                                    <a:cubicBezTo>
                                      <a:pt x="244069" y="214233"/>
                                      <a:pt x="241617" y="217664"/>
                                      <a:pt x="239165" y="221096"/>
                                    </a:cubicBezTo>
                                    <a:cubicBezTo>
                                      <a:pt x="236713" y="224528"/>
                                      <a:pt x="233771" y="227959"/>
                                      <a:pt x="231320" y="231391"/>
                                    </a:cubicBezTo>
                                    <a:cubicBezTo>
                                      <a:pt x="228378" y="234823"/>
                                      <a:pt x="225436" y="237764"/>
                                      <a:pt x="222493" y="240705"/>
                                    </a:cubicBezTo>
                                    <a:cubicBezTo>
                                      <a:pt x="219551" y="243647"/>
                                      <a:pt x="216119" y="246588"/>
                                      <a:pt x="212687" y="249039"/>
                                    </a:cubicBezTo>
                                    <a:cubicBezTo>
                                      <a:pt x="209254" y="251491"/>
                                      <a:pt x="205822" y="253942"/>
                                      <a:pt x="201899" y="25639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672" y="271590"/>
                                      <a:pt x="158259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09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7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8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6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3919" y="256883"/>
                                      <a:pt x="69996" y="254432"/>
                                      <a:pt x="66564" y="251981"/>
                                    </a:cubicBezTo>
                                    <a:cubicBezTo>
                                      <a:pt x="62641" y="249530"/>
                                      <a:pt x="59209" y="247079"/>
                                      <a:pt x="55777" y="244137"/>
                                    </a:cubicBezTo>
                                    <a:cubicBezTo>
                                      <a:pt x="52344" y="241196"/>
                                      <a:pt x="48912" y="238254"/>
                                      <a:pt x="45479" y="235313"/>
                                    </a:cubicBezTo>
                                    <a:cubicBezTo>
                                      <a:pt x="42047" y="232371"/>
                                      <a:pt x="39105" y="228940"/>
                                      <a:pt x="36163" y="225508"/>
                                    </a:cubicBezTo>
                                    <a:cubicBezTo>
                                      <a:pt x="33221" y="222077"/>
                                      <a:pt x="30279" y="218645"/>
                                      <a:pt x="27827" y="214723"/>
                                    </a:cubicBezTo>
                                    <a:cubicBezTo>
                                      <a:pt x="25375" y="211291"/>
                                      <a:pt x="22923" y="207369"/>
                                      <a:pt x="20472" y="203448"/>
                                    </a:cubicBezTo>
                                    <a:cubicBezTo>
                                      <a:pt x="18020" y="199526"/>
                                      <a:pt x="16059" y="195604"/>
                                      <a:pt x="14097" y="191682"/>
                                    </a:cubicBezTo>
                                    <a:cubicBezTo>
                                      <a:pt x="12136" y="187760"/>
                                      <a:pt x="10665" y="183348"/>
                                      <a:pt x="8703" y="178936"/>
                                    </a:cubicBezTo>
                                    <a:cubicBezTo>
                                      <a:pt x="7232" y="174524"/>
                                      <a:pt x="5762" y="170602"/>
                                      <a:pt x="4781" y="166190"/>
                                    </a:cubicBezTo>
                                    <a:cubicBezTo>
                                      <a:pt x="3800" y="161778"/>
                                      <a:pt x="2819" y="157365"/>
                                      <a:pt x="1839" y="152953"/>
                                    </a:cubicBezTo>
                                    <a:cubicBezTo>
                                      <a:pt x="1348" y="148541"/>
                                      <a:pt x="858" y="144129"/>
                                      <a:pt x="368" y="139717"/>
                                    </a:cubicBezTo>
                                    <a:cubicBezTo>
                                      <a:pt x="-123" y="135305"/>
                                      <a:pt x="-123" y="130893"/>
                                      <a:pt x="368" y="126481"/>
                                    </a:cubicBezTo>
                                    <a:cubicBezTo>
                                      <a:pt x="368" y="122069"/>
                                      <a:pt x="858" y="117656"/>
                                      <a:pt x="1348" y="113244"/>
                                    </a:cubicBezTo>
                                    <a:cubicBezTo>
                                      <a:pt x="1839" y="108832"/>
                                      <a:pt x="2819" y="104420"/>
                                      <a:pt x="3800" y="100008"/>
                                    </a:cubicBezTo>
                                    <a:cubicBezTo>
                                      <a:pt x="4781" y="95596"/>
                                      <a:pt x="5762" y="91674"/>
                                      <a:pt x="7232" y="87262"/>
                                    </a:cubicBezTo>
                                    <a:cubicBezTo>
                                      <a:pt x="8703" y="82850"/>
                                      <a:pt x="10175" y="78928"/>
                                      <a:pt x="12136" y="75006"/>
                                    </a:cubicBezTo>
                                    <a:cubicBezTo>
                                      <a:pt x="14097" y="71084"/>
                                      <a:pt x="16059" y="67162"/>
                                      <a:pt x="18020" y="63240"/>
                                    </a:cubicBezTo>
                                    <a:cubicBezTo>
                                      <a:pt x="19982" y="59809"/>
                                      <a:pt x="22433" y="55887"/>
                                      <a:pt x="24885" y="52455"/>
                                    </a:cubicBezTo>
                                    <a:cubicBezTo>
                                      <a:pt x="27337" y="49024"/>
                                      <a:pt x="30279" y="45592"/>
                                      <a:pt x="32730" y="42160"/>
                                    </a:cubicBezTo>
                                    <a:cubicBezTo>
                                      <a:pt x="35673" y="38729"/>
                                      <a:pt x="38614" y="35787"/>
                                      <a:pt x="41557" y="32846"/>
                                    </a:cubicBezTo>
                                    <a:cubicBezTo>
                                      <a:pt x="44499" y="29904"/>
                                      <a:pt x="47931" y="26963"/>
                                      <a:pt x="51364" y="24512"/>
                                    </a:cubicBezTo>
                                    <a:cubicBezTo>
                                      <a:pt x="54796" y="22061"/>
                                      <a:pt x="58228" y="19609"/>
                                      <a:pt x="62151" y="17158"/>
                                    </a:cubicBezTo>
                                    <a:cubicBezTo>
                                      <a:pt x="66074" y="15688"/>
                                      <a:pt x="69996" y="13727"/>
                                      <a:pt x="73919" y="11766"/>
                                    </a:cubicBezTo>
                                    <a:cubicBezTo>
                                      <a:pt x="77842" y="9805"/>
                                      <a:pt x="81765" y="8334"/>
                                      <a:pt x="85688" y="6863"/>
                                    </a:cubicBezTo>
                                    <a:cubicBezTo>
                                      <a:pt x="89610" y="5393"/>
                                      <a:pt x="94023" y="4412"/>
                                      <a:pt x="97946" y="3432"/>
                                    </a:cubicBezTo>
                                    <a:cubicBezTo>
                                      <a:pt x="101869" y="2451"/>
                                      <a:pt x="106282" y="1471"/>
                                      <a:pt x="110695" y="980"/>
                                    </a:cubicBezTo>
                                    <a:cubicBezTo>
                                      <a:pt x="115108" y="490"/>
                                      <a:pt x="119031" y="0"/>
                                      <a:pt x="123444" y="0"/>
                                    </a:cubicBezTo>
                                    <a:cubicBezTo>
                                      <a:pt x="127857" y="0"/>
                                      <a:pt x="132270" y="0"/>
                                      <a:pt x="136193" y="490"/>
                                    </a:cubicBezTo>
                                    <a:cubicBezTo>
                                      <a:pt x="140606" y="980"/>
                                      <a:pt x="145019" y="1471"/>
                                      <a:pt x="148942" y="1961"/>
                                    </a:cubicBezTo>
                                    <a:cubicBezTo>
                                      <a:pt x="153355" y="2941"/>
                                      <a:pt x="157278" y="3922"/>
                                      <a:pt x="161691" y="4902"/>
                                    </a:cubicBezTo>
                                    <a:cubicBezTo>
                                      <a:pt x="166104" y="5883"/>
                                      <a:pt x="170027" y="7354"/>
                                      <a:pt x="173949" y="9314"/>
                                    </a:cubicBezTo>
                                    <a:cubicBezTo>
                                      <a:pt x="177872" y="10785"/>
                                      <a:pt x="182285" y="12746"/>
                                      <a:pt x="186208" y="14707"/>
                                    </a:cubicBezTo>
                                    <a:cubicBezTo>
                                      <a:pt x="190131" y="16668"/>
                                      <a:pt x="194054" y="19119"/>
                                      <a:pt x="197486" y="21570"/>
                                    </a:cubicBezTo>
                                    <a:cubicBezTo>
                                      <a:pt x="201409" y="24022"/>
                                      <a:pt x="204841" y="26473"/>
                                      <a:pt x="208274" y="29414"/>
                                    </a:cubicBezTo>
                                    <a:cubicBezTo>
                                      <a:pt x="211706" y="32356"/>
                                      <a:pt x="215138" y="35297"/>
                                      <a:pt x="218571" y="38238"/>
                                    </a:cubicBezTo>
                                    <a:cubicBezTo>
                                      <a:pt x="222003" y="41180"/>
                                      <a:pt x="224945" y="44611"/>
                                      <a:pt x="227887" y="48043"/>
                                    </a:cubicBezTo>
                                    <a:cubicBezTo>
                                      <a:pt x="230829" y="51475"/>
                                      <a:pt x="233771" y="54906"/>
                                      <a:pt x="236223" y="58828"/>
                                    </a:cubicBezTo>
                                    <a:cubicBezTo>
                                      <a:pt x="238675" y="62260"/>
                                      <a:pt x="241127" y="66182"/>
                                      <a:pt x="243578" y="70104"/>
                                    </a:cubicBezTo>
                                    <a:cubicBezTo>
                                      <a:pt x="246030" y="74026"/>
                                      <a:pt x="248482" y="77947"/>
                                      <a:pt x="249953" y="81869"/>
                                    </a:cubicBezTo>
                                    <a:lnTo>
                                      <a:pt x="249953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Prostoročno: oblika 73"/>
                            <wps:cNvSpPr/>
                            <wps:spPr>
                              <a:xfrm>
                                <a:off x="2524903" y="5882"/>
                                <a:ext cx="264050" cy="274041"/>
                              </a:xfrm>
                              <a:custGeom>
                                <a:avLst/>
                                <a:gdLst>
                                  <a:gd name="connsiteX0" fmla="*/ 249953 w 264050"/>
                                  <a:gd name="connsiteY0" fmla="*/ 81869 h 274041"/>
                                  <a:gd name="connsiteX1" fmla="*/ 255347 w 264050"/>
                                  <a:gd name="connsiteY1" fmla="*/ 94615 h 274041"/>
                                  <a:gd name="connsiteX2" fmla="*/ 259269 w 264050"/>
                                  <a:gd name="connsiteY2" fmla="*/ 107361 h 274041"/>
                                  <a:gd name="connsiteX3" fmla="*/ 262211 w 264050"/>
                                  <a:gd name="connsiteY3" fmla="*/ 120598 h 274041"/>
                                  <a:gd name="connsiteX4" fmla="*/ 263682 w 264050"/>
                                  <a:gd name="connsiteY4" fmla="*/ 133834 h 274041"/>
                                  <a:gd name="connsiteX5" fmla="*/ 263682 w 264050"/>
                                  <a:gd name="connsiteY5" fmla="*/ 147071 h 274041"/>
                                  <a:gd name="connsiteX6" fmla="*/ 262702 w 264050"/>
                                  <a:gd name="connsiteY6" fmla="*/ 160307 h 274041"/>
                                  <a:gd name="connsiteX7" fmla="*/ 260250 w 264050"/>
                                  <a:gd name="connsiteY7" fmla="*/ 173543 h 274041"/>
                                  <a:gd name="connsiteX8" fmla="*/ 256818 w 264050"/>
                                  <a:gd name="connsiteY8" fmla="*/ 186289 h 274041"/>
                                  <a:gd name="connsiteX9" fmla="*/ 251914 w 264050"/>
                                  <a:gd name="connsiteY9" fmla="*/ 198545 h 274041"/>
                                  <a:gd name="connsiteX10" fmla="*/ 246030 w 264050"/>
                                  <a:gd name="connsiteY10" fmla="*/ 210311 h 274041"/>
                                  <a:gd name="connsiteX11" fmla="*/ 239165 w 264050"/>
                                  <a:gd name="connsiteY11" fmla="*/ 221096 h 274041"/>
                                  <a:gd name="connsiteX12" fmla="*/ 231320 w 264050"/>
                                  <a:gd name="connsiteY12" fmla="*/ 231391 h 274041"/>
                                  <a:gd name="connsiteX13" fmla="*/ 222493 w 264050"/>
                                  <a:gd name="connsiteY13" fmla="*/ 240705 h 274041"/>
                                  <a:gd name="connsiteX14" fmla="*/ 212687 w 264050"/>
                                  <a:gd name="connsiteY14" fmla="*/ 249039 h 274041"/>
                                  <a:gd name="connsiteX15" fmla="*/ 201899 w 264050"/>
                                  <a:gd name="connsiteY15" fmla="*/ 256393 h 274041"/>
                                  <a:gd name="connsiteX16" fmla="*/ 190621 w 264050"/>
                                  <a:gd name="connsiteY16" fmla="*/ 262276 h 274041"/>
                                  <a:gd name="connsiteX17" fmla="*/ 178853 w 264050"/>
                                  <a:gd name="connsiteY17" fmla="*/ 267178 h 274041"/>
                                  <a:gd name="connsiteX18" fmla="*/ 166594 w 264050"/>
                                  <a:gd name="connsiteY18" fmla="*/ 270610 h 274041"/>
                                  <a:gd name="connsiteX19" fmla="*/ 153845 w 264050"/>
                                  <a:gd name="connsiteY19" fmla="*/ 273061 h 274041"/>
                                  <a:gd name="connsiteX20" fmla="*/ 141096 w 264050"/>
                                  <a:gd name="connsiteY20" fmla="*/ 274041 h 274041"/>
                                  <a:gd name="connsiteX21" fmla="*/ 128347 w 264050"/>
                                  <a:gd name="connsiteY21" fmla="*/ 273551 h 274041"/>
                                  <a:gd name="connsiteX22" fmla="*/ 115598 w 264050"/>
                                  <a:gd name="connsiteY22" fmla="*/ 272081 h 274041"/>
                                  <a:gd name="connsiteX23" fmla="*/ 102850 w 264050"/>
                                  <a:gd name="connsiteY23" fmla="*/ 269139 h 274041"/>
                                  <a:gd name="connsiteX24" fmla="*/ 90591 w 264050"/>
                                  <a:gd name="connsiteY24" fmla="*/ 264727 h 274041"/>
                                  <a:gd name="connsiteX25" fmla="*/ 78332 w 264050"/>
                                  <a:gd name="connsiteY25" fmla="*/ 259334 h 274041"/>
                                  <a:gd name="connsiteX26" fmla="*/ 66564 w 264050"/>
                                  <a:gd name="connsiteY26" fmla="*/ 251981 h 274041"/>
                                  <a:gd name="connsiteX27" fmla="*/ 55777 w 264050"/>
                                  <a:gd name="connsiteY27" fmla="*/ 244137 h 274041"/>
                                  <a:gd name="connsiteX28" fmla="*/ 45479 w 264050"/>
                                  <a:gd name="connsiteY28" fmla="*/ 235313 h 274041"/>
                                  <a:gd name="connsiteX29" fmla="*/ 36163 w 264050"/>
                                  <a:gd name="connsiteY29" fmla="*/ 225508 h 274041"/>
                                  <a:gd name="connsiteX30" fmla="*/ 27827 w 264050"/>
                                  <a:gd name="connsiteY30" fmla="*/ 214723 h 274041"/>
                                  <a:gd name="connsiteX31" fmla="*/ 20472 w 264050"/>
                                  <a:gd name="connsiteY31" fmla="*/ 203448 h 274041"/>
                                  <a:gd name="connsiteX32" fmla="*/ 14097 w 264050"/>
                                  <a:gd name="connsiteY32" fmla="*/ 191682 h 274041"/>
                                  <a:gd name="connsiteX33" fmla="*/ 8703 w 264050"/>
                                  <a:gd name="connsiteY33" fmla="*/ 178936 h 274041"/>
                                  <a:gd name="connsiteX34" fmla="*/ 4781 w 264050"/>
                                  <a:gd name="connsiteY34" fmla="*/ 166190 h 274041"/>
                                  <a:gd name="connsiteX35" fmla="*/ 1839 w 264050"/>
                                  <a:gd name="connsiteY35" fmla="*/ 152953 h 274041"/>
                                  <a:gd name="connsiteX36" fmla="*/ 368 w 264050"/>
                                  <a:gd name="connsiteY36" fmla="*/ 139717 h 274041"/>
                                  <a:gd name="connsiteX37" fmla="*/ 368 w 264050"/>
                                  <a:gd name="connsiteY37" fmla="*/ 126481 h 274041"/>
                                  <a:gd name="connsiteX38" fmla="*/ 1348 w 264050"/>
                                  <a:gd name="connsiteY38" fmla="*/ 113244 h 274041"/>
                                  <a:gd name="connsiteX39" fmla="*/ 3800 w 264050"/>
                                  <a:gd name="connsiteY39" fmla="*/ 100008 h 274041"/>
                                  <a:gd name="connsiteX40" fmla="*/ 7232 w 264050"/>
                                  <a:gd name="connsiteY40" fmla="*/ 87262 h 274041"/>
                                  <a:gd name="connsiteX41" fmla="*/ 12136 w 264050"/>
                                  <a:gd name="connsiteY41" fmla="*/ 75006 h 274041"/>
                                  <a:gd name="connsiteX42" fmla="*/ 18020 w 264050"/>
                                  <a:gd name="connsiteY42" fmla="*/ 63240 h 274041"/>
                                  <a:gd name="connsiteX43" fmla="*/ 24885 w 264050"/>
                                  <a:gd name="connsiteY43" fmla="*/ 52455 h 274041"/>
                                  <a:gd name="connsiteX44" fmla="*/ 32730 w 264050"/>
                                  <a:gd name="connsiteY44" fmla="*/ 42160 h 274041"/>
                                  <a:gd name="connsiteX45" fmla="*/ 41557 w 264050"/>
                                  <a:gd name="connsiteY45" fmla="*/ 32846 h 274041"/>
                                  <a:gd name="connsiteX46" fmla="*/ 51364 w 264050"/>
                                  <a:gd name="connsiteY46" fmla="*/ 24512 h 274041"/>
                                  <a:gd name="connsiteX47" fmla="*/ 62151 w 264050"/>
                                  <a:gd name="connsiteY47" fmla="*/ 17158 h 274041"/>
                                  <a:gd name="connsiteX48" fmla="*/ 73919 w 264050"/>
                                  <a:gd name="connsiteY48" fmla="*/ 11766 h 274041"/>
                                  <a:gd name="connsiteX49" fmla="*/ 85688 w 264050"/>
                                  <a:gd name="connsiteY49" fmla="*/ 6863 h 274041"/>
                                  <a:gd name="connsiteX50" fmla="*/ 97946 w 264050"/>
                                  <a:gd name="connsiteY50" fmla="*/ 3432 h 274041"/>
                                  <a:gd name="connsiteX51" fmla="*/ 110695 w 264050"/>
                                  <a:gd name="connsiteY51" fmla="*/ 980 h 274041"/>
                                  <a:gd name="connsiteX52" fmla="*/ 123444 w 264050"/>
                                  <a:gd name="connsiteY52" fmla="*/ 0 h 274041"/>
                                  <a:gd name="connsiteX53" fmla="*/ 136193 w 264050"/>
                                  <a:gd name="connsiteY53" fmla="*/ 490 h 274041"/>
                                  <a:gd name="connsiteX54" fmla="*/ 148942 w 264050"/>
                                  <a:gd name="connsiteY54" fmla="*/ 1961 h 274041"/>
                                  <a:gd name="connsiteX55" fmla="*/ 161691 w 264050"/>
                                  <a:gd name="connsiteY55" fmla="*/ 4902 h 274041"/>
                                  <a:gd name="connsiteX56" fmla="*/ 173949 w 264050"/>
                                  <a:gd name="connsiteY56" fmla="*/ 9314 h 274041"/>
                                  <a:gd name="connsiteX57" fmla="*/ 186208 w 264050"/>
                                  <a:gd name="connsiteY57" fmla="*/ 14707 h 274041"/>
                                  <a:gd name="connsiteX58" fmla="*/ 197486 w 264050"/>
                                  <a:gd name="connsiteY58" fmla="*/ 21570 h 274041"/>
                                  <a:gd name="connsiteX59" fmla="*/ 208274 w 264050"/>
                                  <a:gd name="connsiteY59" fmla="*/ 29414 h 274041"/>
                                  <a:gd name="connsiteX60" fmla="*/ 218571 w 264050"/>
                                  <a:gd name="connsiteY60" fmla="*/ 38238 h 274041"/>
                                  <a:gd name="connsiteX61" fmla="*/ 227887 w 264050"/>
                                  <a:gd name="connsiteY61" fmla="*/ 48043 h 274041"/>
                                  <a:gd name="connsiteX62" fmla="*/ 236223 w 264050"/>
                                  <a:gd name="connsiteY62" fmla="*/ 58828 h 274041"/>
                                  <a:gd name="connsiteX63" fmla="*/ 243578 w 264050"/>
                                  <a:gd name="connsiteY63" fmla="*/ 70104 h 274041"/>
                                  <a:gd name="connsiteX64" fmla="*/ 249953 w 264050"/>
                                  <a:gd name="connsiteY64" fmla="*/ 81869 h 274041"/>
                                  <a:gd name="connsiteX65" fmla="*/ 249953 w 264050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4050" h="274041">
                                    <a:moveTo>
                                      <a:pt x="249953" y="81869"/>
                                    </a:moveTo>
                                    <a:cubicBezTo>
                                      <a:pt x="251914" y="85791"/>
                                      <a:pt x="253385" y="90203"/>
                                      <a:pt x="255347" y="94615"/>
                                    </a:cubicBezTo>
                                    <a:cubicBezTo>
                                      <a:pt x="256818" y="99028"/>
                                      <a:pt x="258289" y="102949"/>
                                      <a:pt x="259269" y="107361"/>
                                    </a:cubicBezTo>
                                    <a:cubicBezTo>
                                      <a:pt x="260250" y="111774"/>
                                      <a:pt x="261231" y="116186"/>
                                      <a:pt x="262211" y="120598"/>
                                    </a:cubicBezTo>
                                    <a:cubicBezTo>
                                      <a:pt x="262702" y="125010"/>
                                      <a:pt x="263192" y="129422"/>
                                      <a:pt x="263682" y="133834"/>
                                    </a:cubicBezTo>
                                    <a:cubicBezTo>
                                      <a:pt x="264173" y="138246"/>
                                      <a:pt x="264173" y="142658"/>
                                      <a:pt x="263682" y="147071"/>
                                    </a:cubicBezTo>
                                    <a:cubicBezTo>
                                      <a:pt x="263682" y="151483"/>
                                      <a:pt x="263192" y="155895"/>
                                      <a:pt x="262702" y="160307"/>
                                    </a:cubicBezTo>
                                    <a:cubicBezTo>
                                      <a:pt x="262211" y="164719"/>
                                      <a:pt x="261231" y="169131"/>
                                      <a:pt x="260250" y="173543"/>
                                    </a:cubicBezTo>
                                    <a:cubicBezTo>
                                      <a:pt x="259269" y="177955"/>
                                      <a:pt x="258289" y="181877"/>
                                      <a:pt x="256818" y="186289"/>
                                    </a:cubicBezTo>
                                    <a:cubicBezTo>
                                      <a:pt x="255347" y="190701"/>
                                      <a:pt x="253875" y="194623"/>
                                      <a:pt x="251914" y="198545"/>
                                    </a:cubicBezTo>
                                    <a:cubicBezTo>
                                      <a:pt x="249953" y="202467"/>
                                      <a:pt x="247991" y="206389"/>
                                      <a:pt x="246030" y="210311"/>
                                    </a:cubicBezTo>
                                    <a:cubicBezTo>
                                      <a:pt x="244069" y="214233"/>
                                      <a:pt x="241617" y="217664"/>
                                      <a:pt x="239165" y="221096"/>
                                    </a:cubicBezTo>
                                    <a:cubicBezTo>
                                      <a:pt x="236713" y="224528"/>
                                      <a:pt x="233771" y="227959"/>
                                      <a:pt x="231320" y="231391"/>
                                    </a:cubicBezTo>
                                    <a:cubicBezTo>
                                      <a:pt x="228378" y="234823"/>
                                      <a:pt x="225436" y="237764"/>
                                      <a:pt x="222493" y="240705"/>
                                    </a:cubicBezTo>
                                    <a:cubicBezTo>
                                      <a:pt x="219551" y="243647"/>
                                      <a:pt x="216119" y="246588"/>
                                      <a:pt x="212687" y="249039"/>
                                    </a:cubicBezTo>
                                    <a:cubicBezTo>
                                      <a:pt x="209254" y="251491"/>
                                      <a:pt x="205822" y="253942"/>
                                      <a:pt x="201899" y="256393"/>
                                    </a:cubicBezTo>
                                    <a:cubicBezTo>
                                      <a:pt x="198467" y="258354"/>
                                      <a:pt x="194544" y="260805"/>
                                      <a:pt x="190621" y="262276"/>
                                    </a:cubicBezTo>
                                    <a:cubicBezTo>
                                      <a:pt x="186698" y="264237"/>
                                      <a:pt x="182776" y="265707"/>
                                      <a:pt x="178853" y="267178"/>
                                    </a:cubicBezTo>
                                    <a:cubicBezTo>
                                      <a:pt x="174930" y="268649"/>
                                      <a:pt x="170517" y="269629"/>
                                      <a:pt x="166594" y="270610"/>
                                    </a:cubicBezTo>
                                    <a:cubicBezTo>
                                      <a:pt x="162672" y="271590"/>
                                      <a:pt x="158259" y="272571"/>
                                      <a:pt x="153845" y="273061"/>
                                    </a:cubicBezTo>
                                    <a:cubicBezTo>
                                      <a:pt x="149432" y="273551"/>
                                      <a:pt x="145509" y="274041"/>
                                      <a:pt x="141096" y="274041"/>
                                    </a:cubicBezTo>
                                    <a:cubicBezTo>
                                      <a:pt x="136683" y="274041"/>
                                      <a:pt x="132270" y="274041"/>
                                      <a:pt x="128347" y="273551"/>
                                    </a:cubicBezTo>
                                    <a:cubicBezTo>
                                      <a:pt x="123934" y="273061"/>
                                      <a:pt x="119521" y="272571"/>
                                      <a:pt x="115598" y="272081"/>
                                    </a:cubicBezTo>
                                    <a:cubicBezTo>
                                      <a:pt x="111185" y="271100"/>
                                      <a:pt x="107263" y="270120"/>
                                      <a:pt x="102850" y="269139"/>
                                    </a:cubicBezTo>
                                    <a:cubicBezTo>
                                      <a:pt x="98436" y="268159"/>
                                      <a:pt x="94514" y="266688"/>
                                      <a:pt x="90591" y="264727"/>
                                    </a:cubicBezTo>
                                    <a:cubicBezTo>
                                      <a:pt x="86668" y="263256"/>
                                      <a:pt x="82255" y="261295"/>
                                      <a:pt x="78332" y="259334"/>
                                    </a:cubicBezTo>
                                    <a:cubicBezTo>
                                      <a:pt x="73919" y="256883"/>
                                      <a:pt x="69996" y="254432"/>
                                      <a:pt x="66564" y="251981"/>
                                    </a:cubicBezTo>
                                    <a:cubicBezTo>
                                      <a:pt x="62641" y="249530"/>
                                      <a:pt x="59209" y="247079"/>
                                      <a:pt x="55777" y="244137"/>
                                    </a:cubicBezTo>
                                    <a:cubicBezTo>
                                      <a:pt x="52344" y="241196"/>
                                      <a:pt x="48912" y="238254"/>
                                      <a:pt x="45479" y="235313"/>
                                    </a:cubicBezTo>
                                    <a:cubicBezTo>
                                      <a:pt x="42047" y="232371"/>
                                      <a:pt x="39105" y="228940"/>
                                      <a:pt x="36163" y="225508"/>
                                    </a:cubicBezTo>
                                    <a:cubicBezTo>
                                      <a:pt x="33221" y="222077"/>
                                      <a:pt x="30279" y="218645"/>
                                      <a:pt x="27827" y="214723"/>
                                    </a:cubicBezTo>
                                    <a:cubicBezTo>
                                      <a:pt x="25375" y="211291"/>
                                      <a:pt x="22923" y="207369"/>
                                      <a:pt x="20472" y="203448"/>
                                    </a:cubicBezTo>
                                    <a:cubicBezTo>
                                      <a:pt x="18020" y="199526"/>
                                      <a:pt x="16059" y="195604"/>
                                      <a:pt x="14097" y="191682"/>
                                    </a:cubicBezTo>
                                    <a:cubicBezTo>
                                      <a:pt x="12136" y="187760"/>
                                      <a:pt x="10665" y="183348"/>
                                      <a:pt x="8703" y="178936"/>
                                    </a:cubicBezTo>
                                    <a:cubicBezTo>
                                      <a:pt x="7232" y="174524"/>
                                      <a:pt x="5762" y="170602"/>
                                      <a:pt x="4781" y="166190"/>
                                    </a:cubicBezTo>
                                    <a:cubicBezTo>
                                      <a:pt x="3800" y="161778"/>
                                      <a:pt x="2819" y="157365"/>
                                      <a:pt x="1839" y="152953"/>
                                    </a:cubicBezTo>
                                    <a:cubicBezTo>
                                      <a:pt x="1348" y="148541"/>
                                      <a:pt x="858" y="144129"/>
                                      <a:pt x="368" y="139717"/>
                                    </a:cubicBezTo>
                                    <a:cubicBezTo>
                                      <a:pt x="-123" y="135305"/>
                                      <a:pt x="-123" y="130893"/>
                                      <a:pt x="368" y="126481"/>
                                    </a:cubicBezTo>
                                    <a:cubicBezTo>
                                      <a:pt x="368" y="122069"/>
                                      <a:pt x="858" y="117656"/>
                                      <a:pt x="1348" y="113244"/>
                                    </a:cubicBezTo>
                                    <a:cubicBezTo>
                                      <a:pt x="1839" y="108832"/>
                                      <a:pt x="2819" y="104420"/>
                                      <a:pt x="3800" y="100008"/>
                                    </a:cubicBezTo>
                                    <a:cubicBezTo>
                                      <a:pt x="4781" y="95596"/>
                                      <a:pt x="5762" y="91674"/>
                                      <a:pt x="7232" y="87262"/>
                                    </a:cubicBezTo>
                                    <a:cubicBezTo>
                                      <a:pt x="8703" y="82850"/>
                                      <a:pt x="10175" y="78928"/>
                                      <a:pt x="12136" y="75006"/>
                                    </a:cubicBezTo>
                                    <a:cubicBezTo>
                                      <a:pt x="14097" y="71084"/>
                                      <a:pt x="16059" y="67162"/>
                                      <a:pt x="18020" y="63240"/>
                                    </a:cubicBezTo>
                                    <a:cubicBezTo>
                                      <a:pt x="19982" y="59809"/>
                                      <a:pt x="22433" y="55887"/>
                                      <a:pt x="24885" y="52455"/>
                                    </a:cubicBezTo>
                                    <a:cubicBezTo>
                                      <a:pt x="27337" y="49024"/>
                                      <a:pt x="30279" y="45592"/>
                                      <a:pt x="32730" y="42160"/>
                                    </a:cubicBezTo>
                                    <a:cubicBezTo>
                                      <a:pt x="35673" y="38729"/>
                                      <a:pt x="38614" y="35787"/>
                                      <a:pt x="41557" y="32846"/>
                                    </a:cubicBezTo>
                                    <a:cubicBezTo>
                                      <a:pt x="44499" y="29904"/>
                                      <a:pt x="47931" y="26963"/>
                                      <a:pt x="51364" y="24512"/>
                                    </a:cubicBezTo>
                                    <a:cubicBezTo>
                                      <a:pt x="54796" y="22061"/>
                                      <a:pt x="58228" y="19609"/>
                                      <a:pt x="62151" y="17158"/>
                                    </a:cubicBezTo>
                                    <a:cubicBezTo>
                                      <a:pt x="66074" y="15688"/>
                                      <a:pt x="69996" y="13727"/>
                                      <a:pt x="73919" y="11766"/>
                                    </a:cubicBezTo>
                                    <a:cubicBezTo>
                                      <a:pt x="77842" y="9805"/>
                                      <a:pt x="81765" y="8334"/>
                                      <a:pt x="85688" y="6863"/>
                                    </a:cubicBezTo>
                                    <a:cubicBezTo>
                                      <a:pt x="89610" y="5393"/>
                                      <a:pt x="94023" y="4412"/>
                                      <a:pt x="97946" y="3432"/>
                                    </a:cubicBezTo>
                                    <a:cubicBezTo>
                                      <a:pt x="101869" y="2451"/>
                                      <a:pt x="106282" y="1471"/>
                                      <a:pt x="110695" y="980"/>
                                    </a:cubicBezTo>
                                    <a:cubicBezTo>
                                      <a:pt x="115108" y="490"/>
                                      <a:pt x="119031" y="0"/>
                                      <a:pt x="123444" y="0"/>
                                    </a:cubicBezTo>
                                    <a:cubicBezTo>
                                      <a:pt x="127857" y="0"/>
                                      <a:pt x="132270" y="0"/>
                                      <a:pt x="136193" y="490"/>
                                    </a:cubicBezTo>
                                    <a:cubicBezTo>
                                      <a:pt x="140606" y="980"/>
                                      <a:pt x="145019" y="1471"/>
                                      <a:pt x="148942" y="1961"/>
                                    </a:cubicBezTo>
                                    <a:cubicBezTo>
                                      <a:pt x="153355" y="2941"/>
                                      <a:pt x="157278" y="3922"/>
                                      <a:pt x="161691" y="4902"/>
                                    </a:cubicBezTo>
                                    <a:cubicBezTo>
                                      <a:pt x="166104" y="5883"/>
                                      <a:pt x="170027" y="7354"/>
                                      <a:pt x="173949" y="9314"/>
                                    </a:cubicBezTo>
                                    <a:cubicBezTo>
                                      <a:pt x="177872" y="10785"/>
                                      <a:pt x="182285" y="12746"/>
                                      <a:pt x="186208" y="14707"/>
                                    </a:cubicBezTo>
                                    <a:cubicBezTo>
                                      <a:pt x="190131" y="16668"/>
                                      <a:pt x="194054" y="19119"/>
                                      <a:pt x="197486" y="21570"/>
                                    </a:cubicBezTo>
                                    <a:cubicBezTo>
                                      <a:pt x="201409" y="24022"/>
                                      <a:pt x="204841" y="26473"/>
                                      <a:pt x="208274" y="29414"/>
                                    </a:cubicBezTo>
                                    <a:cubicBezTo>
                                      <a:pt x="211706" y="32356"/>
                                      <a:pt x="215138" y="35297"/>
                                      <a:pt x="218571" y="38238"/>
                                    </a:cubicBezTo>
                                    <a:cubicBezTo>
                                      <a:pt x="222003" y="41180"/>
                                      <a:pt x="224945" y="44611"/>
                                      <a:pt x="227887" y="48043"/>
                                    </a:cubicBezTo>
                                    <a:cubicBezTo>
                                      <a:pt x="230829" y="51475"/>
                                      <a:pt x="233771" y="54906"/>
                                      <a:pt x="236223" y="58828"/>
                                    </a:cubicBezTo>
                                    <a:cubicBezTo>
                                      <a:pt x="238675" y="62260"/>
                                      <a:pt x="241127" y="66182"/>
                                      <a:pt x="243578" y="70104"/>
                                    </a:cubicBezTo>
                                    <a:cubicBezTo>
                                      <a:pt x="246030" y="74026"/>
                                      <a:pt x="248482" y="77947"/>
                                      <a:pt x="249953" y="81869"/>
                                    </a:cubicBezTo>
                                    <a:lnTo>
                                      <a:pt x="249953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Prostoročno: oblika 74"/>
                            <wps:cNvSpPr/>
                            <wps:spPr>
                              <a:xfrm>
                                <a:off x="158381" y="1629541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4 w 483969"/>
                                  <a:gd name="connsiteY2" fmla="*/ 196094 h 501020"/>
                                  <a:gd name="connsiteX3" fmla="*/ 480537 w 483969"/>
                                  <a:gd name="connsiteY3" fmla="*/ 220115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1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5246 w 483969"/>
                                  <a:gd name="connsiteY24" fmla="*/ 484352 h 501020"/>
                                  <a:gd name="connsiteX25" fmla="*/ 143180 w 483969"/>
                                  <a:gd name="connsiteY25" fmla="*/ 474547 h 501020"/>
                                  <a:gd name="connsiteX26" fmla="*/ 121605 w 483969"/>
                                  <a:gd name="connsiteY26" fmla="*/ 461801 h 501020"/>
                                  <a:gd name="connsiteX27" fmla="*/ 101501 w 483969"/>
                                  <a:gd name="connsiteY27" fmla="*/ 447585 h 501020"/>
                                  <a:gd name="connsiteX28" fmla="*/ 82868 w 483969"/>
                                  <a:gd name="connsiteY28" fmla="*/ 431407 h 501020"/>
                                  <a:gd name="connsiteX29" fmla="*/ 65706 w 483969"/>
                                  <a:gd name="connsiteY29" fmla="*/ 413758 h 501020"/>
                                  <a:gd name="connsiteX30" fmla="*/ 50505 w 483969"/>
                                  <a:gd name="connsiteY30" fmla="*/ 394149 h 501020"/>
                                  <a:gd name="connsiteX31" fmla="*/ 36776 w 483969"/>
                                  <a:gd name="connsiteY31" fmla="*/ 373559 h 501020"/>
                                  <a:gd name="connsiteX32" fmla="*/ 25008 w 483969"/>
                                  <a:gd name="connsiteY32" fmla="*/ 351499 h 501020"/>
                                  <a:gd name="connsiteX33" fmla="*/ 15691 w 483969"/>
                                  <a:gd name="connsiteY33" fmla="*/ 328457 h 501020"/>
                                  <a:gd name="connsiteX34" fmla="*/ 8336 w 483969"/>
                                  <a:gd name="connsiteY34" fmla="*/ 304926 h 501020"/>
                                  <a:gd name="connsiteX35" fmla="*/ 3432 w 483969"/>
                                  <a:gd name="connsiteY35" fmla="*/ 280905 h 501020"/>
                                  <a:gd name="connsiteX36" fmla="*/ 490 w 483969"/>
                                  <a:gd name="connsiteY36" fmla="*/ 256393 h 501020"/>
                                  <a:gd name="connsiteX37" fmla="*/ 0 w 483969"/>
                                  <a:gd name="connsiteY37" fmla="*/ 231881 h 501020"/>
                                  <a:gd name="connsiteX38" fmla="*/ 1961 w 483969"/>
                                  <a:gd name="connsiteY38" fmla="*/ 207369 h 501020"/>
                                  <a:gd name="connsiteX39" fmla="*/ 6374 w 483969"/>
                                  <a:gd name="connsiteY39" fmla="*/ 183348 h 501020"/>
                                  <a:gd name="connsiteX40" fmla="*/ 12749 w 483969"/>
                                  <a:gd name="connsiteY40" fmla="*/ 159817 h 501020"/>
                                  <a:gd name="connsiteX41" fmla="*/ 21575 w 483969"/>
                                  <a:gd name="connsiteY41" fmla="*/ 137266 h 501020"/>
                                  <a:gd name="connsiteX42" fmla="*/ 32363 w 483969"/>
                                  <a:gd name="connsiteY42" fmla="*/ 115695 h 501020"/>
                                  <a:gd name="connsiteX43" fmla="*/ 45112 w 483969"/>
                                  <a:gd name="connsiteY43" fmla="*/ 95596 h 501020"/>
                                  <a:gd name="connsiteX44" fmla="*/ 59822 w 483969"/>
                                  <a:gd name="connsiteY44" fmla="*/ 76967 h 501020"/>
                                  <a:gd name="connsiteX45" fmla="*/ 76494 w 483969"/>
                                  <a:gd name="connsiteY45" fmla="*/ 60299 h 501020"/>
                                  <a:gd name="connsiteX46" fmla="*/ 94636 w 483969"/>
                                  <a:gd name="connsiteY46" fmla="*/ 45102 h 501020"/>
                                  <a:gd name="connsiteX47" fmla="*/ 114250 w 483969"/>
                                  <a:gd name="connsiteY47" fmla="*/ 31865 h 501020"/>
                                  <a:gd name="connsiteX48" fmla="*/ 134845 w 483969"/>
                                  <a:gd name="connsiteY48" fmla="*/ 21080 h 501020"/>
                                  <a:gd name="connsiteX49" fmla="*/ 156420 w 483969"/>
                                  <a:gd name="connsiteY49" fmla="*/ 12256 h 501020"/>
                                  <a:gd name="connsiteX50" fmla="*/ 178976 w 483969"/>
                                  <a:gd name="connsiteY50" fmla="*/ 5883 h 501020"/>
                                  <a:gd name="connsiteX51" fmla="*/ 202022 w 483969"/>
                                  <a:gd name="connsiteY51" fmla="*/ 1961 h 501020"/>
                                  <a:gd name="connsiteX52" fmla="*/ 225558 w 483969"/>
                                  <a:gd name="connsiteY52" fmla="*/ 0 h 501020"/>
                                  <a:gd name="connsiteX53" fmla="*/ 249095 w 483969"/>
                                  <a:gd name="connsiteY53" fmla="*/ 490 h 501020"/>
                                  <a:gd name="connsiteX54" fmla="*/ 272631 w 483969"/>
                                  <a:gd name="connsiteY54" fmla="*/ 3432 h 501020"/>
                                  <a:gd name="connsiteX55" fmla="*/ 296168 w 483969"/>
                                  <a:gd name="connsiteY55" fmla="*/ 8824 h 501020"/>
                                  <a:gd name="connsiteX56" fmla="*/ 318724 w 483969"/>
                                  <a:gd name="connsiteY56" fmla="*/ 16668 h 501020"/>
                                  <a:gd name="connsiteX57" fmla="*/ 340789 w 483969"/>
                                  <a:gd name="connsiteY57" fmla="*/ 26473 h 501020"/>
                                  <a:gd name="connsiteX58" fmla="*/ 361874 w 483969"/>
                                  <a:gd name="connsiteY58" fmla="*/ 38728 h 501020"/>
                                  <a:gd name="connsiteX59" fmla="*/ 381978 w 483969"/>
                                  <a:gd name="connsiteY59" fmla="*/ 52945 h 501020"/>
                                  <a:gd name="connsiteX60" fmla="*/ 400611 w 483969"/>
                                  <a:gd name="connsiteY60" fmla="*/ 69123 h 501020"/>
                                  <a:gd name="connsiteX61" fmla="*/ 417773 w 483969"/>
                                  <a:gd name="connsiteY61" fmla="*/ 86771 h 501020"/>
                                  <a:gd name="connsiteX62" fmla="*/ 432974 w 483969"/>
                                  <a:gd name="connsiteY62" fmla="*/ 106381 h 501020"/>
                                  <a:gd name="connsiteX63" fmla="*/ 446703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1" y="180406"/>
                                      <a:pt x="473672" y="188250"/>
                                      <a:pt x="475634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5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4" y="325516"/>
                                      <a:pt x="473672" y="333360"/>
                                      <a:pt x="471221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30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7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9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5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5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709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5246" y="484352"/>
                                    </a:cubicBezTo>
                                    <a:cubicBezTo>
                                      <a:pt x="157891" y="481411"/>
                                      <a:pt x="150536" y="477979"/>
                                      <a:pt x="143180" y="474547"/>
                                    </a:cubicBezTo>
                                    <a:cubicBezTo>
                                      <a:pt x="13582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1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607" y="134815"/>
                                      <a:pt x="45503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" name="Prostoročno: oblika 75"/>
                            <wps:cNvSpPr/>
                            <wps:spPr>
                              <a:xfrm>
                                <a:off x="158381" y="1629541"/>
                                <a:ext cx="483969" cy="501020"/>
                              </a:xfrm>
                              <a:custGeom>
                                <a:avLst/>
                                <a:gdLst>
                                  <a:gd name="connsiteX0" fmla="*/ 458962 w 483969"/>
                                  <a:gd name="connsiteY0" fmla="*/ 149522 h 501020"/>
                                  <a:gd name="connsiteX1" fmla="*/ 468278 w 483969"/>
                                  <a:gd name="connsiteY1" fmla="*/ 172563 h 501020"/>
                                  <a:gd name="connsiteX2" fmla="*/ 475634 w 483969"/>
                                  <a:gd name="connsiteY2" fmla="*/ 196094 h 501020"/>
                                  <a:gd name="connsiteX3" fmla="*/ 480537 w 483969"/>
                                  <a:gd name="connsiteY3" fmla="*/ 220115 h 501020"/>
                                  <a:gd name="connsiteX4" fmla="*/ 483479 w 483969"/>
                                  <a:gd name="connsiteY4" fmla="*/ 244627 h 501020"/>
                                  <a:gd name="connsiteX5" fmla="*/ 483969 w 483969"/>
                                  <a:gd name="connsiteY5" fmla="*/ 269139 h 501020"/>
                                  <a:gd name="connsiteX6" fmla="*/ 482008 w 483969"/>
                                  <a:gd name="connsiteY6" fmla="*/ 293651 h 501020"/>
                                  <a:gd name="connsiteX7" fmla="*/ 477595 w 483969"/>
                                  <a:gd name="connsiteY7" fmla="*/ 317672 h 501020"/>
                                  <a:gd name="connsiteX8" fmla="*/ 471221 w 483969"/>
                                  <a:gd name="connsiteY8" fmla="*/ 341204 h 501020"/>
                                  <a:gd name="connsiteX9" fmla="*/ 462394 w 483969"/>
                                  <a:gd name="connsiteY9" fmla="*/ 363754 h 501020"/>
                                  <a:gd name="connsiteX10" fmla="*/ 451607 w 483969"/>
                                  <a:gd name="connsiteY10" fmla="*/ 385325 h 501020"/>
                                  <a:gd name="connsiteX11" fmla="*/ 438858 w 483969"/>
                                  <a:gd name="connsiteY11" fmla="*/ 405424 h 501020"/>
                                  <a:gd name="connsiteX12" fmla="*/ 424147 w 483969"/>
                                  <a:gd name="connsiteY12" fmla="*/ 424053 h 501020"/>
                                  <a:gd name="connsiteX13" fmla="*/ 407476 w 483969"/>
                                  <a:gd name="connsiteY13" fmla="*/ 440721 h 501020"/>
                                  <a:gd name="connsiteX14" fmla="*/ 389333 w 483969"/>
                                  <a:gd name="connsiteY14" fmla="*/ 455919 h 501020"/>
                                  <a:gd name="connsiteX15" fmla="*/ 369719 w 483969"/>
                                  <a:gd name="connsiteY15" fmla="*/ 469155 h 501020"/>
                                  <a:gd name="connsiteX16" fmla="*/ 349125 w 483969"/>
                                  <a:gd name="connsiteY16" fmla="*/ 479940 h 501020"/>
                                  <a:gd name="connsiteX17" fmla="*/ 327550 w 483969"/>
                                  <a:gd name="connsiteY17" fmla="*/ 488764 h 501020"/>
                                  <a:gd name="connsiteX18" fmla="*/ 304994 w 483969"/>
                                  <a:gd name="connsiteY18" fmla="*/ 495137 h 501020"/>
                                  <a:gd name="connsiteX19" fmla="*/ 281948 w 483969"/>
                                  <a:gd name="connsiteY19" fmla="*/ 499059 h 501020"/>
                                  <a:gd name="connsiteX20" fmla="*/ 258411 w 483969"/>
                                  <a:gd name="connsiteY20" fmla="*/ 501020 h 501020"/>
                                  <a:gd name="connsiteX21" fmla="*/ 234875 w 483969"/>
                                  <a:gd name="connsiteY21" fmla="*/ 500530 h 501020"/>
                                  <a:gd name="connsiteX22" fmla="*/ 211338 w 483969"/>
                                  <a:gd name="connsiteY22" fmla="*/ 497589 h 501020"/>
                                  <a:gd name="connsiteX23" fmla="*/ 187802 w 483969"/>
                                  <a:gd name="connsiteY23" fmla="*/ 492196 h 501020"/>
                                  <a:gd name="connsiteX24" fmla="*/ 165246 w 483969"/>
                                  <a:gd name="connsiteY24" fmla="*/ 484352 h 501020"/>
                                  <a:gd name="connsiteX25" fmla="*/ 143180 w 483969"/>
                                  <a:gd name="connsiteY25" fmla="*/ 474547 h 501020"/>
                                  <a:gd name="connsiteX26" fmla="*/ 121605 w 483969"/>
                                  <a:gd name="connsiteY26" fmla="*/ 461801 h 501020"/>
                                  <a:gd name="connsiteX27" fmla="*/ 101501 w 483969"/>
                                  <a:gd name="connsiteY27" fmla="*/ 447585 h 501020"/>
                                  <a:gd name="connsiteX28" fmla="*/ 82868 w 483969"/>
                                  <a:gd name="connsiteY28" fmla="*/ 431407 h 501020"/>
                                  <a:gd name="connsiteX29" fmla="*/ 65706 w 483969"/>
                                  <a:gd name="connsiteY29" fmla="*/ 413758 h 501020"/>
                                  <a:gd name="connsiteX30" fmla="*/ 50505 w 483969"/>
                                  <a:gd name="connsiteY30" fmla="*/ 394149 h 501020"/>
                                  <a:gd name="connsiteX31" fmla="*/ 36776 w 483969"/>
                                  <a:gd name="connsiteY31" fmla="*/ 373559 h 501020"/>
                                  <a:gd name="connsiteX32" fmla="*/ 25008 w 483969"/>
                                  <a:gd name="connsiteY32" fmla="*/ 351499 h 501020"/>
                                  <a:gd name="connsiteX33" fmla="*/ 15691 w 483969"/>
                                  <a:gd name="connsiteY33" fmla="*/ 328457 h 501020"/>
                                  <a:gd name="connsiteX34" fmla="*/ 8336 w 483969"/>
                                  <a:gd name="connsiteY34" fmla="*/ 304926 h 501020"/>
                                  <a:gd name="connsiteX35" fmla="*/ 3432 w 483969"/>
                                  <a:gd name="connsiteY35" fmla="*/ 280905 h 501020"/>
                                  <a:gd name="connsiteX36" fmla="*/ 490 w 483969"/>
                                  <a:gd name="connsiteY36" fmla="*/ 256393 h 501020"/>
                                  <a:gd name="connsiteX37" fmla="*/ 0 w 483969"/>
                                  <a:gd name="connsiteY37" fmla="*/ 231881 h 501020"/>
                                  <a:gd name="connsiteX38" fmla="*/ 1961 w 483969"/>
                                  <a:gd name="connsiteY38" fmla="*/ 207369 h 501020"/>
                                  <a:gd name="connsiteX39" fmla="*/ 6374 w 483969"/>
                                  <a:gd name="connsiteY39" fmla="*/ 183348 h 501020"/>
                                  <a:gd name="connsiteX40" fmla="*/ 12749 w 483969"/>
                                  <a:gd name="connsiteY40" fmla="*/ 159817 h 501020"/>
                                  <a:gd name="connsiteX41" fmla="*/ 21575 w 483969"/>
                                  <a:gd name="connsiteY41" fmla="*/ 137266 h 501020"/>
                                  <a:gd name="connsiteX42" fmla="*/ 32363 w 483969"/>
                                  <a:gd name="connsiteY42" fmla="*/ 115695 h 501020"/>
                                  <a:gd name="connsiteX43" fmla="*/ 45112 w 483969"/>
                                  <a:gd name="connsiteY43" fmla="*/ 95596 h 501020"/>
                                  <a:gd name="connsiteX44" fmla="*/ 59822 w 483969"/>
                                  <a:gd name="connsiteY44" fmla="*/ 76967 h 501020"/>
                                  <a:gd name="connsiteX45" fmla="*/ 76494 w 483969"/>
                                  <a:gd name="connsiteY45" fmla="*/ 60299 h 501020"/>
                                  <a:gd name="connsiteX46" fmla="*/ 94636 w 483969"/>
                                  <a:gd name="connsiteY46" fmla="*/ 45102 h 501020"/>
                                  <a:gd name="connsiteX47" fmla="*/ 114250 w 483969"/>
                                  <a:gd name="connsiteY47" fmla="*/ 31865 h 501020"/>
                                  <a:gd name="connsiteX48" fmla="*/ 134845 w 483969"/>
                                  <a:gd name="connsiteY48" fmla="*/ 21080 h 501020"/>
                                  <a:gd name="connsiteX49" fmla="*/ 156420 w 483969"/>
                                  <a:gd name="connsiteY49" fmla="*/ 12256 h 501020"/>
                                  <a:gd name="connsiteX50" fmla="*/ 178976 w 483969"/>
                                  <a:gd name="connsiteY50" fmla="*/ 5883 h 501020"/>
                                  <a:gd name="connsiteX51" fmla="*/ 202022 w 483969"/>
                                  <a:gd name="connsiteY51" fmla="*/ 1961 h 501020"/>
                                  <a:gd name="connsiteX52" fmla="*/ 225558 w 483969"/>
                                  <a:gd name="connsiteY52" fmla="*/ 0 h 501020"/>
                                  <a:gd name="connsiteX53" fmla="*/ 249095 w 483969"/>
                                  <a:gd name="connsiteY53" fmla="*/ 490 h 501020"/>
                                  <a:gd name="connsiteX54" fmla="*/ 272631 w 483969"/>
                                  <a:gd name="connsiteY54" fmla="*/ 3432 h 501020"/>
                                  <a:gd name="connsiteX55" fmla="*/ 296168 w 483969"/>
                                  <a:gd name="connsiteY55" fmla="*/ 8824 h 501020"/>
                                  <a:gd name="connsiteX56" fmla="*/ 318724 w 483969"/>
                                  <a:gd name="connsiteY56" fmla="*/ 16668 h 501020"/>
                                  <a:gd name="connsiteX57" fmla="*/ 340789 w 483969"/>
                                  <a:gd name="connsiteY57" fmla="*/ 26473 h 501020"/>
                                  <a:gd name="connsiteX58" fmla="*/ 361874 w 483969"/>
                                  <a:gd name="connsiteY58" fmla="*/ 38728 h 501020"/>
                                  <a:gd name="connsiteX59" fmla="*/ 381978 w 483969"/>
                                  <a:gd name="connsiteY59" fmla="*/ 52945 h 501020"/>
                                  <a:gd name="connsiteX60" fmla="*/ 400611 w 483969"/>
                                  <a:gd name="connsiteY60" fmla="*/ 69123 h 501020"/>
                                  <a:gd name="connsiteX61" fmla="*/ 417773 w 483969"/>
                                  <a:gd name="connsiteY61" fmla="*/ 86771 h 501020"/>
                                  <a:gd name="connsiteX62" fmla="*/ 432974 w 483969"/>
                                  <a:gd name="connsiteY62" fmla="*/ 106381 h 501020"/>
                                  <a:gd name="connsiteX63" fmla="*/ 446703 w 483969"/>
                                  <a:gd name="connsiteY63" fmla="*/ 126971 h 501020"/>
                                  <a:gd name="connsiteX64" fmla="*/ 458962 w 483969"/>
                                  <a:gd name="connsiteY64" fmla="*/ 149522 h 501020"/>
                                  <a:gd name="connsiteX65" fmla="*/ 458962 w 483969"/>
                                  <a:gd name="connsiteY65" fmla="*/ 149522 h 5010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969" h="501020">
                                    <a:moveTo>
                                      <a:pt x="458962" y="149522"/>
                                    </a:moveTo>
                                    <a:cubicBezTo>
                                      <a:pt x="462394" y="156875"/>
                                      <a:pt x="465827" y="164719"/>
                                      <a:pt x="468278" y="172563"/>
                                    </a:cubicBezTo>
                                    <a:cubicBezTo>
                                      <a:pt x="471221" y="180406"/>
                                      <a:pt x="473672" y="188250"/>
                                      <a:pt x="475634" y="196094"/>
                                    </a:cubicBezTo>
                                    <a:cubicBezTo>
                                      <a:pt x="477595" y="203938"/>
                                      <a:pt x="479556" y="212272"/>
                                      <a:pt x="480537" y="220115"/>
                                    </a:cubicBezTo>
                                    <a:cubicBezTo>
                                      <a:pt x="482008" y="228450"/>
                                      <a:pt x="482989" y="236293"/>
                                      <a:pt x="483479" y="244627"/>
                                    </a:cubicBezTo>
                                    <a:cubicBezTo>
                                      <a:pt x="483969" y="252961"/>
                                      <a:pt x="483969" y="260805"/>
                                      <a:pt x="483969" y="269139"/>
                                    </a:cubicBezTo>
                                    <a:cubicBezTo>
                                      <a:pt x="483479" y="277473"/>
                                      <a:pt x="482989" y="285317"/>
                                      <a:pt x="482008" y="293651"/>
                                    </a:cubicBezTo>
                                    <a:cubicBezTo>
                                      <a:pt x="481027" y="301495"/>
                                      <a:pt x="479556" y="309829"/>
                                      <a:pt x="477595" y="317672"/>
                                    </a:cubicBezTo>
                                    <a:cubicBezTo>
                                      <a:pt x="475634" y="325516"/>
                                      <a:pt x="473672" y="333360"/>
                                      <a:pt x="471221" y="341204"/>
                                    </a:cubicBezTo>
                                    <a:cubicBezTo>
                                      <a:pt x="468769" y="349047"/>
                                      <a:pt x="465827" y="356401"/>
                                      <a:pt x="462394" y="363754"/>
                                    </a:cubicBezTo>
                                    <a:cubicBezTo>
                                      <a:pt x="458962" y="371108"/>
                                      <a:pt x="455530" y="377971"/>
                                      <a:pt x="451607" y="385325"/>
                                    </a:cubicBezTo>
                                    <a:cubicBezTo>
                                      <a:pt x="447684" y="392188"/>
                                      <a:pt x="443271" y="399051"/>
                                      <a:pt x="438858" y="405424"/>
                                    </a:cubicBezTo>
                                    <a:cubicBezTo>
                                      <a:pt x="434445" y="411797"/>
                                      <a:pt x="429541" y="418171"/>
                                      <a:pt x="424147" y="424053"/>
                                    </a:cubicBezTo>
                                    <a:cubicBezTo>
                                      <a:pt x="418754" y="429936"/>
                                      <a:pt x="413360" y="435819"/>
                                      <a:pt x="407476" y="440721"/>
                                    </a:cubicBezTo>
                                    <a:cubicBezTo>
                                      <a:pt x="401592" y="446114"/>
                                      <a:pt x="395708" y="451016"/>
                                      <a:pt x="389333" y="455919"/>
                                    </a:cubicBezTo>
                                    <a:cubicBezTo>
                                      <a:pt x="382959" y="460821"/>
                                      <a:pt x="376584" y="465233"/>
                                      <a:pt x="369719" y="469155"/>
                                    </a:cubicBezTo>
                                    <a:cubicBezTo>
                                      <a:pt x="362855" y="473077"/>
                                      <a:pt x="355990" y="476999"/>
                                      <a:pt x="349125" y="479940"/>
                                    </a:cubicBezTo>
                                    <a:cubicBezTo>
                                      <a:pt x="342260" y="483372"/>
                                      <a:pt x="334905" y="486313"/>
                                      <a:pt x="327550" y="488764"/>
                                    </a:cubicBezTo>
                                    <a:cubicBezTo>
                                      <a:pt x="320195" y="491215"/>
                                      <a:pt x="312839" y="493667"/>
                                      <a:pt x="304994" y="495137"/>
                                    </a:cubicBezTo>
                                    <a:cubicBezTo>
                                      <a:pt x="297148" y="497098"/>
                                      <a:pt x="289793" y="498079"/>
                                      <a:pt x="281948" y="499059"/>
                                    </a:cubicBezTo>
                                    <a:cubicBezTo>
                                      <a:pt x="274102" y="500040"/>
                                      <a:pt x="266257" y="500530"/>
                                      <a:pt x="258411" y="501020"/>
                                    </a:cubicBezTo>
                                    <a:cubicBezTo>
                                      <a:pt x="250566" y="501020"/>
                                      <a:pt x="242720" y="501020"/>
                                      <a:pt x="234875" y="500530"/>
                                    </a:cubicBezTo>
                                    <a:cubicBezTo>
                                      <a:pt x="227029" y="500040"/>
                                      <a:pt x="219184" y="499059"/>
                                      <a:pt x="211338" y="497589"/>
                                    </a:cubicBezTo>
                                    <a:cubicBezTo>
                                      <a:pt x="203493" y="496118"/>
                                      <a:pt x="195647" y="494157"/>
                                      <a:pt x="187802" y="492196"/>
                                    </a:cubicBezTo>
                                    <a:cubicBezTo>
                                      <a:pt x="179956" y="489745"/>
                                      <a:pt x="172601" y="487294"/>
                                      <a:pt x="165246" y="484352"/>
                                    </a:cubicBezTo>
                                    <a:cubicBezTo>
                                      <a:pt x="157891" y="481411"/>
                                      <a:pt x="150536" y="477979"/>
                                      <a:pt x="143180" y="474547"/>
                                    </a:cubicBezTo>
                                    <a:cubicBezTo>
                                      <a:pt x="13582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1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607" y="134815"/>
                                      <a:pt x="455039" y="141678"/>
                                      <a:pt x="458962" y="149522"/>
                                    </a:cubicBezTo>
                                    <a:lnTo>
                                      <a:pt x="458962" y="14952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Prostoročno: oblika 76"/>
                            <wps:cNvSpPr/>
                            <wps:spPr>
                              <a:xfrm>
                                <a:off x="947466" y="155355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0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4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0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1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4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7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5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7" name="Prostoročno: oblika 77"/>
                            <wps:cNvSpPr/>
                            <wps:spPr>
                              <a:xfrm>
                                <a:off x="947466" y="155355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0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4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0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1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4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7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5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Prostoročno: oblika 78"/>
                            <wps:cNvSpPr/>
                            <wps:spPr>
                              <a:xfrm>
                                <a:off x="1515652" y="1251570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Prostoročno: oblika 79"/>
                            <wps:cNvSpPr/>
                            <wps:spPr>
                              <a:xfrm>
                                <a:off x="1515652" y="1251570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027" y="22746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Prostoročno: oblika 80"/>
                            <wps:cNvSpPr/>
                            <wps:spPr>
                              <a:xfrm>
                                <a:off x="2207160" y="96674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1" y="116186"/>
                                      <a:pt x="261721" y="120598"/>
                                    </a:cubicBezTo>
                                    <a:cubicBezTo>
                                      <a:pt x="26270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1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169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674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Prostoročno: oblika 81"/>
                            <wps:cNvSpPr/>
                            <wps:spPr>
                              <a:xfrm>
                                <a:off x="2207160" y="96674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1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1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2" name="Prostoročno: oblika 82"/>
                            <wps:cNvSpPr/>
                            <wps:spPr>
                              <a:xfrm>
                                <a:off x="2677768" y="45591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2364 w 483479"/>
                                  <a:gd name="connsiteY58" fmla="*/ 38729 h 500530"/>
                                  <a:gd name="connsiteX59" fmla="*/ 382468 w 483479"/>
                                  <a:gd name="connsiteY59" fmla="*/ 52945 h 500530"/>
                                  <a:gd name="connsiteX60" fmla="*/ 401101 w 483479"/>
                                  <a:gd name="connsiteY60" fmla="*/ 69123 h 500530"/>
                                  <a:gd name="connsiteX61" fmla="*/ 418263 w 483479"/>
                                  <a:gd name="connsiteY61" fmla="*/ 86772 h 500530"/>
                                  <a:gd name="connsiteX62" fmla="*/ 433464 w 483479"/>
                                  <a:gd name="connsiteY62" fmla="*/ 106381 h 500530"/>
                                  <a:gd name="connsiteX63" fmla="*/ 447194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69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0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Prostoročno: oblika 83"/>
                            <wps:cNvSpPr/>
                            <wps:spPr>
                              <a:xfrm>
                                <a:off x="2677768" y="45591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2364 w 483479"/>
                                  <a:gd name="connsiteY58" fmla="*/ 38729 h 500530"/>
                                  <a:gd name="connsiteX59" fmla="*/ 382468 w 483479"/>
                                  <a:gd name="connsiteY59" fmla="*/ 52945 h 500530"/>
                                  <a:gd name="connsiteX60" fmla="*/ 401101 w 483479"/>
                                  <a:gd name="connsiteY60" fmla="*/ 69123 h 500530"/>
                                  <a:gd name="connsiteX61" fmla="*/ 418263 w 483479"/>
                                  <a:gd name="connsiteY61" fmla="*/ 86772 h 500530"/>
                                  <a:gd name="connsiteX62" fmla="*/ 433464 w 483479"/>
                                  <a:gd name="connsiteY62" fmla="*/ 106381 h 500530"/>
                                  <a:gd name="connsiteX63" fmla="*/ 447194 w 483479"/>
                                  <a:gd name="connsiteY63" fmla="*/ 126971 h 500530"/>
                                  <a:gd name="connsiteX64" fmla="*/ 458471 w 483479"/>
                                  <a:gd name="connsiteY64" fmla="*/ 149031 h 500530"/>
                                  <a:gd name="connsiteX65" fmla="*/ 458471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3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635" y="30395"/>
                                      <a:pt x="355499" y="34316"/>
                                      <a:pt x="362364" y="38729"/>
                                    </a:cubicBezTo>
                                    <a:cubicBezTo>
                                      <a:pt x="369229" y="43141"/>
                                      <a:pt x="376094" y="48043"/>
                                      <a:pt x="382468" y="52945"/>
                                    </a:cubicBezTo>
                                    <a:cubicBezTo>
                                      <a:pt x="388843" y="57848"/>
                                      <a:pt x="395217" y="63240"/>
                                      <a:pt x="401101" y="69123"/>
                                    </a:cubicBezTo>
                                    <a:cubicBezTo>
                                      <a:pt x="406985" y="75006"/>
                                      <a:pt x="412869" y="80889"/>
                                      <a:pt x="418263" y="86772"/>
                                    </a:cubicBezTo>
                                    <a:cubicBezTo>
                                      <a:pt x="423657" y="93145"/>
                                      <a:pt x="428560" y="99518"/>
                                      <a:pt x="433464" y="106381"/>
                                    </a:cubicBezTo>
                                    <a:cubicBezTo>
                                      <a:pt x="438367" y="113244"/>
                                      <a:pt x="442780" y="120108"/>
                                      <a:pt x="447194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1" y="149031"/>
                                    </a:cubicBezTo>
                                    <a:lnTo>
                                      <a:pt x="458471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Prostoročno: oblika 84"/>
                            <wps:cNvSpPr/>
                            <wps:spPr>
                              <a:xfrm>
                                <a:off x="409437" y="2287244"/>
                                <a:ext cx="702984" cy="728383"/>
                              </a:xfrm>
                              <a:custGeom>
                                <a:avLst/>
                                <a:gdLst>
                                  <a:gd name="connsiteX0" fmla="*/ 666377 w 702984"/>
                                  <a:gd name="connsiteY0" fmla="*/ 217366 h 728383"/>
                                  <a:gd name="connsiteX1" fmla="*/ 680107 w 702984"/>
                                  <a:gd name="connsiteY1" fmla="*/ 250702 h 728383"/>
                                  <a:gd name="connsiteX2" fmla="*/ 690895 w 702984"/>
                                  <a:gd name="connsiteY2" fmla="*/ 285019 h 728383"/>
                                  <a:gd name="connsiteX3" fmla="*/ 698250 w 702984"/>
                                  <a:gd name="connsiteY3" fmla="*/ 320316 h 728383"/>
                                  <a:gd name="connsiteX4" fmla="*/ 702172 w 702984"/>
                                  <a:gd name="connsiteY4" fmla="*/ 356103 h 728383"/>
                                  <a:gd name="connsiteX5" fmla="*/ 702663 w 702984"/>
                                  <a:gd name="connsiteY5" fmla="*/ 391890 h 728383"/>
                                  <a:gd name="connsiteX6" fmla="*/ 699721 w 702984"/>
                                  <a:gd name="connsiteY6" fmla="*/ 427187 h 728383"/>
                                  <a:gd name="connsiteX7" fmla="*/ 693346 w 702984"/>
                                  <a:gd name="connsiteY7" fmla="*/ 461994 h 728383"/>
                                  <a:gd name="connsiteX8" fmla="*/ 684030 w 702984"/>
                                  <a:gd name="connsiteY8" fmla="*/ 495820 h 728383"/>
                                  <a:gd name="connsiteX9" fmla="*/ 671281 w 702984"/>
                                  <a:gd name="connsiteY9" fmla="*/ 528666 h 728383"/>
                                  <a:gd name="connsiteX10" fmla="*/ 655590 w 702984"/>
                                  <a:gd name="connsiteY10" fmla="*/ 559551 h 728383"/>
                                  <a:gd name="connsiteX11" fmla="*/ 636957 w 702984"/>
                                  <a:gd name="connsiteY11" fmla="*/ 588965 h 728383"/>
                                  <a:gd name="connsiteX12" fmla="*/ 615382 w 702984"/>
                                  <a:gd name="connsiteY12" fmla="*/ 615928 h 728383"/>
                                  <a:gd name="connsiteX13" fmla="*/ 591355 w 702984"/>
                                  <a:gd name="connsiteY13" fmla="*/ 640439 h 728383"/>
                                  <a:gd name="connsiteX14" fmla="*/ 564876 w 702984"/>
                                  <a:gd name="connsiteY14" fmla="*/ 662500 h 728383"/>
                                  <a:gd name="connsiteX15" fmla="*/ 536436 w 702984"/>
                                  <a:gd name="connsiteY15" fmla="*/ 681619 h 728383"/>
                                  <a:gd name="connsiteX16" fmla="*/ 506525 w 702984"/>
                                  <a:gd name="connsiteY16" fmla="*/ 697797 h 728383"/>
                                  <a:gd name="connsiteX17" fmla="*/ 475143 w 702984"/>
                                  <a:gd name="connsiteY17" fmla="*/ 710543 h 728383"/>
                                  <a:gd name="connsiteX18" fmla="*/ 442290 w 702984"/>
                                  <a:gd name="connsiteY18" fmla="*/ 719857 h 728383"/>
                                  <a:gd name="connsiteX19" fmla="*/ 408456 w 702984"/>
                                  <a:gd name="connsiteY19" fmla="*/ 725740 h 728383"/>
                                  <a:gd name="connsiteX20" fmla="*/ 374132 w 702984"/>
                                  <a:gd name="connsiteY20" fmla="*/ 728191 h 728383"/>
                                  <a:gd name="connsiteX21" fmla="*/ 339808 w 702984"/>
                                  <a:gd name="connsiteY21" fmla="*/ 727211 h 728383"/>
                                  <a:gd name="connsiteX22" fmla="*/ 305484 w 702984"/>
                                  <a:gd name="connsiteY22" fmla="*/ 722799 h 728383"/>
                                  <a:gd name="connsiteX23" fmla="*/ 271651 w 702984"/>
                                  <a:gd name="connsiteY23" fmla="*/ 714955 h 728383"/>
                                  <a:gd name="connsiteX24" fmla="*/ 238307 w 702984"/>
                                  <a:gd name="connsiteY24" fmla="*/ 703680 h 728383"/>
                                  <a:gd name="connsiteX25" fmla="*/ 206435 w 702984"/>
                                  <a:gd name="connsiteY25" fmla="*/ 688973 h 728383"/>
                                  <a:gd name="connsiteX26" fmla="*/ 175543 w 702984"/>
                                  <a:gd name="connsiteY26" fmla="*/ 671324 h 728383"/>
                                  <a:gd name="connsiteX27" fmla="*/ 146613 w 702984"/>
                                  <a:gd name="connsiteY27" fmla="*/ 650734 h 728383"/>
                                  <a:gd name="connsiteX28" fmla="*/ 119644 w 702984"/>
                                  <a:gd name="connsiteY28" fmla="*/ 627203 h 728383"/>
                                  <a:gd name="connsiteX29" fmla="*/ 94636 w 702984"/>
                                  <a:gd name="connsiteY29" fmla="*/ 601220 h 728383"/>
                                  <a:gd name="connsiteX30" fmla="*/ 72081 w 702984"/>
                                  <a:gd name="connsiteY30" fmla="*/ 572787 h 728383"/>
                                  <a:gd name="connsiteX31" fmla="*/ 52467 w 702984"/>
                                  <a:gd name="connsiteY31" fmla="*/ 542392 h 728383"/>
                                  <a:gd name="connsiteX32" fmla="*/ 35795 w 702984"/>
                                  <a:gd name="connsiteY32" fmla="*/ 510527 h 728383"/>
                                  <a:gd name="connsiteX33" fmla="*/ 22065 w 702984"/>
                                  <a:gd name="connsiteY33" fmla="*/ 477191 h 728383"/>
                                  <a:gd name="connsiteX34" fmla="*/ 11278 w 702984"/>
                                  <a:gd name="connsiteY34" fmla="*/ 442875 h 728383"/>
                                  <a:gd name="connsiteX35" fmla="*/ 3923 w 702984"/>
                                  <a:gd name="connsiteY35" fmla="*/ 407578 h 728383"/>
                                  <a:gd name="connsiteX36" fmla="*/ 0 w 702984"/>
                                  <a:gd name="connsiteY36" fmla="*/ 371791 h 728383"/>
                                  <a:gd name="connsiteX37" fmla="*/ 0 w 702984"/>
                                  <a:gd name="connsiteY37" fmla="*/ 336494 h 728383"/>
                                  <a:gd name="connsiteX38" fmla="*/ 2942 w 702984"/>
                                  <a:gd name="connsiteY38" fmla="*/ 301197 h 728383"/>
                                  <a:gd name="connsiteX39" fmla="*/ 9317 w 702984"/>
                                  <a:gd name="connsiteY39" fmla="*/ 266390 h 728383"/>
                                  <a:gd name="connsiteX40" fmla="*/ 18633 w 702984"/>
                                  <a:gd name="connsiteY40" fmla="*/ 232564 h 728383"/>
                                  <a:gd name="connsiteX41" fmla="*/ 31382 w 702984"/>
                                  <a:gd name="connsiteY41" fmla="*/ 199718 h 728383"/>
                                  <a:gd name="connsiteX42" fmla="*/ 47073 w 702984"/>
                                  <a:gd name="connsiteY42" fmla="*/ 168833 h 728383"/>
                                  <a:gd name="connsiteX43" fmla="*/ 65706 w 702984"/>
                                  <a:gd name="connsiteY43" fmla="*/ 139419 h 728383"/>
                                  <a:gd name="connsiteX44" fmla="*/ 87281 w 702984"/>
                                  <a:gd name="connsiteY44" fmla="*/ 112456 h 728383"/>
                                  <a:gd name="connsiteX45" fmla="*/ 111308 w 702984"/>
                                  <a:gd name="connsiteY45" fmla="*/ 87944 h 728383"/>
                                  <a:gd name="connsiteX46" fmla="*/ 137787 w 702984"/>
                                  <a:gd name="connsiteY46" fmla="*/ 65884 h 728383"/>
                                  <a:gd name="connsiteX47" fmla="*/ 166227 w 702984"/>
                                  <a:gd name="connsiteY47" fmla="*/ 46765 h 728383"/>
                                  <a:gd name="connsiteX48" fmla="*/ 196138 w 702984"/>
                                  <a:gd name="connsiteY48" fmla="*/ 30587 h 728383"/>
                                  <a:gd name="connsiteX49" fmla="*/ 227520 w 702984"/>
                                  <a:gd name="connsiteY49" fmla="*/ 17841 h 728383"/>
                                  <a:gd name="connsiteX50" fmla="*/ 260373 w 702984"/>
                                  <a:gd name="connsiteY50" fmla="*/ 8526 h 728383"/>
                                  <a:gd name="connsiteX51" fmla="*/ 294206 w 702984"/>
                                  <a:gd name="connsiteY51" fmla="*/ 2643 h 728383"/>
                                  <a:gd name="connsiteX52" fmla="*/ 328530 w 702984"/>
                                  <a:gd name="connsiteY52" fmla="*/ 192 h 728383"/>
                                  <a:gd name="connsiteX53" fmla="*/ 362854 w 702984"/>
                                  <a:gd name="connsiteY53" fmla="*/ 1173 h 728383"/>
                                  <a:gd name="connsiteX54" fmla="*/ 397179 w 702984"/>
                                  <a:gd name="connsiteY54" fmla="*/ 5585 h 728383"/>
                                  <a:gd name="connsiteX55" fmla="*/ 431012 w 702984"/>
                                  <a:gd name="connsiteY55" fmla="*/ 13429 h 728383"/>
                                  <a:gd name="connsiteX56" fmla="*/ 464356 w 702984"/>
                                  <a:gd name="connsiteY56" fmla="*/ 24704 h 728383"/>
                                  <a:gd name="connsiteX57" fmla="*/ 496228 w 702984"/>
                                  <a:gd name="connsiteY57" fmla="*/ 39411 h 728383"/>
                                  <a:gd name="connsiteX58" fmla="*/ 527120 w 702984"/>
                                  <a:gd name="connsiteY58" fmla="*/ 57060 h 728383"/>
                                  <a:gd name="connsiteX59" fmla="*/ 556050 w 702984"/>
                                  <a:gd name="connsiteY59" fmla="*/ 77650 h 728383"/>
                                  <a:gd name="connsiteX60" fmla="*/ 583019 w 702984"/>
                                  <a:gd name="connsiteY60" fmla="*/ 101181 h 728383"/>
                                  <a:gd name="connsiteX61" fmla="*/ 608026 w 702984"/>
                                  <a:gd name="connsiteY61" fmla="*/ 127163 h 728383"/>
                                  <a:gd name="connsiteX62" fmla="*/ 630582 w 702984"/>
                                  <a:gd name="connsiteY62" fmla="*/ 155597 h 728383"/>
                                  <a:gd name="connsiteX63" fmla="*/ 650196 w 702984"/>
                                  <a:gd name="connsiteY63" fmla="*/ 185991 h 728383"/>
                                  <a:gd name="connsiteX64" fmla="*/ 666377 w 702984"/>
                                  <a:gd name="connsiteY64" fmla="*/ 217366 h 728383"/>
                                  <a:gd name="connsiteX65" fmla="*/ 666377 w 702984"/>
                                  <a:gd name="connsiteY65" fmla="*/ 217366 h 72838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2984" h="728383">
                                    <a:moveTo>
                                      <a:pt x="666377" y="217366"/>
                                    </a:moveTo>
                                    <a:cubicBezTo>
                                      <a:pt x="671281" y="228152"/>
                                      <a:pt x="676184" y="239427"/>
                                      <a:pt x="680107" y="250702"/>
                                    </a:cubicBezTo>
                                    <a:cubicBezTo>
                                      <a:pt x="684030" y="261978"/>
                                      <a:pt x="687462" y="273744"/>
                                      <a:pt x="690895" y="285019"/>
                                    </a:cubicBezTo>
                                    <a:cubicBezTo>
                                      <a:pt x="693837" y="296785"/>
                                      <a:pt x="696288" y="308550"/>
                                      <a:pt x="698250" y="320316"/>
                                    </a:cubicBezTo>
                                    <a:cubicBezTo>
                                      <a:pt x="700211" y="332081"/>
                                      <a:pt x="701682" y="343847"/>
                                      <a:pt x="702172" y="356103"/>
                                    </a:cubicBezTo>
                                    <a:cubicBezTo>
                                      <a:pt x="703153" y="367869"/>
                                      <a:pt x="703153" y="380125"/>
                                      <a:pt x="702663" y="391890"/>
                                    </a:cubicBezTo>
                                    <a:cubicBezTo>
                                      <a:pt x="702172" y="403656"/>
                                      <a:pt x="701192" y="415422"/>
                                      <a:pt x="699721" y="427187"/>
                                    </a:cubicBezTo>
                                    <a:cubicBezTo>
                                      <a:pt x="698250" y="438953"/>
                                      <a:pt x="696288" y="450718"/>
                                      <a:pt x="693346" y="461994"/>
                                    </a:cubicBezTo>
                                    <a:cubicBezTo>
                                      <a:pt x="690895" y="473269"/>
                                      <a:pt x="687462" y="485035"/>
                                      <a:pt x="684030" y="495820"/>
                                    </a:cubicBezTo>
                                    <a:cubicBezTo>
                                      <a:pt x="680107" y="507095"/>
                                      <a:pt x="676184" y="517881"/>
                                      <a:pt x="671281" y="528666"/>
                                    </a:cubicBezTo>
                                    <a:cubicBezTo>
                                      <a:pt x="666377" y="539451"/>
                                      <a:pt x="661474" y="549746"/>
                                      <a:pt x="655590" y="559551"/>
                                    </a:cubicBezTo>
                                    <a:cubicBezTo>
                                      <a:pt x="649706" y="569845"/>
                                      <a:pt x="643822" y="579160"/>
                                      <a:pt x="636957" y="588965"/>
                                    </a:cubicBezTo>
                                    <a:cubicBezTo>
                                      <a:pt x="630092" y="598279"/>
                                      <a:pt x="623227" y="607594"/>
                                      <a:pt x="615382" y="615928"/>
                                    </a:cubicBezTo>
                                    <a:cubicBezTo>
                                      <a:pt x="608026" y="624752"/>
                                      <a:pt x="599691" y="632596"/>
                                      <a:pt x="591355" y="640439"/>
                                    </a:cubicBezTo>
                                    <a:cubicBezTo>
                                      <a:pt x="583019" y="648283"/>
                                      <a:pt x="574193" y="655637"/>
                                      <a:pt x="564876" y="662500"/>
                                    </a:cubicBezTo>
                                    <a:cubicBezTo>
                                      <a:pt x="555560" y="669363"/>
                                      <a:pt x="546243" y="675736"/>
                                      <a:pt x="536436" y="681619"/>
                                    </a:cubicBezTo>
                                    <a:cubicBezTo>
                                      <a:pt x="526629" y="687502"/>
                                      <a:pt x="516822" y="692895"/>
                                      <a:pt x="506525" y="697797"/>
                                    </a:cubicBezTo>
                                    <a:cubicBezTo>
                                      <a:pt x="496228" y="702699"/>
                                      <a:pt x="485440" y="706621"/>
                                      <a:pt x="475143" y="710543"/>
                                    </a:cubicBezTo>
                                    <a:cubicBezTo>
                                      <a:pt x="464356" y="714465"/>
                                      <a:pt x="453568" y="717406"/>
                                      <a:pt x="442290" y="719857"/>
                                    </a:cubicBezTo>
                                    <a:cubicBezTo>
                                      <a:pt x="431012" y="722309"/>
                                      <a:pt x="419734" y="724270"/>
                                      <a:pt x="408456" y="725740"/>
                                    </a:cubicBezTo>
                                    <a:cubicBezTo>
                                      <a:pt x="397179" y="727211"/>
                                      <a:pt x="385901" y="728191"/>
                                      <a:pt x="374132" y="728191"/>
                                    </a:cubicBezTo>
                                    <a:cubicBezTo>
                                      <a:pt x="362854" y="728682"/>
                                      <a:pt x="351086" y="728191"/>
                                      <a:pt x="339808" y="727211"/>
                                    </a:cubicBezTo>
                                    <a:cubicBezTo>
                                      <a:pt x="328530" y="726231"/>
                                      <a:pt x="316762" y="724760"/>
                                      <a:pt x="305484" y="722799"/>
                                    </a:cubicBezTo>
                                    <a:cubicBezTo>
                                      <a:pt x="294206" y="720838"/>
                                      <a:pt x="282928" y="717897"/>
                                      <a:pt x="271651" y="714955"/>
                                    </a:cubicBezTo>
                                    <a:cubicBezTo>
                                      <a:pt x="260373" y="711523"/>
                                      <a:pt x="249585" y="708092"/>
                                      <a:pt x="238307" y="703680"/>
                                    </a:cubicBezTo>
                                    <a:cubicBezTo>
                                      <a:pt x="227520" y="699268"/>
                                      <a:pt x="216732" y="694365"/>
                                      <a:pt x="206435" y="688973"/>
                                    </a:cubicBezTo>
                                    <a:cubicBezTo>
                                      <a:pt x="196138" y="683580"/>
                                      <a:pt x="185840" y="677697"/>
                                      <a:pt x="175543" y="671324"/>
                                    </a:cubicBezTo>
                                    <a:cubicBezTo>
                                      <a:pt x="165736" y="664951"/>
                                      <a:pt x="155929" y="658088"/>
                                      <a:pt x="146613" y="650734"/>
                                    </a:cubicBezTo>
                                    <a:cubicBezTo>
                                      <a:pt x="137296" y="643381"/>
                                      <a:pt x="128470" y="635537"/>
                                      <a:pt x="119644" y="627203"/>
                                    </a:cubicBezTo>
                                    <a:cubicBezTo>
                                      <a:pt x="110818" y="618869"/>
                                      <a:pt x="102482" y="610045"/>
                                      <a:pt x="94636" y="601220"/>
                                    </a:cubicBezTo>
                                    <a:cubicBezTo>
                                      <a:pt x="86791" y="592396"/>
                                      <a:pt x="79436" y="582592"/>
                                      <a:pt x="72081" y="572787"/>
                                    </a:cubicBezTo>
                                    <a:cubicBezTo>
                                      <a:pt x="65216" y="562982"/>
                                      <a:pt x="58351" y="552687"/>
                                      <a:pt x="52467" y="542392"/>
                                    </a:cubicBezTo>
                                    <a:cubicBezTo>
                                      <a:pt x="46583" y="532097"/>
                                      <a:pt x="40699" y="521312"/>
                                      <a:pt x="35795" y="510527"/>
                                    </a:cubicBezTo>
                                    <a:cubicBezTo>
                                      <a:pt x="30892" y="499742"/>
                                      <a:pt x="25988" y="488466"/>
                                      <a:pt x="22065" y="477191"/>
                                    </a:cubicBezTo>
                                    <a:cubicBezTo>
                                      <a:pt x="18143" y="465916"/>
                                      <a:pt x="14710" y="454150"/>
                                      <a:pt x="11278" y="442875"/>
                                    </a:cubicBezTo>
                                    <a:cubicBezTo>
                                      <a:pt x="8336" y="431109"/>
                                      <a:pt x="5884" y="419343"/>
                                      <a:pt x="3923" y="407578"/>
                                    </a:cubicBezTo>
                                    <a:cubicBezTo>
                                      <a:pt x="1961" y="395812"/>
                                      <a:pt x="490" y="384046"/>
                                      <a:pt x="0" y="371791"/>
                                    </a:cubicBezTo>
                                    <a:cubicBezTo>
                                      <a:pt x="0" y="360025"/>
                                      <a:pt x="0" y="348259"/>
                                      <a:pt x="0" y="336494"/>
                                    </a:cubicBezTo>
                                    <a:cubicBezTo>
                                      <a:pt x="490" y="324728"/>
                                      <a:pt x="1471" y="312962"/>
                                      <a:pt x="2942" y="301197"/>
                                    </a:cubicBezTo>
                                    <a:cubicBezTo>
                                      <a:pt x="4413" y="289431"/>
                                      <a:pt x="6374" y="277665"/>
                                      <a:pt x="9317" y="266390"/>
                                    </a:cubicBezTo>
                                    <a:cubicBezTo>
                                      <a:pt x="11768" y="255115"/>
                                      <a:pt x="15201" y="243349"/>
                                      <a:pt x="18633" y="232564"/>
                                    </a:cubicBezTo>
                                    <a:cubicBezTo>
                                      <a:pt x="22556" y="221288"/>
                                      <a:pt x="26479" y="210503"/>
                                      <a:pt x="31382" y="199718"/>
                                    </a:cubicBezTo>
                                    <a:cubicBezTo>
                                      <a:pt x="36285" y="188933"/>
                                      <a:pt x="41189" y="178638"/>
                                      <a:pt x="47073" y="168833"/>
                                    </a:cubicBezTo>
                                    <a:cubicBezTo>
                                      <a:pt x="52957" y="158538"/>
                                      <a:pt x="58841" y="149224"/>
                                      <a:pt x="65706" y="139419"/>
                                    </a:cubicBezTo>
                                    <a:cubicBezTo>
                                      <a:pt x="72571" y="130105"/>
                                      <a:pt x="79436" y="120790"/>
                                      <a:pt x="87281" y="112456"/>
                                    </a:cubicBezTo>
                                    <a:cubicBezTo>
                                      <a:pt x="94636" y="103632"/>
                                      <a:pt x="102972" y="95788"/>
                                      <a:pt x="111308" y="87944"/>
                                    </a:cubicBezTo>
                                    <a:cubicBezTo>
                                      <a:pt x="119644" y="80101"/>
                                      <a:pt x="128470" y="72747"/>
                                      <a:pt x="137787" y="65884"/>
                                    </a:cubicBezTo>
                                    <a:cubicBezTo>
                                      <a:pt x="147103" y="59021"/>
                                      <a:pt x="156420" y="52647"/>
                                      <a:pt x="166227" y="46765"/>
                                    </a:cubicBezTo>
                                    <a:cubicBezTo>
                                      <a:pt x="176033" y="40882"/>
                                      <a:pt x="185840" y="35489"/>
                                      <a:pt x="196138" y="30587"/>
                                    </a:cubicBezTo>
                                    <a:cubicBezTo>
                                      <a:pt x="206435" y="25685"/>
                                      <a:pt x="217222" y="21763"/>
                                      <a:pt x="227520" y="17841"/>
                                    </a:cubicBezTo>
                                    <a:cubicBezTo>
                                      <a:pt x="238307" y="13919"/>
                                      <a:pt x="249095" y="10978"/>
                                      <a:pt x="260373" y="8526"/>
                                    </a:cubicBezTo>
                                    <a:cubicBezTo>
                                      <a:pt x="271651" y="6075"/>
                                      <a:pt x="282928" y="4114"/>
                                      <a:pt x="294206" y="2643"/>
                                    </a:cubicBezTo>
                                    <a:cubicBezTo>
                                      <a:pt x="305484" y="1173"/>
                                      <a:pt x="316762" y="192"/>
                                      <a:pt x="328530" y="192"/>
                                    </a:cubicBezTo>
                                    <a:cubicBezTo>
                                      <a:pt x="339808" y="-298"/>
                                      <a:pt x="351577" y="192"/>
                                      <a:pt x="362854" y="1173"/>
                                    </a:cubicBezTo>
                                    <a:cubicBezTo>
                                      <a:pt x="374132" y="2153"/>
                                      <a:pt x="385901" y="3624"/>
                                      <a:pt x="397179" y="5585"/>
                                    </a:cubicBezTo>
                                    <a:cubicBezTo>
                                      <a:pt x="408456" y="7546"/>
                                      <a:pt x="419734" y="10487"/>
                                      <a:pt x="431012" y="13429"/>
                                    </a:cubicBezTo>
                                    <a:cubicBezTo>
                                      <a:pt x="442290" y="16370"/>
                                      <a:pt x="453078" y="20292"/>
                                      <a:pt x="464356" y="24704"/>
                                    </a:cubicBezTo>
                                    <a:cubicBezTo>
                                      <a:pt x="475143" y="29116"/>
                                      <a:pt x="485931" y="34018"/>
                                      <a:pt x="496228" y="39411"/>
                                    </a:cubicBezTo>
                                    <a:cubicBezTo>
                                      <a:pt x="506525" y="44804"/>
                                      <a:pt x="516822" y="50686"/>
                                      <a:pt x="527120" y="57060"/>
                                    </a:cubicBezTo>
                                    <a:cubicBezTo>
                                      <a:pt x="536927" y="63433"/>
                                      <a:pt x="546733" y="70296"/>
                                      <a:pt x="556050" y="77650"/>
                                    </a:cubicBezTo>
                                    <a:cubicBezTo>
                                      <a:pt x="565366" y="85003"/>
                                      <a:pt x="574193" y="92847"/>
                                      <a:pt x="583019" y="101181"/>
                                    </a:cubicBezTo>
                                    <a:cubicBezTo>
                                      <a:pt x="591845" y="109515"/>
                                      <a:pt x="600181" y="118339"/>
                                      <a:pt x="608026" y="127163"/>
                                    </a:cubicBezTo>
                                    <a:cubicBezTo>
                                      <a:pt x="615872" y="135987"/>
                                      <a:pt x="623227" y="145792"/>
                                      <a:pt x="630582" y="155597"/>
                                    </a:cubicBezTo>
                                    <a:cubicBezTo>
                                      <a:pt x="637447" y="165401"/>
                                      <a:pt x="644312" y="175697"/>
                                      <a:pt x="650196" y="185991"/>
                                    </a:cubicBezTo>
                                    <a:cubicBezTo>
                                      <a:pt x="655590" y="195796"/>
                                      <a:pt x="660984" y="206581"/>
                                      <a:pt x="666377" y="217366"/>
                                    </a:cubicBezTo>
                                    <a:lnTo>
                                      <a:pt x="666377" y="2173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" name="Prostoročno: oblika 85"/>
                            <wps:cNvSpPr/>
                            <wps:spPr>
                              <a:xfrm>
                                <a:off x="409437" y="2287244"/>
                                <a:ext cx="702984" cy="728383"/>
                              </a:xfrm>
                              <a:custGeom>
                                <a:avLst/>
                                <a:gdLst>
                                  <a:gd name="connsiteX0" fmla="*/ 666377 w 702984"/>
                                  <a:gd name="connsiteY0" fmla="*/ 217366 h 728383"/>
                                  <a:gd name="connsiteX1" fmla="*/ 680107 w 702984"/>
                                  <a:gd name="connsiteY1" fmla="*/ 250702 h 728383"/>
                                  <a:gd name="connsiteX2" fmla="*/ 690895 w 702984"/>
                                  <a:gd name="connsiteY2" fmla="*/ 285019 h 728383"/>
                                  <a:gd name="connsiteX3" fmla="*/ 698250 w 702984"/>
                                  <a:gd name="connsiteY3" fmla="*/ 320316 h 728383"/>
                                  <a:gd name="connsiteX4" fmla="*/ 702172 w 702984"/>
                                  <a:gd name="connsiteY4" fmla="*/ 356103 h 728383"/>
                                  <a:gd name="connsiteX5" fmla="*/ 702663 w 702984"/>
                                  <a:gd name="connsiteY5" fmla="*/ 391890 h 728383"/>
                                  <a:gd name="connsiteX6" fmla="*/ 699721 w 702984"/>
                                  <a:gd name="connsiteY6" fmla="*/ 427187 h 728383"/>
                                  <a:gd name="connsiteX7" fmla="*/ 693346 w 702984"/>
                                  <a:gd name="connsiteY7" fmla="*/ 461994 h 728383"/>
                                  <a:gd name="connsiteX8" fmla="*/ 684030 w 702984"/>
                                  <a:gd name="connsiteY8" fmla="*/ 495820 h 728383"/>
                                  <a:gd name="connsiteX9" fmla="*/ 671281 w 702984"/>
                                  <a:gd name="connsiteY9" fmla="*/ 528666 h 728383"/>
                                  <a:gd name="connsiteX10" fmla="*/ 655590 w 702984"/>
                                  <a:gd name="connsiteY10" fmla="*/ 559551 h 728383"/>
                                  <a:gd name="connsiteX11" fmla="*/ 636957 w 702984"/>
                                  <a:gd name="connsiteY11" fmla="*/ 588965 h 728383"/>
                                  <a:gd name="connsiteX12" fmla="*/ 615382 w 702984"/>
                                  <a:gd name="connsiteY12" fmla="*/ 615928 h 728383"/>
                                  <a:gd name="connsiteX13" fmla="*/ 591355 w 702984"/>
                                  <a:gd name="connsiteY13" fmla="*/ 640439 h 728383"/>
                                  <a:gd name="connsiteX14" fmla="*/ 564876 w 702984"/>
                                  <a:gd name="connsiteY14" fmla="*/ 662500 h 728383"/>
                                  <a:gd name="connsiteX15" fmla="*/ 536436 w 702984"/>
                                  <a:gd name="connsiteY15" fmla="*/ 681619 h 728383"/>
                                  <a:gd name="connsiteX16" fmla="*/ 506525 w 702984"/>
                                  <a:gd name="connsiteY16" fmla="*/ 697797 h 728383"/>
                                  <a:gd name="connsiteX17" fmla="*/ 475143 w 702984"/>
                                  <a:gd name="connsiteY17" fmla="*/ 710543 h 728383"/>
                                  <a:gd name="connsiteX18" fmla="*/ 442290 w 702984"/>
                                  <a:gd name="connsiteY18" fmla="*/ 719857 h 728383"/>
                                  <a:gd name="connsiteX19" fmla="*/ 408456 w 702984"/>
                                  <a:gd name="connsiteY19" fmla="*/ 725740 h 728383"/>
                                  <a:gd name="connsiteX20" fmla="*/ 374132 w 702984"/>
                                  <a:gd name="connsiteY20" fmla="*/ 728191 h 728383"/>
                                  <a:gd name="connsiteX21" fmla="*/ 339808 w 702984"/>
                                  <a:gd name="connsiteY21" fmla="*/ 727211 h 728383"/>
                                  <a:gd name="connsiteX22" fmla="*/ 305484 w 702984"/>
                                  <a:gd name="connsiteY22" fmla="*/ 722799 h 728383"/>
                                  <a:gd name="connsiteX23" fmla="*/ 271651 w 702984"/>
                                  <a:gd name="connsiteY23" fmla="*/ 714955 h 728383"/>
                                  <a:gd name="connsiteX24" fmla="*/ 238307 w 702984"/>
                                  <a:gd name="connsiteY24" fmla="*/ 703680 h 728383"/>
                                  <a:gd name="connsiteX25" fmla="*/ 206435 w 702984"/>
                                  <a:gd name="connsiteY25" fmla="*/ 688973 h 728383"/>
                                  <a:gd name="connsiteX26" fmla="*/ 175543 w 702984"/>
                                  <a:gd name="connsiteY26" fmla="*/ 671324 h 728383"/>
                                  <a:gd name="connsiteX27" fmla="*/ 146613 w 702984"/>
                                  <a:gd name="connsiteY27" fmla="*/ 650734 h 728383"/>
                                  <a:gd name="connsiteX28" fmla="*/ 119644 w 702984"/>
                                  <a:gd name="connsiteY28" fmla="*/ 627203 h 728383"/>
                                  <a:gd name="connsiteX29" fmla="*/ 94636 w 702984"/>
                                  <a:gd name="connsiteY29" fmla="*/ 601220 h 728383"/>
                                  <a:gd name="connsiteX30" fmla="*/ 72081 w 702984"/>
                                  <a:gd name="connsiteY30" fmla="*/ 572787 h 728383"/>
                                  <a:gd name="connsiteX31" fmla="*/ 52467 w 702984"/>
                                  <a:gd name="connsiteY31" fmla="*/ 542392 h 728383"/>
                                  <a:gd name="connsiteX32" fmla="*/ 35795 w 702984"/>
                                  <a:gd name="connsiteY32" fmla="*/ 510527 h 728383"/>
                                  <a:gd name="connsiteX33" fmla="*/ 22065 w 702984"/>
                                  <a:gd name="connsiteY33" fmla="*/ 477191 h 728383"/>
                                  <a:gd name="connsiteX34" fmla="*/ 11278 w 702984"/>
                                  <a:gd name="connsiteY34" fmla="*/ 442875 h 728383"/>
                                  <a:gd name="connsiteX35" fmla="*/ 3923 w 702984"/>
                                  <a:gd name="connsiteY35" fmla="*/ 407578 h 728383"/>
                                  <a:gd name="connsiteX36" fmla="*/ 0 w 702984"/>
                                  <a:gd name="connsiteY36" fmla="*/ 371791 h 728383"/>
                                  <a:gd name="connsiteX37" fmla="*/ 0 w 702984"/>
                                  <a:gd name="connsiteY37" fmla="*/ 336494 h 728383"/>
                                  <a:gd name="connsiteX38" fmla="*/ 2942 w 702984"/>
                                  <a:gd name="connsiteY38" fmla="*/ 301197 h 728383"/>
                                  <a:gd name="connsiteX39" fmla="*/ 9317 w 702984"/>
                                  <a:gd name="connsiteY39" fmla="*/ 266390 h 728383"/>
                                  <a:gd name="connsiteX40" fmla="*/ 18633 w 702984"/>
                                  <a:gd name="connsiteY40" fmla="*/ 232564 h 728383"/>
                                  <a:gd name="connsiteX41" fmla="*/ 31382 w 702984"/>
                                  <a:gd name="connsiteY41" fmla="*/ 199718 h 728383"/>
                                  <a:gd name="connsiteX42" fmla="*/ 47073 w 702984"/>
                                  <a:gd name="connsiteY42" fmla="*/ 168833 h 728383"/>
                                  <a:gd name="connsiteX43" fmla="*/ 65706 w 702984"/>
                                  <a:gd name="connsiteY43" fmla="*/ 139419 h 728383"/>
                                  <a:gd name="connsiteX44" fmla="*/ 87281 w 702984"/>
                                  <a:gd name="connsiteY44" fmla="*/ 112456 h 728383"/>
                                  <a:gd name="connsiteX45" fmla="*/ 111308 w 702984"/>
                                  <a:gd name="connsiteY45" fmla="*/ 87944 h 728383"/>
                                  <a:gd name="connsiteX46" fmla="*/ 137787 w 702984"/>
                                  <a:gd name="connsiteY46" fmla="*/ 65884 h 728383"/>
                                  <a:gd name="connsiteX47" fmla="*/ 166227 w 702984"/>
                                  <a:gd name="connsiteY47" fmla="*/ 46765 h 728383"/>
                                  <a:gd name="connsiteX48" fmla="*/ 196138 w 702984"/>
                                  <a:gd name="connsiteY48" fmla="*/ 30587 h 728383"/>
                                  <a:gd name="connsiteX49" fmla="*/ 227520 w 702984"/>
                                  <a:gd name="connsiteY49" fmla="*/ 17841 h 728383"/>
                                  <a:gd name="connsiteX50" fmla="*/ 260373 w 702984"/>
                                  <a:gd name="connsiteY50" fmla="*/ 8526 h 728383"/>
                                  <a:gd name="connsiteX51" fmla="*/ 294206 w 702984"/>
                                  <a:gd name="connsiteY51" fmla="*/ 2643 h 728383"/>
                                  <a:gd name="connsiteX52" fmla="*/ 328530 w 702984"/>
                                  <a:gd name="connsiteY52" fmla="*/ 192 h 728383"/>
                                  <a:gd name="connsiteX53" fmla="*/ 362854 w 702984"/>
                                  <a:gd name="connsiteY53" fmla="*/ 1173 h 728383"/>
                                  <a:gd name="connsiteX54" fmla="*/ 397179 w 702984"/>
                                  <a:gd name="connsiteY54" fmla="*/ 5585 h 728383"/>
                                  <a:gd name="connsiteX55" fmla="*/ 431012 w 702984"/>
                                  <a:gd name="connsiteY55" fmla="*/ 13429 h 728383"/>
                                  <a:gd name="connsiteX56" fmla="*/ 464356 w 702984"/>
                                  <a:gd name="connsiteY56" fmla="*/ 24704 h 728383"/>
                                  <a:gd name="connsiteX57" fmla="*/ 496228 w 702984"/>
                                  <a:gd name="connsiteY57" fmla="*/ 39411 h 728383"/>
                                  <a:gd name="connsiteX58" fmla="*/ 527120 w 702984"/>
                                  <a:gd name="connsiteY58" fmla="*/ 57060 h 728383"/>
                                  <a:gd name="connsiteX59" fmla="*/ 556050 w 702984"/>
                                  <a:gd name="connsiteY59" fmla="*/ 77650 h 728383"/>
                                  <a:gd name="connsiteX60" fmla="*/ 583019 w 702984"/>
                                  <a:gd name="connsiteY60" fmla="*/ 101181 h 728383"/>
                                  <a:gd name="connsiteX61" fmla="*/ 608026 w 702984"/>
                                  <a:gd name="connsiteY61" fmla="*/ 127163 h 728383"/>
                                  <a:gd name="connsiteX62" fmla="*/ 630582 w 702984"/>
                                  <a:gd name="connsiteY62" fmla="*/ 155597 h 728383"/>
                                  <a:gd name="connsiteX63" fmla="*/ 650196 w 702984"/>
                                  <a:gd name="connsiteY63" fmla="*/ 185991 h 728383"/>
                                  <a:gd name="connsiteX64" fmla="*/ 666377 w 702984"/>
                                  <a:gd name="connsiteY64" fmla="*/ 217366 h 728383"/>
                                  <a:gd name="connsiteX65" fmla="*/ 666377 w 702984"/>
                                  <a:gd name="connsiteY65" fmla="*/ 217366 h 72838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2984" h="728383">
                                    <a:moveTo>
                                      <a:pt x="666377" y="217366"/>
                                    </a:moveTo>
                                    <a:cubicBezTo>
                                      <a:pt x="671281" y="228152"/>
                                      <a:pt x="676184" y="239427"/>
                                      <a:pt x="680107" y="250702"/>
                                    </a:cubicBezTo>
                                    <a:cubicBezTo>
                                      <a:pt x="684030" y="261978"/>
                                      <a:pt x="687462" y="273744"/>
                                      <a:pt x="690895" y="285019"/>
                                    </a:cubicBezTo>
                                    <a:cubicBezTo>
                                      <a:pt x="693837" y="296785"/>
                                      <a:pt x="696288" y="308550"/>
                                      <a:pt x="698250" y="320316"/>
                                    </a:cubicBezTo>
                                    <a:cubicBezTo>
                                      <a:pt x="700211" y="332081"/>
                                      <a:pt x="701682" y="343847"/>
                                      <a:pt x="702172" y="356103"/>
                                    </a:cubicBezTo>
                                    <a:cubicBezTo>
                                      <a:pt x="703153" y="367869"/>
                                      <a:pt x="703153" y="380125"/>
                                      <a:pt x="702663" y="391890"/>
                                    </a:cubicBezTo>
                                    <a:cubicBezTo>
                                      <a:pt x="702172" y="403656"/>
                                      <a:pt x="701192" y="415422"/>
                                      <a:pt x="699721" y="427187"/>
                                    </a:cubicBezTo>
                                    <a:cubicBezTo>
                                      <a:pt x="698250" y="438953"/>
                                      <a:pt x="696288" y="450718"/>
                                      <a:pt x="693346" y="461994"/>
                                    </a:cubicBezTo>
                                    <a:cubicBezTo>
                                      <a:pt x="690895" y="473269"/>
                                      <a:pt x="687462" y="485035"/>
                                      <a:pt x="684030" y="495820"/>
                                    </a:cubicBezTo>
                                    <a:cubicBezTo>
                                      <a:pt x="680107" y="507095"/>
                                      <a:pt x="676184" y="517881"/>
                                      <a:pt x="671281" y="528666"/>
                                    </a:cubicBezTo>
                                    <a:cubicBezTo>
                                      <a:pt x="666377" y="539451"/>
                                      <a:pt x="661474" y="549746"/>
                                      <a:pt x="655590" y="559551"/>
                                    </a:cubicBezTo>
                                    <a:cubicBezTo>
                                      <a:pt x="649706" y="569845"/>
                                      <a:pt x="643822" y="579160"/>
                                      <a:pt x="636957" y="588965"/>
                                    </a:cubicBezTo>
                                    <a:cubicBezTo>
                                      <a:pt x="630092" y="598279"/>
                                      <a:pt x="623227" y="607594"/>
                                      <a:pt x="615382" y="615928"/>
                                    </a:cubicBezTo>
                                    <a:cubicBezTo>
                                      <a:pt x="608026" y="624752"/>
                                      <a:pt x="599691" y="632596"/>
                                      <a:pt x="591355" y="640439"/>
                                    </a:cubicBezTo>
                                    <a:cubicBezTo>
                                      <a:pt x="583019" y="648283"/>
                                      <a:pt x="574193" y="655637"/>
                                      <a:pt x="564876" y="662500"/>
                                    </a:cubicBezTo>
                                    <a:cubicBezTo>
                                      <a:pt x="555560" y="669363"/>
                                      <a:pt x="546243" y="675736"/>
                                      <a:pt x="536436" y="681619"/>
                                    </a:cubicBezTo>
                                    <a:cubicBezTo>
                                      <a:pt x="526629" y="687502"/>
                                      <a:pt x="516822" y="692895"/>
                                      <a:pt x="506525" y="697797"/>
                                    </a:cubicBezTo>
                                    <a:cubicBezTo>
                                      <a:pt x="496228" y="702699"/>
                                      <a:pt x="485440" y="706621"/>
                                      <a:pt x="475143" y="710543"/>
                                    </a:cubicBezTo>
                                    <a:cubicBezTo>
                                      <a:pt x="464356" y="714465"/>
                                      <a:pt x="453568" y="717406"/>
                                      <a:pt x="442290" y="719857"/>
                                    </a:cubicBezTo>
                                    <a:cubicBezTo>
                                      <a:pt x="431012" y="722309"/>
                                      <a:pt x="419734" y="724270"/>
                                      <a:pt x="408456" y="725740"/>
                                    </a:cubicBezTo>
                                    <a:cubicBezTo>
                                      <a:pt x="397179" y="727211"/>
                                      <a:pt x="385901" y="728191"/>
                                      <a:pt x="374132" y="728191"/>
                                    </a:cubicBezTo>
                                    <a:cubicBezTo>
                                      <a:pt x="362854" y="728682"/>
                                      <a:pt x="351086" y="728191"/>
                                      <a:pt x="339808" y="727211"/>
                                    </a:cubicBezTo>
                                    <a:cubicBezTo>
                                      <a:pt x="328530" y="726231"/>
                                      <a:pt x="316762" y="724760"/>
                                      <a:pt x="305484" y="722799"/>
                                    </a:cubicBezTo>
                                    <a:cubicBezTo>
                                      <a:pt x="294206" y="720838"/>
                                      <a:pt x="282928" y="717897"/>
                                      <a:pt x="271651" y="714955"/>
                                    </a:cubicBezTo>
                                    <a:cubicBezTo>
                                      <a:pt x="260373" y="711523"/>
                                      <a:pt x="249585" y="708092"/>
                                      <a:pt x="238307" y="703680"/>
                                    </a:cubicBezTo>
                                    <a:cubicBezTo>
                                      <a:pt x="227520" y="699268"/>
                                      <a:pt x="216732" y="694365"/>
                                      <a:pt x="206435" y="688973"/>
                                    </a:cubicBezTo>
                                    <a:cubicBezTo>
                                      <a:pt x="196138" y="683580"/>
                                      <a:pt x="185840" y="677697"/>
                                      <a:pt x="175543" y="671324"/>
                                    </a:cubicBezTo>
                                    <a:cubicBezTo>
                                      <a:pt x="165736" y="664951"/>
                                      <a:pt x="155929" y="658088"/>
                                      <a:pt x="146613" y="650734"/>
                                    </a:cubicBezTo>
                                    <a:cubicBezTo>
                                      <a:pt x="137296" y="643381"/>
                                      <a:pt x="128470" y="635537"/>
                                      <a:pt x="119644" y="627203"/>
                                    </a:cubicBezTo>
                                    <a:cubicBezTo>
                                      <a:pt x="110818" y="618869"/>
                                      <a:pt x="102482" y="610045"/>
                                      <a:pt x="94636" y="601220"/>
                                    </a:cubicBezTo>
                                    <a:cubicBezTo>
                                      <a:pt x="86791" y="592396"/>
                                      <a:pt x="79436" y="582592"/>
                                      <a:pt x="72081" y="572787"/>
                                    </a:cubicBezTo>
                                    <a:cubicBezTo>
                                      <a:pt x="65216" y="562982"/>
                                      <a:pt x="58351" y="552687"/>
                                      <a:pt x="52467" y="542392"/>
                                    </a:cubicBezTo>
                                    <a:cubicBezTo>
                                      <a:pt x="46583" y="532097"/>
                                      <a:pt x="40699" y="521312"/>
                                      <a:pt x="35795" y="510527"/>
                                    </a:cubicBezTo>
                                    <a:cubicBezTo>
                                      <a:pt x="30892" y="499742"/>
                                      <a:pt x="25988" y="488466"/>
                                      <a:pt x="22065" y="477191"/>
                                    </a:cubicBezTo>
                                    <a:cubicBezTo>
                                      <a:pt x="18143" y="465916"/>
                                      <a:pt x="14710" y="454150"/>
                                      <a:pt x="11278" y="442875"/>
                                    </a:cubicBezTo>
                                    <a:cubicBezTo>
                                      <a:pt x="8336" y="431109"/>
                                      <a:pt x="5884" y="419343"/>
                                      <a:pt x="3923" y="407578"/>
                                    </a:cubicBezTo>
                                    <a:cubicBezTo>
                                      <a:pt x="1961" y="395812"/>
                                      <a:pt x="490" y="384046"/>
                                      <a:pt x="0" y="371791"/>
                                    </a:cubicBezTo>
                                    <a:cubicBezTo>
                                      <a:pt x="0" y="360025"/>
                                      <a:pt x="0" y="348259"/>
                                      <a:pt x="0" y="336494"/>
                                    </a:cubicBezTo>
                                    <a:cubicBezTo>
                                      <a:pt x="490" y="324728"/>
                                      <a:pt x="1471" y="312962"/>
                                      <a:pt x="2942" y="301197"/>
                                    </a:cubicBezTo>
                                    <a:cubicBezTo>
                                      <a:pt x="4413" y="289431"/>
                                      <a:pt x="6374" y="277665"/>
                                      <a:pt x="9317" y="266390"/>
                                    </a:cubicBezTo>
                                    <a:cubicBezTo>
                                      <a:pt x="11768" y="255115"/>
                                      <a:pt x="15201" y="243349"/>
                                      <a:pt x="18633" y="232564"/>
                                    </a:cubicBezTo>
                                    <a:cubicBezTo>
                                      <a:pt x="22556" y="221288"/>
                                      <a:pt x="26479" y="210503"/>
                                      <a:pt x="31382" y="199718"/>
                                    </a:cubicBezTo>
                                    <a:cubicBezTo>
                                      <a:pt x="36285" y="188933"/>
                                      <a:pt x="41189" y="178638"/>
                                      <a:pt x="47073" y="168833"/>
                                    </a:cubicBezTo>
                                    <a:cubicBezTo>
                                      <a:pt x="52957" y="158538"/>
                                      <a:pt x="58841" y="149224"/>
                                      <a:pt x="65706" y="139419"/>
                                    </a:cubicBezTo>
                                    <a:cubicBezTo>
                                      <a:pt x="72571" y="130105"/>
                                      <a:pt x="79436" y="120790"/>
                                      <a:pt x="87281" y="112456"/>
                                    </a:cubicBezTo>
                                    <a:cubicBezTo>
                                      <a:pt x="94636" y="103632"/>
                                      <a:pt x="102972" y="95788"/>
                                      <a:pt x="111308" y="87944"/>
                                    </a:cubicBezTo>
                                    <a:cubicBezTo>
                                      <a:pt x="119644" y="80101"/>
                                      <a:pt x="128470" y="72747"/>
                                      <a:pt x="137787" y="65884"/>
                                    </a:cubicBezTo>
                                    <a:cubicBezTo>
                                      <a:pt x="147103" y="59021"/>
                                      <a:pt x="156420" y="52647"/>
                                      <a:pt x="166227" y="46765"/>
                                    </a:cubicBezTo>
                                    <a:cubicBezTo>
                                      <a:pt x="176033" y="40882"/>
                                      <a:pt x="185840" y="35489"/>
                                      <a:pt x="196138" y="30587"/>
                                    </a:cubicBezTo>
                                    <a:cubicBezTo>
                                      <a:pt x="206435" y="25685"/>
                                      <a:pt x="217222" y="21763"/>
                                      <a:pt x="227520" y="17841"/>
                                    </a:cubicBezTo>
                                    <a:cubicBezTo>
                                      <a:pt x="238307" y="13919"/>
                                      <a:pt x="249095" y="10978"/>
                                      <a:pt x="260373" y="8526"/>
                                    </a:cubicBezTo>
                                    <a:cubicBezTo>
                                      <a:pt x="271651" y="6075"/>
                                      <a:pt x="282928" y="4114"/>
                                      <a:pt x="294206" y="2643"/>
                                    </a:cubicBezTo>
                                    <a:cubicBezTo>
                                      <a:pt x="305484" y="1173"/>
                                      <a:pt x="316762" y="192"/>
                                      <a:pt x="328530" y="192"/>
                                    </a:cubicBezTo>
                                    <a:cubicBezTo>
                                      <a:pt x="339808" y="-298"/>
                                      <a:pt x="351577" y="192"/>
                                      <a:pt x="362854" y="1173"/>
                                    </a:cubicBezTo>
                                    <a:cubicBezTo>
                                      <a:pt x="374132" y="2153"/>
                                      <a:pt x="385901" y="3624"/>
                                      <a:pt x="397179" y="5585"/>
                                    </a:cubicBezTo>
                                    <a:cubicBezTo>
                                      <a:pt x="408456" y="7546"/>
                                      <a:pt x="419734" y="10487"/>
                                      <a:pt x="431012" y="13429"/>
                                    </a:cubicBezTo>
                                    <a:cubicBezTo>
                                      <a:pt x="442290" y="16370"/>
                                      <a:pt x="453078" y="20292"/>
                                      <a:pt x="464356" y="24704"/>
                                    </a:cubicBezTo>
                                    <a:cubicBezTo>
                                      <a:pt x="475143" y="29116"/>
                                      <a:pt x="485931" y="34018"/>
                                      <a:pt x="496228" y="39411"/>
                                    </a:cubicBezTo>
                                    <a:cubicBezTo>
                                      <a:pt x="506525" y="44804"/>
                                      <a:pt x="516822" y="50686"/>
                                      <a:pt x="527120" y="57060"/>
                                    </a:cubicBezTo>
                                    <a:cubicBezTo>
                                      <a:pt x="536927" y="63433"/>
                                      <a:pt x="546733" y="70296"/>
                                      <a:pt x="556050" y="77650"/>
                                    </a:cubicBezTo>
                                    <a:cubicBezTo>
                                      <a:pt x="565366" y="85003"/>
                                      <a:pt x="574193" y="92847"/>
                                      <a:pt x="583019" y="101181"/>
                                    </a:cubicBezTo>
                                    <a:cubicBezTo>
                                      <a:pt x="591845" y="109515"/>
                                      <a:pt x="600181" y="118339"/>
                                      <a:pt x="608026" y="127163"/>
                                    </a:cubicBezTo>
                                    <a:cubicBezTo>
                                      <a:pt x="615872" y="135987"/>
                                      <a:pt x="623227" y="145792"/>
                                      <a:pt x="630582" y="155597"/>
                                    </a:cubicBezTo>
                                    <a:cubicBezTo>
                                      <a:pt x="637447" y="165401"/>
                                      <a:pt x="644312" y="175697"/>
                                      <a:pt x="650196" y="185991"/>
                                    </a:cubicBezTo>
                                    <a:cubicBezTo>
                                      <a:pt x="655590" y="195796"/>
                                      <a:pt x="660984" y="206581"/>
                                      <a:pt x="666377" y="217366"/>
                                    </a:cubicBezTo>
                                    <a:lnTo>
                                      <a:pt x="666377" y="2173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Prostoročno: oblika 86"/>
                            <wps:cNvSpPr/>
                            <wps:spPr>
                              <a:xfrm>
                                <a:off x="1246944" y="2062419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265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Prostoročno: oblika 87"/>
                            <wps:cNvSpPr/>
                            <wps:spPr>
                              <a:xfrm>
                                <a:off x="1246944" y="2062419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Prostoročno: oblika 88"/>
                            <wps:cNvSpPr/>
                            <wps:spPr>
                              <a:xfrm>
                                <a:off x="1888927" y="1927604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1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3" y="138246"/>
                                      <a:pt x="263683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2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1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Prostoročno: oblika 89"/>
                            <wps:cNvSpPr/>
                            <wps:spPr>
                              <a:xfrm>
                                <a:off x="1888927" y="1927604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1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3" y="138246"/>
                                      <a:pt x="263683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1186" y="27159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2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858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2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3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4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8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1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Prostoročno: oblika 90"/>
                            <wps:cNvSpPr/>
                            <wps:spPr>
                              <a:xfrm>
                                <a:off x="2309519" y="1567281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3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0" y="223547"/>
                                      <a:pt x="981" y="215703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10" y="17649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Prostoročno: oblika 91"/>
                            <wps:cNvSpPr/>
                            <wps:spPr>
                              <a:xfrm>
                                <a:off x="2309519" y="1567281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3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2"/>
                                      <a:pt x="4413" y="288749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10" y="17649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Prostoročno: oblika 92"/>
                            <wps:cNvSpPr/>
                            <wps:spPr>
                              <a:xfrm>
                                <a:off x="2927521" y="1113131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19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5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50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4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5" y="368359"/>
                                      <a:pt x="703965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4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5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2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5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7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Prostoročno: oblika 93"/>
                            <wps:cNvSpPr/>
                            <wps:spPr>
                              <a:xfrm>
                                <a:off x="2927521" y="1113131"/>
                                <a:ext cx="703797" cy="728874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4"/>
                                  <a:gd name="connsiteX1" fmla="*/ 680919 w 703797"/>
                                  <a:gd name="connsiteY1" fmla="*/ 251193 h 728874"/>
                                  <a:gd name="connsiteX2" fmla="*/ 691707 w 703797"/>
                                  <a:gd name="connsiteY2" fmla="*/ 285509 h 728874"/>
                                  <a:gd name="connsiteX3" fmla="*/ 699062 w 703797"/>
                                  <a:gd name="connsiteY3" fmla="*/ 320806 h 728874"/>
                                  <a:gd name="connsiteX4" fmla="*/ 702985 w 703797"/>
                                  <a:gd name="connsiteY4" fmla="*/ 356593 h 728874"/>
                                  <a:gd name="connsiteX5" fmla="*/ 703475 w 703797"/>
                                  <a:gd name="connsiteY5" fmla="*/ 392380 h 728874"/>
                                  <a:gd name="connsiteX6" fmla="*/ 700533 w 703797"/>
                                  <a:gd name="connsiteY6" fmla="*/ 427677 h 728874"/>
                                  <a:gd name="connsiteX7" fmla="*/ 694159 w 703797"/>
                                  <a:gd name="connsiteY7" fmla="*/ 462484 h 728874"/>
                                  <a:gd name="connsiteX8" fmla="*/ 684842 w 703797"/>
                                  <a:gd name="connsiteY8" fmla="*/ 496310 h 728874"/>
                                  <a:gd name="connsiteX9" fmla="*/ 672093 w 703797"/>
                                  <a:gd name="connsiteY9" fmla="*/ 529156 h 728874"/>
                                  <a:gd name="connsiteX10" fmla="*/ 656402 w 703797"/>
                                  <a:gd name="connsiteY10" fmla="*/ 560041 h 728874"/>
                                  <a:gd name="connsiteX11" fmla="*/ 637769 w 703797"/>
                                  <a:gd name="connsiteY11" fmla="*/ 589455 h 728874"/>
                                  <a:gd name="connsiteX12" fmla="*/ 616194 w 703797"/>
                                  <a:gd name="connsiteY12" fmla="*/ 616418 h 728874"/>
                                  <a:gd name="connsiteX13" fmla="*/ 592167 w 703797"/>
                                  <a:gd name="connsiteY13" fmla="*/ 640930 h 728874"/>
                                  <a:gd name="connsiteX14" fmla="*/ 565689 w 703797"/>
                                  <a:gd name="connsiteY14" fmla="*/ 662990 h 728874"/>
                                  <a:gd name="connsiteX15" fmla="*/ 537249 w 703797"/>
                                  <a:gd name="connsiteY15" fmla="*/ 682109 h 728874"/>
                                  <a:gd name="connsiteX16" fmla="*/ 507338 w 703797"/>
                                  <a:gd name="connsiteY16" fmla="*/ 698287 h 728874"/>
                                  <a:gd name="connsiteX17" fmla="*/ 475956 w 703797"/>
                                  <a:gd name="connsiteY17" fmla="*/ 711033 h 728874"/>
                                  <a:gd name="connsiteX18" fmla="*/ 443103 w 703797"/>
                                  <a:gd name="connsiteY18" fmla="*/ 720348 h 728874"/>
                                  <a:gd name="connsiteX19" fmla="*/ 409269 w 703797"/>
                                  <a:gd name="connsiteY19" fmla="*/ 726231 h 728874"/>
                                  <a:gd name="connsiteX20" fmla="*/ 374945 w 703797"/>
                                  <a:gd name="connsiteY20" fmla="*/ 728682 h 728874"/>
                                  <a:gd name="connsiteX21" fmla="*/ 340621 w 703797"/>
                                  <a:gd name="connsiteY21" fmla="*/ 727701 h 728874"/>
                                  <a:gd name="connsiteX22" fmla="*/ 306297 w 703797"/>
                                  <a:gd name="connsiteY22" fmla="*/ 723289 h 728874"/>
                                  <a:gd name="connsiteX23" fmla="*/ 272463 w 703797"/>
                                  <a:gd name="connsiteY23" fmla="*/ 715445 h 728874"/>
                                  <a:gd name="connsiteX24" fmla="*/ 239120 w 703797"/>
                                  <a:gd name="connsiteY24" fmla="*/ 704170 h 728874"/>
                                  <a:gd name="connsiteX25" fmla="*/ 207247 w 703797"/>
                                  <a:gd name="connsiteY25" fmla="*/ 689463 h 728874"/>
                                  <a:gd name="connsiteX26" fmla="*/ 176355 w 703797"/>
                                  <a:gd name="connsiteY26" fmla="*/ 671814 h 728874"/>
                                  <a:gd name="connsiteX27" fmla="*/ 147425 w 703797"/>
                                  <a:gd name="connsiteY27" fmla="*/ 651225 h 728874"/>
                                  <a:gd name="connsiteX28" fmla="*/ 120456 w 703797"/>
                                  <a:gd name="connsiteY28" fmla="*/ 627693 h 728874"/>
                                  <a:gd name="connsiteX29" fmla="*/ 95449 w 703797"/>
                                  <a:gd name="connsiteY29" fmla="*/ 601711 h 728874"/>
                                  <a:gd name="connsiteX30" fmla="*/ 72893 w 703797"/>
                                  <a:gd name="connsiteY30" fmla="*/ 573277 h 728874"/>
                                  <a:gd name="connsiteX31" fmla="*/ 53279 w 703797"/>
                                  <a:gd name="connsiteY31" fmla="*/ 542883 h 728874"/>
                                  <a:gd name="connsiteX32" fmla="*/ 36608 w 703797"/>
                                  <a:gd name="connsiteY32" fmla="*/ 511017 h 728874"/>
                                  <a:gd name="connsiteX33" fmla="*/ 22878 w 703797"/>
                                  <a:gd name="connsiteY33" fmla="*/ 477681 h 728874"/>
                                  <a:gd name="connsiteX34" fmla="*/ 12090 w 703797"/>
                                  <a:gd name="connsiteY34" fmla="*/ 443365 h 728874"/>
                                  <a:gd name="connsiteX35" fmla="*/ 4735 w 703797"/>
                                  <a:gd name="connsiteY35" fmla="*/ 408068 h 728874"/>
                                  <a:gd name="connsiteX36" fmla="*/ 812 w 703797"/>
                                  <a:gd name="connsiteY36" fmla="*/ 372281 h 728874"/>
                                  <a:gd name="connsiteX37" fmla="*/ 322 w 703797"/>
                                  <a:gd name="connsiteY37" fmla="*/ 336494 h 728874"/>
                                  <a:gd name="connsiteX38" fmla="*/ 3264 w 703797"/>
                                  <a:gd name="connsiteY38" fmla="*/ 301197 h 728874"/>
                                  <a:gd name="connsiteX39" fmla="*/ 9639 w 703797"/>
                                  <a:gd name="connsiteY39" fmla="*/ 266390 h 728874"/>
                                  <a:gd name="connsiteX40" fmla="*/ 18955 w 703797"/>
                                  <a:gd name="connsiteY40" fmla="*/ 232564 h 728874"/>
                                  <a:gd name="connsiteX41" fmla="*/ 31704 w 703797"/>
                                  <a:gd name="connsiteY41" fmla="*/ 199718 h 728874"/>
                                  <a:gd name="connsiteX42" fmla="*/ 47395 w 703797"/>
                                  <a:gd name="connsiteY42" fmla="*/ 168833 h 728874"/>
                                  <a:gd name="connsiteX43" fmla="*/ 66028 w 703797"/>
                                  <a:gd name="connsiteY43" fmla="*/ 139419 h 728874"/>
                                  <a:gd name="connsiteX44" fmla="*/ 87603 w 703797"/>
                                  <a:gd name="connsiteY44" fmla="*/ 112456 h 728874"/>
                                  <a:gd name="connsiteX45" fmla="*/ 111630 w 703797"/>
                                  <a:gd name="connsiteY45" fmla="*/ 87944 h 728874"/>
                                  <a:gd name="connsiteX46" fmla="*/ 138109 w 703797"/>
                                  <a:gd name="connsiteY46" fmla="*/ 65884 h 728874"/>
                                  <a:gd name="connsiteX47" fmla="*/ 166549 w 703797"/>
                                  <a:gd name="connsiteY47" fmla="*/ 46765 h 728874"/>
                                  <a:gd name="connsiteX48" fmla="*/ 196460 w 703797"/>
                                  <a:gd name="connsiteY48" fmla="*/ 30587 h 728874"/>
                                  <a:gd name="connsiteX49" fmla="*/ 227842 w 703797"/>
                                  <a:gd name="connsiteY49" fmla="*/ 17841 h 728874"/>
                                  <a:gd name="connsiteX50" fmla="*/ 260695 w 703797"/>
                                  <a:gd name="connsiteY50" fmla="*/ 8526 h 728874"/>
                                  <a:gd name="connsiteX51" fmla="*/ 294528 w 703797"/>
                                  <a:gd name="connsiteY51" fmla="*/ 2644 h 728874"/>
                                  <a:gd name="connsiteX52" fmla="*/ 328853 w 703797"/>
                                  <a:gd name="connsiteY52" fmla="*/ 192 h 728874"/>
                                  <a:gd name="connsiteX53" fmla="*/ 363177 w 703797"/>
                                  <a:gd name="connsiteY53" fmla="*/ 1173 h 728874"/>
                                  <a:gd name="connsiteX54" fmla="*/ 397501 w 703797"/>
                                  <a:gd name="connsiteY54" fmla="*/ 5585 h 728874"/>
                                  <a:gd name="connsiteX55" fmla="*/ 431334 w 703797"/>
                                  <a:gd name="connsiteY55" fmla="*/ 13429 h 728874"/>
                                  <a:gd name="connsiteX56" fmla="*/ 464678 w 703797"/>
                                  <a:gd name="connsiteY56" fmla="*/ 24704 h 728874"/>
                                  <a:gd name="connsiteX57" fmla="*/ 496550 w 703797"/>
                                  <a:gd name="connsiteY57" fmla="*/ 39411 h 728874"/>
                                  <a:gd name="connsiteX58" fmla="*/ 527442 w 703797"/>
                                  <a:gd name="connsiteY58" fmla="*/ 57060 h 728874"/>
                                  <a:gd name="connsiteX59" fmla="*/ 556372 w 703797"/>
                                  <a:gd name="connsiteY59" fmla="*/ 77650 h 728874"/>
                                  <a:gd name="connsiteX60" fmla="*/ 583341 w 703797"/>
                                  <a:gd name="connsiteY60" fmla="*/ 101181 h 728874"/>
                                  <a:gd name="connsiteX61" fmla="*/ 608349 w 703797"/>
                                  <a:gd name="connsiteY61" fmla="*/ 127163 h 728874"/>
                                  <a:gd name="connsiteX62" fmla="*/ 630904 w 703797"/>
                                  <a:gd name="connsiteY62" fmla="*/ 155597 h 728874"/>
                                  <a:gd name="connsiteX63" fmla="*/ 650518 w 703797"/>
                                  <a:gd name="connsiteY63" fmla="*/ 185991 h 728874"/>
                                  <a:gd name="connsiteX64" fmla="*/ 667190 w 703797"/>
                                  <a:gd name="connsiteY64" fmla="*/ 217857 h 728874"/>
                                  <a:gd name="connsiteX65" fmla="*/ 667190 w 703797"/>
                                  <a:gd name="connsiteY65" fmla="*/ 217857 h 728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4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4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4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5" y="368359"/>
                                      <a:pt x="703965" y="380615"/>
                                      <a:pt x="703475" y="392380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217" y="473759"/>
                                      <a:pt x="688274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69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7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4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8"/>
                                      <a:pt x="176355" y="671814"/>
                                    </a:cubicBezTo>
                                    <a:cubicBezTo>
                                      <a:pt x="166549" y="665441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3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8"/>
                                      <a:pt x="41511" y="521802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4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8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8"/>
                                      <a:pt x="166549" y="46765"/>
                                    </a:cubicBezTo>
                                    <a:cubicBezTo>
                                      <a:pt x="176355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4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8" y="2644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3" y="192"/>
                                    </a:cubicBezTo>
                                    <a:cubicBezTo>
                                      <a:pt x="340130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9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7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2"/>
                                      <a:pt x="644634" y="175697"/>
                                      <a:pt x="650518" y="185991"/>
                                    </a:cubicBezTo>
                                    <a:cubicBezTo>
                                      <a:pt x="656402" y="196286"/>
                                      <a:pt x="662286" y="207072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4" name="Prostoročno: oblika 94"/>
                            <wps:cNvSpPr/>
                            <wps:spPr>
                              <a:xfrm>
                                <a:off x="878696" y="3173292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2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0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6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2 h 500530"/>
                                  <a:gd name="connsiteX58" fmla="*/ 361874 w 483479"/>
                                  <a:gd name="connsiteY58" fmla="*/ 38728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1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2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7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0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69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0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2188"/>
                                      <a:pt x="442781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8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8"/>
                                      <a:pt x="281457" y="498569"/>
                                    </a:cubicBezTo>
                                    <a:cubicBezTo>
                                      <a:pt x="273612" y="499549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49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7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4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3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5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5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3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1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6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49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2"/>
                                    </a:cubicBezTo>
                                    <a:cubicBezTo>
                                      <a:pt x="348144" y="30394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8"/>
                                      <a:pt x="417773" y="86771"/>
                                    </a:cubicBezTo>
                                    <a:cubicBezTo>
                                      <a:pt x="423167" y="9314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" name="Prostoročno: oblika 95"/>
                            <wps:cNvSpPr/>
                            <wps:spPr>
                              <a:xfrm>
                                <a:off x="878696" y="3173292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1 h 500530"/>
                                  <a:gd name="connsiteX1" fmla="*/ 467788 w 483479"/>
                                  <a:gd name="connsiteY1" fmla="*/ 172072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0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8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6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5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2 h 500530"/>
                                  <a:gd name="connsiteX58" fmla="*/ 361874 w 483479"/>
                                  <a:gd name="connsiteY58" fmla="*/ 38728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1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1 h 500530"/>
                                  <a:gd name="connsiteX65" fmla="*/ 458472 w 483479"/>
                                  <a:gd name="connsiteY65" fmla="*/ 149031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1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2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7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0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69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0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8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8"/>
                                      <a:pt x="281457" y="498569"/>
                                    </a:cubicBezTo>
                                    <a:cubicBezTo>
                                      <a:pt x="273612" y="499549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49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7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4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5"/>
                                      <a:pt x="128470" y="466213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8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5"/>
                                      <a:pt x="41189" y="380422"/>
                                      <a:pt x="36776" y="373559"/>
                                    </a:cubicBezTo>
                                    <a:cubicBezTo>
                                      <a:pt x="32363" y="366205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3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2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3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1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6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5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49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1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3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2"/>
                                    </a:cubicBezTo>
                                    <a:cubicBezTo>
                                      <a:pt x="348144" y="30394"/>
                                      <a:pt x="355009" y="34316"/>
                                      <a:pt x="361874" y="38728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8"/>
                                      <a:pt x="417773" y="86771"/>
                                    </a:cubicBezTo>
                                    <a:cubicBezTo>
                                      <a:pt x="423167" y="93144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7"/>
                                      <a:pt x="446703" y="126971"/>
                                    </a:cubicBezTo>
                                    <a:cubicBezTo>
                                      <a:pt x="451116" y="134324"/>
                                      <a:pt x="455039" y="141678"/>
                                      <a:pt x="458472" y="149031"/>
                                    </a:cubicBezTo>
                                    <a:lnTo>
                                      <a:pt x="458472" y="14903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" name="Prostoročno: oblika 96"/>
                            <wps:cNvSpPr/>
                            <wps:spPr>
                              <a:xfrm>
                                <a:off x="1570694" y="288846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818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374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1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" name="Prostoročno: oblika 97"/>
                            <wps:cNvSpPr/>
                            <wps:spPr>
                              <a:xfrm>
                                <a:off x="1570694" y="288846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30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270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30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3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1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7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" name="Prostoročno: oblika 98"/>
                            <wps:cNvSpPr/>
                            <wps:spPr>
                              <a:xfrm>
                                <a:off x="2041686" y="2376910"/>
                                <a:ext cx="483071" cy="501498"/>
                              </a:xfrm>
                              <a:custGeom>
                                <a:avLst/>
                                <a:gdLst>
                                  <a:gd name="connsiteX0" fmla="*/ 458086 w 483071"/>
                                  <a:gd name="connsiteY0" fmla="*/ 149761 h 501498"/>
                                  <a:gd name="connsiteX1" fmla="*/ 348740 w 483071"/>
                                  <a:gd name="connsiteY1" fmla="*/ 480179 h 501498"/>
                                  <a:gd name="connsiteX2" fmla="*/ 25113 w 483071"/>
                                  <a:gd name="connsiteY2" fmla="*/ 351738 h 501498"/>
                                  <a:gd name="connsiteX3" fmla="*/ 134459 w 483071"/>
                                  <a:gd name="connsiteY3" fmla="*/ 21319 h 501498"/>
                                  <a:gd name="connsiteX4" fmla="*/ 458086 w 483071"/>
                                  <a:gd name="connsiteY4" fmla="*/ 149761 h 501498"/>
                                  <a:gd name="connsiteX5" fmla="*/ 458086 w 483071"/>
                                  <a:gd name="connsiteY5" fmla="*/ 149761 h 50149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83071" h="501498">
                                    <a:moveTo>
                                      <a:pt x="458086" y="149761"/>
                                    </a:moveTo>
                                    <a:cubicBezTo>
                                      <a:pt x="516928" y="276242"/>
                                      <a:pt x="468384" y="424293"/>
                                      <a:pt x="348740" y="480179"/>
                                    </a:cubicBezTo>
                                    <a:cubicBezTo>
                                      <a:pt x="229096" y="536066"/>
                                      <a:pt x="84444" y="478219"/>
                                      <a:pt x="25113" y="351738"/>
                                    </a:cubicBezTo>
                                    <a:cubicBezTo>
                                      <a:pt x="-34219" y="224767"/>
                                      <a:pt x="15306" y="77206"/>
                                      <a:pt x="134459" y="21319"/>
                                    </a:cubicBezTo>
                                    <a:cubicBezTo>
                                      <a:pt x="253613" y="-34567"/>
                                      <a:pt x="398755" y="23280"/>
                                      <a:pt x="458086" y="149761"/>
                                    </a:cubicBezTo>
                                    <a:lnTo>
                                      <a:pt x="458086" y="14976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" name="Prostoročno: oblika 99"/>
                            <wps:cNvSpPr/>
                            <wps:spPr>
                              <a:xfrm>
                                <a:off x="2041686" y="2376910"/>
                                <a:ext cx="483071" cy="501498"/>
                              </a:xfrm>
                              <a:custGeom>
                                <a:avLst/>
                                <a:gdLst>
                                  <a:gd name="connsiteX0" fmla="*/ 458086 w 483071"/>
                                  <a:gd name="connsiteY0" fmla="*/ 149761 h 501498"/>
                                  <a:gd name="connsiteX1" fmla="*/ 348740 w 483071"/>
                                  <a:gd name="connsiteY1" fmla="*/ 480179 h 501498"/>
                                  <a:gd name="connsiteX2" fmla="*/ 25113 w 483071"/>
                                  <a:gd name="connsiteY2" fmla="*/ 351738 h 501498"/>
                                  <a:gd name="connsiteX3" fmla="*/ 134459 w 483071"/>
                                  <a:gd name="connsiteY3" fmla="*/ 21319 h 501498"/>
                                  <a:gd name="connsiteX4" fmla="*/ 458086 w 483071"/>
                                  <a:gd name="connsiteY4" fmla="*/ 149761 h 501498"/>
                                  <a:gd name="connsiteX5" fmla="*/ 458086 w 483071"/>
                                  <a:gd name="connsiteY5" fmla="*/ 149761 h 50149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83071" h="501498">
                                    <a:moveTo>
                                      <a:pt x="458086" y="149761"/>
                                    </a:moveTo>
                                    <a:cubicBezTo>
                                      <a:pt x="516928" y="276242"/>
                                      <a:pt x="468384" y="424293"/>
                                      <a:pt x="348740" y="480179"/>
                                    </a:cubicBezTo>
                                    <a:cubicBezTo>
                                      <a:pt x="229096" y="536066"/>
                                      <a:pt x="84444" y="478219"/>
                                      <a:pt x="25113" y="351738"/>
                                    </a:cubicBezTo>
                                    <a:cubicBezTo>
                                      <a:pt x="-34219" y="224767"/>
                                      <a:pt x="15306" y="77206"/>
                                      <a:pt x="134459" y="21319"/>
                                    </a:cubicBezTo>
                                    <a:cubicBezTo>
                                      <a:pt x="253613" y="-34567"/>
                                      <a:pt x="398755" y="23280"/>
                                      <a:pt x="458086" y="149761"/>
                                    </a:cubicBezTo>
                                    <a:lnTo>
                                      <a:pt x="458086" y="14976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" name="Prostoročno: oblika 100"/>
                            <wps:cNvSpPr/>
                            <wps:spPr>
                              <a:xfrm>
                                <a:off x="2829897" y="230165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75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Prostoročno: oblika 101"/>
                            <wps:cNvSpPr/>
                            <wps:spPr>
                              <a:xfrm>
                                <a:off x="2829897" y="230165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2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9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1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2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2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1"/>
                                      <a:pt x="205332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4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2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20" y="157856"/>
                                      <a:pt x="1839" y="153444"/>
                                    </a:cubicBezTo>
                                    <a:cubicBezTo>
                                      <a:pt x="1349" y="149032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9" y="113735"/>
                                    </a:cubicBezTo>
                                    <a:cubicBezTo>
                                      <a:pt x="1839" y="109322"/>
                                      <a:pt x="2820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1" y="42650"/>
                                    </a:cubicBezTo>
                                    <a:cubicBezTo>
                                      <a:pt x="35672" y="39219"/>
                                      <a:pt x="38615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1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1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9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540" y="73535"/>
                                      <a:pt x="247501" y="7794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2" name="Prostoročno: oblika 102"/>
                            <wps:cNvSpPr/>
                            <wps:spPr>
                              <a:xfrm>
                                <a:off x="3398083" y="199917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6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19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1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4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7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3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6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3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69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0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6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2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2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4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5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4" y="14707"/>
                                      <a:pt x="156419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1" y="1961"/>
                                    </a:cubicBezTo>
                                    <a:cubicBezTo>
                                      <a:pt x="209867" y="980"/>
                                      <a:pt x="217712" y="490"/>
                                      <a:pt x="225558" y="0"/>
                                    </a:cubicBezTo>
                                    <a:cubicBezTo>
                                      <a:pt x="233403" y="0"/>
                                      <a:pt x="241249" y="0"/>
                                      <a:pt x="249094" y="490"/>
                                    </a:cubicBezTo>
                                    <a:cubicBezTo>
                                      <a:pt x="256940" y="980"/>
                                      <a:pt x="264785" y="1961"/>
                                      <a:pt x="272631" y="3432"/>
                                    </a:cubicBezTo>
                                    <a:cubicBezTo>
                                      <a:pt x="280476" y="4902"/>
                                      <a:pt x="288322" y="6863"/>
                                      <a:pt x="296167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8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29904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3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3" name="Prostoročno: oblika 103"/>
                            <wps:cNvSpPr/>
                            <wps:spPr>
                              <a:xfrm>
                                <a:off x="3398083" y="1999178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6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4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7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2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7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4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19 w 483479"/>
                                  <a:gd name="connsiteY49" fmla="*/ 12256 h 500530"/>
                                  <a:gd name="connsiteX50" fmla="*/ 178975 w 483479"/>
                                  <a:gd name="connsiteY50" fmla="*/ 5883 h 500530"/>
                                  <a:gd name="connsiteX51" fmla="*/ 202021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4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7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3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4" y="203448"/>
                                      <a:pt x="479066" y="211782"/>
                                      <a:pt x="480046" y="219625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4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3" y="391698"/>
                                      <a:pt x="442780" y="398561"/>
                                      <a:pt x="438367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69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0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2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6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7" y="351499"/>
                                    </a:cubicBezTo>
                                    <a:cubicBezTo>
                                      <a:pt x="21575" y="344145"/>
                                      <a:pt x="18142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4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4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2" y="144619"/>
                                      <a:pt x="21575" y="137266"/>
                                    </a:cubicBezTo>
                                    <a:cubicBezTo>
                                      <a:pt x="25007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8" y="101969"/>
                                      <a:pt x="45112" y="95596"/>
                                    </a:cubicBezTo>
                                    <a:cubicBezTo>
                                      <a:pt x="49524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5" y="71084"/>
                                      <a:pt x="70609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4" y="14707"/>
                                      <a:pt x="156419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5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1" y="1961"/>
                                    </a:cubicBezTo>
                                    <a:cubicBezTo>
                                      <a:pt x="209867" y="980"/>
                                      <a:pt x="217712" y="490"/>
                                      <a:pt x="225558" y="0"/>
                                    </a:cubicBezTo>
                                    <a:cubicBezTo>
                                      <a:pt x="233403" y="0"/>
                                      <a:pt x="241249" y="0"/>
                                      <a:pt x="249094" y="490"/>
                                    </a:cubicBezTo>
                                    <a:cubicBezTo>
                                      <a:pt x="256940" y="980"/>
                                      <a:pt x="264785" y="1961"/>
                                      <a:pt x="272631" y="3432"/>
                                    </a:cubicBezTo>
                                    <a:cubicBezTo>
                                      <a:pt x="280476" y="4902"/>
                                      <a:pt x="288322" y="6863"/>
                                      <a:pt x="296167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8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3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Prostoročno: oblika 104"/>
                            <wps:cNvSpPr/>
                            <wps:spPr>
                              <a:xfrm>
                                <a:off x="1252460" y="384932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70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8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4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4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1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3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9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70 h 274041"/>
                                  <a:gd name="connsiteX65" fmla="*/ 249462 w 263559"/>
                                  <a:gd name="connsiteY65" fmla="*/ 8187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70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50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6"/>
                                      <a:pt x="257798" y="181878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9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169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8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4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20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1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5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1"/>
                                    </a:cubicBezTo>
                                    <a:cubicBezTo>
                                      <a:pt x="35673" y="39219"/>
                                      <a:pt x="38615" y="36278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7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4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1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1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2"/>
                                      <a:pt x="156787" y="3922"/>
                                      <a:pt x="161201" y="4903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20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9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8"/>
                                      <a:pt x="249462" y="81870"/>
                                    </a:cubicBezTo>
                                    <a:lnTo>
                                      <a:pt x="249462" y="8187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Prostoročno: oblika 105"/>
                            <wps:cNvSpPr/>
                            <wps:spPr>
                              <a:xfrm>
                                <a:off x="1252460" y="3849325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70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2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90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6 h 274041"/>
                                  <a:gd name="connsiteX14" fmla="*/ 212196 w 263559"/>
                                  <a:gd name="connsiteY14" fmla="*/ 249040 h 274041"/>
                                  <a:gd name="connsiteX15" fmla="*/ 201409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2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1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8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4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4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4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3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1 h 274041"/>
                                  <a:gd name="connsiteX45" fmla="*/ 41557 w 263559"/>
                                  <a:gd name="connsiteY45" fmla="*/ 33336 h 274041"/>
                                  <a:gd name="connsiteX46" fmla="*/ 51364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4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1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1 w 263559"/>
                                  <a:gd name="connsiteY55" fmla="*/ 4903 h 274041"/>
                                  <a:gd name="connsiteX56" fmla="*/ 173459 w 263559"/>
                                  <a:gd name="connsiteY56" fmla="*/ 9315 h 274041"/>
                                  <a:gd name="connsiteX57" fmla="*/ 185718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9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4 h 274041"/>
                                  <a:gd name="connsiteX64" fmla="*/ 249462 w 263559"/>
                                  <a:gd name="connsiteY64" fmla="*/ 81870 h 274041"/>
                                  <a:gd name="connsiteX65" fmla="*/ 249462 w 263559"/>
                                  <a:gd name="connsiteY65" fmla="*/ 81870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70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8"/>
                                      <a:pt x="257798" y="102950"/>
                                      <a:pt x="258779" y="107362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2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9"/>
                                      <a:pt x="263192" y="147071"/>
                                    </a:cubicBezTo>
                                    <a:cubicBezTo>
                                      <a:pt x="263192" y="151483"/>
                                      <a:pt x="262702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6"/>
                                      <a:pt x="257798" y="181878"/>
                                      <a:pt x="256327" y="186290"/>
                                    </a:cubicBezTo>
                                    <a:cubicBezTo>
                                      <a:pt x="254856" y="190702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5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3"/>
                                      <a:pt x="224945" y="237764"/>
                                      <a:pt x="222003" y="240706"/>
                                    </a:cubicBezTo>
                                    <a:cubicBezTo>
                                      <a:pt x="219061" y="243647"/>
                                      <a:pt x="215629" y="246589"/>
                                      <a:pt x="212196" y="249040"/>
                                    </a:cubicBezTo>
                                    <a:cubicBezTo>
                                      <a:pt x="208764" y="251491"/>
                                      <a:pt x="205331" y="253942"/>
                                      <a:pt x="201409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8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2"/>
                                      <a:pt x="140606" y="274042"/>
                                    </a:cubicBezTo>
                                    <a:cubicBezTo>
                                      <a:pt x="136193" y="274042"/>
                                      <a:pt x="131780" y="274042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1"/>
                                    </a:cubicBezTo>
                                    <a:cubicBezTo>
                                      <a:pt x="110695" y="271100"/>
                                      <a:pt x="106772" y="270120"/>
                                      <a:pt x="102359" y="269139"/>
                                    </a:cubicBezTo>
                                    <a:cubicBezTo>
                                      <a:pt x="97946" y="268159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276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7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8"/>
                                    </a:cubicBezTo>
                                    <a:cubicBezTo>
                                      <a:pt x="52344" y="241686"/>
                                      <a:pt x="48912" y="238745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4"/>
                                    </a:cubicBezTo>
                                    <a:cubicBezTo>
                                      <a:pt x="25375" y="211782"/>
                                      <a:pt x="22924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4" y="179426"/>
                                    </a:cubicBezTo>
                                    <a:cubicBezTo>
                                      <a:pt x="7233" y="175014"/>
                                      <a:pt x="5762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4"/>
                                    </a:cubicBezTo>
                                    <a:cubicBezTo>
                                      <a:pt x="1348" y="149032"/>
                                      <a:pt x="858" y="144620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3"/>
                                      <a:pt x="2819" y="104911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2" y="92164"/>
                                      <a:pt x="7233" y="87752"/>
                                    </a:cubicBezTo>
                                    <a:cubicBezTo>
                                      <a:pt x="8704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5"/>
                                      <a:pt x="16059" y="67653"/>
                                      <a:pt x="18020" y="63731"/>
                                    </a:cubicBezTo>
                                    <a:cubicBezTo>
                                      <a:pt x="19982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1"/>
                                    </a:cubicBezTo>
                                    <a:cubicBezTo>
                                      <a:pt x="35673" y="39219"/>
                                      <a:pt x="38615" y="36278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4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7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5" y="8334"/>
                                      <a:pt x="85197" y="6864"/>
                                    </a:cubicBezTo>
                                    <a:cubicBezTo>
                                      <a:pt x="89120" y="5393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869" y="2451"/>
                                      <a:pt x="105792" y="1471"/>
                                      <a:pt x="110205" y="981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1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2"/>
                                      <a:pt x="156787" y="3922"/>
                                      <a:pt x="161201" y="4903"/>
                                    </a:cubicBezTo>
                                    <a:cubicBezTo>
                                      <a:pt x="165614" y="5883"/>
                                      <a:pt x="169536" y="7354"/>
                                      <a:pt x="173459" y="9315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8" y="14707"/>
                                    </a:cubicBezTo>
                                    <a:cubicBezTo>
                                      <a:pt x="189640" y="16668"/>
                                      <a:pt x="193563" y="19120"/>
                                      <a:pt x="196996" y="21570"/>
                                    </a:cubicBezTo>
                                    <a:cubicBezTo>
                                      <a:pt x="200918" y="24022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9"/>
                                    </a:cubicBezTo>
                                    <a:cubicBezTo>
                                      <a:pt x="221513" y="41180"/>
                                      <a:pt x="224455" y="44612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5" y="62260"/>
                                      <a:pt x="240636" y="66182"/>
                                      <a:pt x="243088" y="70104"/>
                                    </a:cubicBezTo>
                                    <a:cubicBezTo>
                                      <a:pt x="245049" y="74026"/>
                                      <a:pt x="247501" y="77948"/>
                                      <a:pt x="249462" y="81870"/>
                                    </a:cubicBezTo>
                                    <a:lnTo>
                                      <a:pt x="249462" y="8187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Prostoročno: oblika 106"/>
                            <wps:cNvSpPr/>
                            <wps:spPr>
                              <a:xfrm>
                                <a:off x="1673053" y="3489003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6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4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2 h 500530"/>
                                  <a:gd name="connsiteX65" fmla="*/ 458472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6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495"/>
                                      <a:pt x="479066" y="309339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4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1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2"/>
                                      <a:pt x="65706" y="413759"/>
                                    </a:cubicBezTo>
                                    <a:cubicBezTo>
                                      <a:pt x="60312" y="407386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323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20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2"/>
                                      <a:pt x="202022" y="1961"/>
                                    </a:cubicBezTo>
                                    <a:cubicBezTo>
                                      <a:pt x="209867" y="981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1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6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7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5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2"/>
                                    </a:cubicBezTo>
                                    <a:lnTo>
                                      <a:pt x="458472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Prostoročno: oblika 107"/>
                            <wps:cNvSpPr/>
                            <wps:spPr>
                              <a:xfrm>
                                <a:off x="1673053" y="3489003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2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6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4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5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5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6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8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70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2 w 483479"/>
                                  <a:gd name="connsiteY64" fmla="*/ 149032 h 500530"/>
                                  <a:gd name="connsiteX65" fmla="*/ 458472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2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6"/>
                                    </a:cubicBezTo>
                                    <a:cubicBezTo>
                                      <a:pt x="481518" y="227959"/>
                                      <a:pt x="482498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8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9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4"/>
                                    </a:cubicBezTo>
                                    <a:cubicBezTo>
                                      <a:pt x="468278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2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1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1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70" y="435329"/>
                                      <a:pt x="406985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7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7" y="500040"/>
                                      <a:pt x="257921" y="500530"/>
                                    </a:cubicBezTo>
                                    <a:cubicBezTo>
                                      <a:pt x="250076" y="500530"/>
                                      <a:pt x="242230" y="500530"/>
                                      <a:pt x="234385" y="500040"/>
                                    </a:cubicBezTo>
                                    <a:cubicBezTo>
                                      <a:pt x="226539" y="499550"/>
                                      <a:pt x="218694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1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0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2"/>
                                      <a:pt x="65706" y="413759"/>
                                    </a:cubicBezTo>
                                    <a:cubicBezTo>
                                      <a:pt x="60312" y="407386"/>
                                      <a:pt x="55409" y="401012"/>
                                      <a:pt x="50506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8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70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0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20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6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2"/>
                                      <a:pt x="202022" y="1961"/>
                                    </a:cubicBezTo>
                                    <a:cubicBezTo>
                                      <a:pt x="209867" y="981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1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6"/>
                                      <a:pt x="311369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7"/>
                                      <a:pt x="361874" y="38729"/>
                                    </a:cubicBezTo>
                                    <a:cubicBezTo>
                                      <a:pt x="368739" y="43141"/>
                                      <a:pt x="375603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5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3834"/>
                                      <a:pt x="455039" y="141188"/>
                                      <a:pt x="458472" y="149032"/>
                                    </a:cubicBezTo>
                                    <a:lnTo>
                                      <a:pt x="458472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Prostoročno: oblika 108"/>
                            <wps:cNvSpPr/>
                            <wps:spPr>
                              <a:xfrm>
                                <a:off x="2290564" y="3034853"/>
                                <a:ext cx="703797" cy="728873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3"/>
                                  <a:gd name="connsiteX1" fmla="*/ 680919 w 703797"/>
                                  <a:gd name="connsiteY1" fmla="*/ 251193 h 728873"/>
                                  <a:gd name="connsiteX2" fmla="*/ 691707 w 703797"/>
                                  <a:gd name="connsiteY2" fmla="*/ 285509 h 728873"/>
                                  <a:gd name="connsiteX3" fmla="*/ 699062 w 703797"/>
                                  <a:gd name="connsiteY3" fmla="*/ 320806 h 728873"/>
                                  <a:gd name="connsiteX4" fmla="*/ 702985 w 703797"/>
                                  <a:gd name="connsiteY4" fmla="*/ 356593 h 728873"/>
                                  <a:gd name="connsiteX5" fmla="*/ 703475 w 703797"/>
                                  <a:gd name="connsiteY5" fmla="*/ 392381 h 728873"/>
                                  <a:gd name="connsiteX6" fmla="*/ 700533 w 703797"/>
                                  <a:gd name="connsiteY6" fmla="*/ 427677 h 728873"/>
                                  <a:gd name="connsiteX7" fmla="*/ 694159 w 703797"/>
                                  <a:gd name="connsiteY7" fmla="*/ 462484 h 728873"/>
                                  <a:gd name="connsiteX8" fmla="*/ 684842 w 703797"/>
                                  <a:gd name="connsiteY8" fmla="*/ 496310 h 728873"/>
                                  <a:gd name="connsiteX9" fmla="*/ 672093 w 703797"/>
                                  <a:gd name="connsiteY9" fmla="*/ 529156 h 728873"/>
                                  <a:gd name="connsiteX10" fmla="*/ 656402 w 703797"/>
                                  <a:gd name="connsiteY10" fmla="*/ 560041 h 728873"/>
                                  <a:gd name="connsiteX11" fmla="*/ 637769 w 703797"/>
                                  <a:gd name="connsiteY11" fmla="*/ 589455 h 728873"/>
                                  <a:gd name="connsiteX12" fmla="*/ 616194 w 703797"/>
                                  <a:gd name="connsiteY12" fmla="*/ 616418 h 728873"/>
                                  <a:gd name="connsiteX13" fmla="*/ 592167 w 703797"/>
                                  <a:gd name="connsiteY13" fmla="*/ 640930 h 728873"/>
                                  <a:gd name="connsiteX14" fmla="*/ 565689 w 703797"/>
                                  <a:gd name="connsiteY14" fmla="*/ 662990 h 728873"/>
                                  <a:gd name="connsiteX15" fmla="*/ 537249 w 703797"/>
                                  <a:gd name="connsiteY15" fmla="*/ 682109 h 728873"/>
                                  <a:gd name="connsiteX16" fmla="*/ 507338 w 703797"/>
                                  <a:gd name="connsiteY16" fmla="*/ 698287 h 728873"/>
                                  <a:gd name="connsiteX17" fmla="*/ 475956 w 703797"/>
                                  <a:gd name="connsiteY17" fmla="*/ 711033 h 728873"/>
                                  <a:gd name="connsiteX18" fmla="*/ 443103 w 703797"/>
                                  <a:gd name="connsiteY18" fmla="*/ 720348 h 728873"/>
                                  <a:gd name="connsiteX19" fmla="*/ 409269 w 703797"/>
                                  <a:gd name="connsiteY19" fmla="*/ 726231 h 728873"/>
                                  <a:gd name="connsiteX20" fmla="*/ 374945 w 703797"/>
                                  <a:gd name="connsiteY20" fmla="*/ 728682 h 728873"/>
                                  <a:gd name="connsiteX21" fmla="*/ 340621 w 703797"/>
                                  <a:gd name="connsiteY21" fmla="*/ 727701 h 728873"/>
                                  <a:gd name="connsiteX22" fmla="*/ 306297 w 703797"/>
                                  <a:gd name="connsiteY22" fmla="*/ 723289 h 728873"/>
                                  <a:gd name="connsiteX23" fmla="*/ 272463 w 703797"/>
                                  <a:gd name="connsiteY23" fmla="*/ 715445 h 728873"/>
                                  <a:gd name="connsiteX24" fmla="*/ 239120 w 703797"/>
                                  <a:gd name="connsiteY24" fmla="*/ 704170 h 728873"/>
                                  <a:gd name="connsiteX25" fmla="*/ 207247 w 703797"/>
                                  <a:gd name="connsiteY25" fmla="*/ 689463 h 728873"/>
                                  <a:gd name="connsiteX26" fmla="*/ 176356 w 703797"/>
                                  <a:gd name="connsiteY26" fmla="*/ 671814 h 728873"/>
                                  <a:gd name="connsiteX27" fmla="*/ 147425 w 703797"/>
                                  <a:gd name="connsiteY27" fmla="*/ 651225 h 728873"/>
                                  <a:gd name="connsiteX28" fmla="*/ 120456 w 703797"/>
                                  <a:gd name="connsiteY28" fmla="*/ 627693 h 728873"/>
                                  <a:gd name="connsiteX29" fmla="*/ 95449 w 703797"/>
                                  <a:gd name="connsiteY29" fmla="*/ 601711 h 728873"/>
                                  <a:gd name="connsiteX30" fmla="*/ 72893 w 703797"/>
                                  <a:gd name="connsiteY30" fmla="*/ 573277 h 728873"/>
                                  <a:gd name="connsiteX31" fmla="*/ 53279 w 703797"/>
                                  <a:gd name="connsiteY31" fmla="*/ 542883 h 728873"/>
                                  <a:gd name="connsiteX32" fmla="*/ 36608 w 703797"/>
                                  <a:gd name="connsiteY32" fmla="*/ 511017 h 728873"/>
                                  <a:gd name="connsiteX33" fmla="*/ 22878 w 703797"/>
                                  <a:gd name="connsiteY33" fmla="*/ 477681 h 728873"/>
                                  <a:gd name="connsiteX34" fmla="*/ 12090 w 703797"/>
                                  <a:gd name="connsiteY34" fmla="*/ 443365 h 728873"/>
                                  <a:gd name="connsiteX35" fmla="*/ 4735 w 703797"/>
                                  <a:gd name="connsiteY35" fmla="*/ 408068 h 728873"/>
                                  <a:gd name="connsiteX36" fmla="*/ 812 w 703797"/>
                                  <a:gd name="connsiteY36" fmla="*/ 372281 h 728873"/>
                                  <a:gd name="connsiteX37" fmla="*/ 322 w 703797"/>
                                  <a:gd name="connsiteY37" fmla="*/ 336493 h 728873"/>
                                  <a:gd name="connsiteX38" fmla="*/ 3264 w 703797"/>
                                  <a:gd name="connsiteY38" fmla="*/ 301197 h 728873"/>
                                  <a:gd name="connsiteX39" fmla="*/ 9639 w 703797"/>
                                  <a:gd name="connsiteY39" fmla="*/ 266390 h 728873"/>
                                  <a:gd name="connsiteX40" fmla="*/ 18955 w 703797"/>
                                  <a:gd name="connsiteY40" fmla="*/ 232564 h 728873"/>
                                  <a:gd name="connsiteX41" fmla="*/ 31704 w 703797"/>
                                  <a:gd name="connsiteY41" fmla="*/ 199718 h 728873"/>
                                  <a:gd name="connsiteX42" fmla="*/ 47395 w 703797"/>
                                  <a:gd name="connsiteY42" fmla="*/ 168833 h 728873"/>
                                  <a:gd name="connsiteX43" fmla="*/ 66028 w 703797"/>
                                  <a:gd name="connsiteY43" fmla="*/ 139419 h 728873"/>
                                  <a:gd name="connsiteX44" fmla="*/ 87603 w 703797"/>
                                  <a:gd name="connsiteY44" fmla="*/ 112456 h 728873"/>
                                  <a:gd name="connsiteX45" fmla="*/ 111630 w 703797"/>
                                  <a:gd name="connsiteY45" fmla="*/ 87944 h 728873"/>
                                  <a:gd name="connsiteX46" fmla="*/ 138109 w 703797"/>
                                  <a:gd name="connsiteY46" fmla="*/ 65884 h 728873"/>
                                  <a:gd name="connsiteX47" fmla="*/ 166549 w 703797"/>
                                  <a:gd name="connsiteY47" fmla="*/ 46765 h 728873"/>
                                  <a:gd name="connsiteX48" fmla="*/ 196460 w 703797"/>
                                  <a:gd name="connsiteY48" fmla="*/ 30587 h 728873"/>
                                  <a:gd name="connsiteX49" fmla="*/ 227842 w 703797"/>
                                  <a:gd name="connsiteY49" fmla="*/ 17841 h 728873"/>
                                  <a:gd name="connsiteX50" fmla="*/ 260695 w 703797"/>
                                  <a:gd name="connsiteY50" fmla="*/ 8526 h 728873"/>
                                  <a:gd name="connsiteX51" fmla="*/ 294529 w 703797"/>
                                  <a:gd name="connsiteY51" fmla="*/ 2643 h 728873"/>
                                  <a:gd name="connsiteX52" fmla="*/ 328852 w 703797"/>
                                  <a:gd name="connsiteY52" fmla="*/ 192 h 728873"/>
                                  <a:gd name="connsiteX53" fmla="*/ 363177 w 703797"/>
                                  <a:gd name="connsiteY53" fmla="*/ 1173 h 728873"/>
                                  <a:gd name="connsiteX54" fmla="*/ 397501 w 703797"/>
                                  <a:gd name="connsiteY54" fmla="*/ 5585 h 728873"/>
                                  <a:gd name="connsiteX55" fmla="*/ 431334 w 703797"/>
                                  <a:gd name="connsiteY55" fmla="*/ 13429 h 728873"/>
                                  <a:gd name="connsiteX56" fmla="*/ 464678 w 703797"/>
                                  <a:gd name="connsiteY56" fmla="*/ 24704 h 728873"/>
                                  <a:gd name="connsiteX57" fmla="*/ 496550 w 703797"/>
                                  <a:gd name="connsiteY57" fmla="*/ 39411 h 728873"/>
                                  <a:gd name="connsiteX58" fmla="*/ 527442 w 703797"/>
                                  <a:gd name="connsiteY58" fmla="*/ 57060 h 728873"/>
                                  <a:gd name="connsiteX59" fmla="*/ 556372 w 703797"/>
                                  <a:gd name="connsiteY59" fmla="*/ 77650 h 728873"/>
                                  <a:gd name="connsiteX60" fmla="*/ 583341 w 703797"/>
                                  <a:gd name="connsiteY60" fmla="*/ 101181 h 728873"/>
                                  <a:gd name="connsiteX61" fmla="*/ 608349 w 703797"/>
                                  <a:gd name="connsiteY61" fmla="*/ 127163 h 728873"/>
                                  <a:gd name="connsiteX62" fmla="*/ 630904 w 703797"/>
                                  <a:gd name="connsiteY62" fmla="*/ 155597 h 728873"/>
                                  <a:gd name="connsiteX63" fmla="*/ 650518 w 703797"/>
                                  <a:gd name="connsiteY63" fmla="*/ 185991 h 728873"/>
                                  <a:gd name="connsiteX64" fmla="*/ 667190 w 703797"/>
                                  <a:gd name="connsiteY64" fmla="*/ 217857 h 728873"/>
                                  <a:gd name="connsiteX65" fmla="*/ 667190 w 703797"/>
                                  <a:gd name="connsiteY65" fmla="*/ 217857 h 7288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3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3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1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70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6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5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7"/>
                                      <a:pt x="176356" y="671814"/>
                                    </a:cubicBezTo>
                                    <a:cubicBezTo>
                                      <a:pt x="166549" y="665442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2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7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3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30104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9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7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5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9" y="2643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2" y="192"/>
                                    </a:cubicBezTo>
                                    <a:cubicBezTo>
                                      <a:pt x="340131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8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6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1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893" y="196287"/>
                                      <a:pt x="662286" y="207071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" name="Prostoročno: oblika 109"/>
                            <wps:cNvSpPr/>
                            <wps:spPr>
                              <a:xfrm>
                                <a:off x="2290564" y="3034853"/>
                                <a:ext cx="703797" cy="728873"/>
                              </a:xfrm>
                              <a:custGeom>
                                <a:avLst/>
                                <a:gdLst>
                                  <a:gd name="connsiteX0" fmla="*/ 667190 w 703797"/>
                                  <a:gd name="connsiteY0" fmla="*/ 217857 h 728873"/>
                                  <a:gd name="connsiteX1" fmla="*/ 680919 w 703797"/>
                                  <a:gd name="connsiteY1" fmla="*/ 251193 h 728873"/>
                                  <a:gd name="connsiteX2" fmla="*/ 691707 w 703797"/>
                                  <a:gd name="connsiteY2" fmla="*/ 285509 h 728873"/>
                                  <a:gd name="connsiteX3" fmla="*/ 699062 w 703797"/>
                                  <a:gd name="connsiteY3" fmla="*/ 320806 h 728873"/>
                                  <a:gd name="connsiteX4" fmla="*/ 702985 w 703797"/>
                                  <a:gd name="connsiteY4" fmla="*/ 356593 h 728873"/>
                                  <a:gd name="connsiteX5" fmla="*/ 703475 w 703797"/>
                                  <a:gd name="connsiteY5" fmla="*/ 392381 h 728873"/>
                                  <a:gd name="connsiteX6" fmla="*/ 700533 w 703797"/>
                                  <a:gd name="connsiteY6" fmla="*/ 427677 h 728873"/>
                                  <a:gd name="connsiteX7" fmla="*/ 694159 w 703797"/>
                                  <a:gd name="connsiteY7" fmla="*/ 462484 h 728873"/>
                                  <a:gd name="connsiteX8" fmla="*/ 684842 w 703797"/>
                                  <a:gd name="connsiteY8" fmla="*/ 496310 h 728873"/>
                                  <a:gd name="connsiteX9" fmla="*/ 672093 w 703797"/>
                                  <a:gd name="connsiteY9" fmla="*/ 529156 h 728873"/>
                                  <a:gd name="connsiteX10" fmla="*/ 656402 w 703797"/>
                                  <a:gd name="connsiteY10" fmla="*/ 560041 h 728873"/>
                                  <a:gd name="connsiteX11" fmla="*/ 637769 w 703797"/>
                                  <a:gd name="connsiteY11" fmla="*/ 589455 h 728873"/>
                                  <a:gd name="connsiteX12" fmla="*/ 616194 w 703797"/>
                                  <a:gd name="connsiteY12" fmla="*/ 616418 h 728873"/>
                                  <a:gd name="connsiteX13" fmla="*/ 592167 w 703797"/>
                                  <a:gd name="connsiteY13" fmla="*/ 640930 h 728873"/>
                                  <a:gd name="connsiteX14" fmla="*/ 565689 w 703797"/>
                                  <a:gd name="connsiteY14" fmla="*/ 662990 h 728873"/>
                                  <a:gd name="connsiteX15" fmla="*/ 537249 w 703797"/>
                                  <a:gd name="connsiteY15" fmla="*/ 682109 h 728873"/>
                                  <a:gd name="connsiteX16" fmla="*/ 507338 w 703797"/>
                                  <a:gd name="connsiteY16" fmla="*/ 698287 h 728873"/>
                                  <a:gd name="connsiteX17" fmla="*/ 475956 w 703797"/>
                                  <a:gd name="connsiteY17" fmla="*/ 711033 h 728873"/>
                                  <a:gd name="connsiteX18" fmla="*/ 443103 w 703797"/>
                                  <a:gd name="connsiteY18" fmla="*/ 720348 h 728873"/>
                                  <a:gd name="connsiteX19" fmla="*/ 409269 w 703797"/>
                                  <a:gd name="connsiteY19" fmla="*/ 726231 h 728873"/>
                                  <a:gd name="connsiteX20" fmla="*/ 374945 w 703797"/>
                                  <a:gd name="connsiteY20" fmla="*/ 728682 h 728873"/>
                                  <a:gd name="connsiteX21" fmla="*/ 340621 w 703797"/>
                                  <a:gd name="connsiteY21" fmla="*/ 727701 h 728873"/>
                                  <a:gd name="connsiteX22" fmla="*/ 306297 w 703797"/>
                                  <a:gd name="connsiteY22" fmla="*/ 723289 h 728873"/>
                                  <a:gd name="connsiteX23" fmla="*/ 272463 w 703797"/>
                                  <a:gd name="connsiteY23" fmla="*/ 715445 h 728873"/>
                                  <a:gd name="connsiteX24" fmla="*/ 239120 w 703797"/>
                                  <a:gd name="connsiteY24" fmla="*/ 704170 h 728873"/>
                                  <a:gd name="connsiteX25" fmla="*/ 207247 w 703797"/>
                                  <a:gd name="connsiteY25" fmla="*/ 689463 h 728873"/>
                                  <a:gd name="connsiteX26" fmla="*/ 176356 w 703797"/>
                                  <a:gd name="connsiteY26" fmla="*/ 671814 h 728873"/>
                                  <a:gd name="connsiteX27" fmla="*/ 147425 w 703797"/>
                                  <a:gd name="connsiteY27" fmla="*/ 651225 h 728873"/>
                                  <a:gd name="connsiteX28" fmla="*/ 120456 w 703797"/>
                                  <a:gd name="connsiteY28" fmla="*/ 627693 h 728873"/>
                                  <a:gd name="connsiteX29" fmla="*/ 95449 w 703797"/>
                                  <a:gd name="connsiteY29" fmla="*/ 601711 h 728873"/>
                                  <a:gd name="connsiteX30" fmla="*/ 72893 w 703797"/>
                                  <a:gd name="connsiteY30" fmla="*/ 573277 h 728873"/>
                                  <a:gd name="connsiteX31" fmla="*/ 53279 w 703797"/>
                                  <a:gd name="connsiteY31" fmla="*/ 542883 h 728873"/>
                                  <a:gd name="connsiteX32" fmla="*/ 36608 w 703797"/>
                                  <a:gd name="connsiteY32" fmla="*/ 511017 h 728873"/>
                                  <a:gd name="connsiteX33" fmla="*/ 22878 w 703797"/>
                                  <a:gd name="connsiteY33" fmla="*/ 477681 h 728873"/>
                                  <a:gd name="connsiteX34" fmla="*/ 12090 w 703797"/>
                                  <a:gd name="connsiteY34" fmla="*/ 443365 h 728873"/>
                                  <a:gd name="connsiteX35" fmla="*/ 4735 w 703797"/>
                                  <a:gd name="connsiteY35" fmla="*/ 408068 h 728873"/>
                                  <a:gd name="connsiteX36" fmla="*/ 812 w 703797"/>
                                  <a:gd name="connsiteY36" fmla="*/ 372281 h 728873"/>
                                  <a:gd name="connsiteX37" fmla="*/ 322 w 703797"/>
                                  <a:gd name="connsiteY37" fmla="*/ 336493 h 728873"/>
                                  <a:gd name="connsiteX38" fmla="*/ 3264 w 703797"/>
                                  <a:gd name="connsiteY38" fmla="*/ 301197 h 728873"/>
                                  <a:gd name="connsiteX39" fmla="*/ 9639 w 703797"/>
                                  <a:gd name="connsiteY39" fmla="*/ 266390 h 728873"/>
                                  <a:gd name="connsiteX40" fmla="*/ 18955 w 703797"/>
                                  <a:gd name="connsiteY40" fmla="*/ 232564 h 728873"/>
                                  <a:gd name="connsiteX41" fmla="*/ 31704 w 703797"/>
                                  <a:gd name="connsiteY41" fmla="*/ 199718 h 728873"/>
                                  <a:gd name="connsiteX42" fmla="*/ 47395 w 703797"/>
                                  <a:gd name="connsiteY42" fmla="*/ 168833 h 728873"/>
                                  <a:gd name="connsiteX43" fmla="*/ 66028 w 703797"/>
                                  <a:gd name="connsiteY43" fmla="*/ 139419 h 728873"/>
                                  <a:gd name="connsiteX44" fmla="*/ 87603 w 703797"/>
                                  <a:gd name="connsiteY44" fmla="*/ 112456 h 728873"/>
                                  <a:gd name="connsiteX45" fmla="*/ 111630 w 703797"/>
                                  <a:gd name="connsiteY45" fmla="*/ 87944 h 728873"/>
                                  <a:gd name="connsiteX46" fmla="*/ 138109 w 703797"/>
                                  <a:gd name="connsiteY46" fmla="*/ 65884 h 728873"/>
                                  <a:gd name="connsiteX47" fmla="*/ 166549 w 703797"/>
                                  <a:gd name="connsiteY47" fmla="*/ 46765 h 728873"/>
                                  <a:gd name="connsiteX48" fmla="*/ 196460 w 703797"/>
                                  <a:gd name="connsiteY48" fmla="*/ 30587 h 728873"/>
                                  <a:gd name="connsiteX49" fmla="*/ 227842 w 703797"/>
                                  <a:gd name="connsiteY49" fmla="*/ 17841 h 728873"/>
                                  <a:gd name="connsiteX50" fmla="*/ 260695 w 703797"/>
                                  <a:gd name="connsiteY50" fmla="*/ 8526 h 728873"/>
                                  <a:gd name="connsiteX51" fmla="*/ 294529 w 703797"/>
                                  <a:gd name="connsiteY51" fmla="*/ 2643 h 728873"/>
                                  <a:gd name="connsiteX52" fmla="*/ 328852 w 703797"/>
                                  <a:gd name="connsiteY52" fmla="*/ 192 h 728873"/>
                                  <a:gd name="connsiteX53" fmla="*/ 363177 w 703797"/>
                                  <a:gd name="connsiteY53" fmla="*/ 1173 h 728873"/>
                                  <a:gd name="connsiteX54" fmla="*/ 397501 w 703797"/>
                                  <a:gd name="connsiteY54" fmla="*/ 5585 h 728873"/>
                                  <a:gd name="connsiteX55" fmla="*/ 431334 w 703797"/>
                                  <a:gd name="connsiteY55" fmla="*/ 13429 h 728873"/>
                                  <a:gd name="connsiteX56" fmla="*/ 464678 w 703797"/>
                                  <a:gd name="connsiteY56" fmla="*/ 24704 h 728873"/>
                                  <a:gd name="connsiteX57" fmla="*/ 496550 w 703797"/>
                                  <a:gd name="connsiteY57" fmla="*/ 39411 h 728873"/>
                                  <a:gd name="connsiteX58" fmla="*/ 527442 w 703797"/>
                                  <a:gd name="connsiteY58" fmla="*/ 57060 h 728873"/>
                                  <a:gd name="connsiteX59" fmla="*/ 556372 w 703797"/>
                                  <a:gd name="connsiteY59" fmla="*/ 77650 h 728873"/>
                                  <a:gd name="connsiteX60" fmla="*/ 583341 w 703797"/>
                                  <a:gd name="connsiteY60" fmla="*/ 101181 h 728873"/>
                                  <a:gd name="connsiteX61" fmla="*/ 608349 w 703797"/>
                                  <a:gd name="connsiteY61" fmla="*/ 127163 h 728873"/>
                                  <a:gd name="connsiteX62" fmla="*/ 630904 w 703797"/>
                                  <a:gd name="connsiteY62" fmla="*/ 155597 h 728873"/>
                                  <a:gd name="connsiteX63" fmla="*/ 650518 w 703797"/>
                                  <a:gd name="connsiteY63" fmla="*/ 185991 h 728873"/>
                                  <a:gd name="connsiteX64" fmla="*/ 667190 w 703797"/>
                                  <a:gd name="connsiteY64" fmla="*/ 217857 h 728873"/>
                                  <a:gd name="connsiteX65" fmla="*/ 667190 w 703797"/>
                                  <a:gd name="connsiteY65" fmla="*/ 217857 h 7288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703797" h="728873">
                                    <a:moveTo>
                                      <a:pt x="667190" y="217857"/>
                                    </a:moveTo>
                                    <a:cubicBezTo>
                                      <a:pt x="672093" y="228642"/>
                                      <a:pt x="676997" y="239917"/>
                                      <a:pt x="680919" y="251193"/>
                                    </a:cubicBezTo>
                                    <a:cubicBezTo>
                                      <a:pt x="684842" y="262468"/>
                                      <a:pt x="688275" y="274234"/>
                                      <a:pt x="691707" y="285509"/>
                                    </a:cubicBezTo>
                                    <a:cubicBezTo>
                                      <a:pt x="694649" y="297275"/>
                                      <a:pt x="697101" y="309040"/>
                                      <a:pt x="699062" y="320806"/>
                                    </a:cubicBezTo>
                                    <a:cubicBezTo>
                                      <a:pt x="701023" y="332572"/>
                                      <a:pt x="702495" y="344337"/>
                                      <a:pt x="702985" y="356593"/>
                                    </a:cubicBezTo>
                                    <a:cubicBezTo>
                                      <a:pt x="703966" y="368359"/>
                                      <a:pt x="703966" y="380615"/>
                                      <a:pt x="703475" y="392381"/>
                                    </a:cubicBezTo>
                                    <a:cubicBezTo>
                                      <a:pt x="702985" y="404146"/>
                                      <a:pt x="702004" y="415912"/>
                                      <a:pt x="700533" y="427677"/>
                                    </a:cubicBezTo>
                                    <a:cubicBezTo>
                                      <a:pt x="699062" y="439443"/>
                                      <a:pt x="697101" y="451209"/>
                                      <a:pt x="694159" y="462484"/>
                                    </a:cubicBezTo>
                                    <a:cubicBezTo>
                                      <a:pt x="691707" y="473759"/>
                                      <a:pt x="688275" y="485525"/>
                                      <a:pt x="684842" y="496310"/>
                                    </a:cubicBezTo>
                                    <a:cubicBezTo>
                                      <a:pt x="680919" y="507586"/>
                                      <a:pt x="676997" y="518371"/>
                                      <a:pt x="672093" y="529156"/>
                                    </a:cubicBezTo>
                                    <a:cubicBezTo>
                                      <a:pt x="667190" y="539941"/>
                                      <a:pt x="662286" y="550236"/>
                                      <a:pt x="656402" y="560041"/>
                                    </a:cubicBezTo>
                                    <a:cubicBezTo>
                                      <a:pt x="650518" y="570336"/>
                                      <a:pt x="644634" y="579650"/>
                                      <a:pt x="637769" y="589455"/>
                                    </a:cubicBezTo>
                                    <a:cubicBezTo>
                                      <a:pt x="630904" y="598770"/>
                                      <a:pt x="624040" y="608084"/>
                                      <a:pt x="616194" y="616418"/>
                                    </a:cubicBezTo>
                                    <a:cubicBezTo>
                                      <a:pt x="608839" y="625242"/>
                                      <a:pt x="600503" y="633086"/>
                                      <a:pt x="592167" y="640930"/>
                                    </a:cubicBezTo>
                                    <a:cubicBezTo>
                                      <a:pt x="583831" y="648773"/>
                                      <a:pt x="575005" y="656127"/>
                                      <a:pt x="565689" y="662990"/>
                                    </a:cubicBezTo>
                                    <a:cubicBezTo>
                                      <a:pt x="556372" y="669853"/>
                                      <a:pt x="547056" y="676226"/>
                                      <a:pt x="537249" y="682109"/>
                                    </a:cubicBezTo>
                                    <a:cubicBezTo>
                                      <a:pt x="527442" y="687992"/>
                                      <a:pt x="517635" y="693385"/>
                                      <a:pt x="507338" y="698287"/>
                                    </a:cubicBezTo>
                                    <a:cubicBezTo>
                                      <a:pt x="497040" y="703189"/>
                                      <a:pt x="486253" y="707111"/>
                                      <a:pt x="475956" y="711033"/>
                                    </a:cubicBezTo>
                                    <a:cubicBezTo>
                                      <a:pt x="465168" y="714955"/>
                                      <a:pt x="454381" y="717897"/>
                                      <a:pt x="443103" y="720348"/>
                                    </a:cubicBezTo>
                                    <a:cubicBezTo>
                                      <a:pt x="431825" y="722799"/>
                                      <a:pt x="420547" y="724760"/>
                                      <a:pt x="409269" y="726231"/>
                                    </a:cubicBezTo>
                                    <a:cubicBezTo>
                                      <a:pt x="397991" y="727701"/>
                                      <a:pt x="386713" y="728682"/>
                                      <a:pt x="374945" y="728682"/>
                                    </a:cubicBezTo>
                                    <a:cubicBezTo>
                                      <a:pt x="363667" y="729172"/>
                                      <a:pt x="351899" y="728682"/>
                                      <a:pt x="340621" y="727701"/>
                                    </a:cubicBezTo>
                                    <a:cubicBezTo>
                                      <a:pt x="329343" y="726721"/>
                                      <a:pt x="317575" y="725250"/>
                                      <a:pt x="306297" y="723289"/>
                                    </a:cubicBezTo>
                                    <a:cubicBezTo>
                                      <a:pt x="295019" y="721328"/>
                                      <a:pt x="283741" y="718387"/>
                                      <a:pt x="272463" y="715445"/>
                                    </a:cubicBezTo>
                                    <a:cubicBezTo>
                                      <a:pt x="261185" y="712014"/>
                                      <a:pt x="250397" y="708582"/>
                                      <a:pt x="239120" y="704170"/>
                                    </a:cubicBezTo>
                                    <a:cubicBezTo>
                                      <a:pt x="228332" y="699758"/>
                                      <a:pt x="217545" y="694856"/>
                                      <a:pt x="207247" y="689463"/>
                                    </a:cubicBezTo>
                                    <a:cubicBezTo>
                                      <a:pt x="196950" y="684070"/>
                                      <a:pt x="186653" y="678187"/>
                                      <a:pt x="176356" y="671814"/>
                                    </a:cubicBezTo>
                                    <a:cubicBezTo>
                                      <a:pt x="166549" y="665442"/>
                                      <a:pt x="156742" y="658578"/>
                                      <a:pt x="147425" y="651225"/>
                                    </a:cubicBezTo>
                                    <a:cubicBezTo>
                                      <a:pt x="138109" y="643871"/>
                                      <a:pt x="129282" y="636027"/>
                                      <a:pt x="120456" y="627693"/>
                                    </a:cubicBezTo>
                                    <a:cubicBezTo>
                                      <a:pt x="111630" y="619359"/>
                                      <a:pt x="103294" y="610535"/>
                                      <a:pt x="95449" y="601711"/>
                                    </a:cubicBezTo>
                                    <a:cubicBezTo>
                                      <a:pt x="87603" y="592887"/>
                                      <a:pt x="80248" y="583082"/>
                                      <a:pt x="72893" y="573277"/>
                                    </a:cubicBezTo>
                                    <a:cubicBezTo>
                                      <a:pt x="66028" y="563473"/>
                                      <a:pt x="59163" y="553178"/>
                                      <a:pt x="53279" y="542883"/>
                                    </a:cubicBezTo>
                                    <a:cubicBezTo>
                                      <a:pt x="47395" y="532587"/>
                                      <a:pt x="41511" y="521803"/>
                                      <a:pt x="36608" y="511017"/>
                                    </a:cubicBezTo>
                                    <a:cubicBezTo>
                                      <a:pt x="31704" y="500232"/>
                                      <a:pt x="26801" y="488957"/>
                                      <a:pt x="22878" y="477681"/>
                                    </a:cubicBezTo>
                                    <a:cubicBezTo>
                                      <a:pt x="18955" y="466406"/>
                                      <a:pt x="15523" y="454640"/>
                                      <a:pt x="12090" y="443365"/>
                                    </a:cubicBezTo>
                                    <a:cubicBezTo>
                                      <a:pt x="9148" y="431599"/>
                                      <a:pt x="6697" y="419834"/>
                                      <a:pt x="4735" y="408068"/>
                                    </a:cubicBezTo>
                                    <a:cubicBezTo>
                                      <a:pt x="2774" y="396302"/>
                                      <a:pt x="1303" y="384537"/>
                                      <a:pt x="812" y="372281"/>
                                    </a:cubicBezTo>
                                    <a:cubicBezTo>
                                      <a:pt x="-168" y="360515"/>
                                      <a:pt x="-168" y="348259"/>
                                      <a:pt x="322" y="336493"/>
                                    </a:cubicBezTo>
                                    <a:cubicBezTo>
                                      <a:pt x="812" y="324728"/>
                                      <a:pt x="1793" y="312962"/>
                                      <a:pt x="3264" y="301197"/>
                                    </a:cubicBezTo>
                                    <a:cubicBezTo>
                                      <a:pt x="4735" y="289431"/>
                                      <a:pt x="6697" y="277665"/>
                                      <a:pt x="9639" y="266390"/>
                                    </a:cubicBezTo>
                                    <a:cubicBezTo>
                                      <a:pt x="12090" y="255115"/>
                                      <a:pt x="15523" y="243349"/>
                                      <a:pt x="18955" y="232564"/>
                                    </a:cubicBezTo>
                                    <a:cubicBezTo>
                                      <a:pt x="22878" y="221288"/>
                                      <a:pt x="26801" y="210503"/>
                                      <a:pt x="31704" y="199718"/>
                                    </a:cubicBezTo>
                                    <a:cubicBezTo>
                                      <a:pt x="36608" y="188933"/>
                                      <a:pt x="41511" y="178638"/>
                                      <a:pt x="47395" y="168833"/>
                                    </a:cubicBezTo>
                                    <a:cubicBezTo>
                                      <a:pt x="53279" y="158538"/>
                                      <a:pt x="59163" y="149224"/>
                                      <a:pt x="66028" y="139419"/>
                                    </a:cubicBezTo>
                                    <a:cubicBezTo>
                                      <a:pt x="72893" y="129615"/>
                                      <a:pt x="79758" y="120790"/>
                                      <a:pt x="87603" y="112456"/>
                                    </a:cubicBezTo>
                                    <a:cubicBezTo>
                                      <a:pt x="94959" y="103632"/>
                                      <a:pt x="103294" y="95788"/>
                                      <a:pt x="111630" y="87944"/>
                                    </a:cubicBezTo>
                                    <a:cubicBezTo>
                                      <a:pt x="119966" y="80101"/>
                                      <a:pt x="128792" y="72747"/>
                                      <a:pt x="138109" y="65884"/>
                                    </a:cubicBezTo>
                                    <a:cubicBezTo>
                                      <a:pt x="147425" y="59021"/>
                                      <a:pt x="156742" y="52647"/>
                                      <a:pt x="166549" y="46765"/>
                                    </a:cubicBezTo>
                                    <a:cubicBezTo>
                                      <a:pt x="176356" y="40882"/>
                                      <a:pt x="186162" y="35489"/>
                                      <a:pt x="196460" y="30587"/>
                                    </a:cubicBezTo>
                                    <a:cubicBezTo>
                                      <a:pt x="206757" y="25685"/>
                                      <a:pt x="217545" y="21763"/>
                                      <a:pt x="227842" y="17841"/>
                                    </a:cubicBezTo>
                                    <a:cubicBezTo>
                                      <a:pt x="238629" y="13919"/>
                                      <a:pt x="249417" y="10978"/>
                                      <a:pt x="260695" y="8526"/>
                                    </a:cubicBezTo>
                                    <a:cubicBezTo>
                                      <a:pt x="271973" y="6075"/>
                                      <a:pt x="283251" y="4114"/>
                                      <a:pt x="294529" y="2643"/>
                                    </a:cubicBezTo>
                                    <a:cubicBezTo>
                                      <a:pt x="305806" y="1173"/>
                                      <a:pt x="317084" y="192"/>
                                      <a:pt x="328852" y="192"/>
                                    </a:cubicBezTo>
                                    <a:cubicBezTo>
                                      <a:pt x="340131" y="-298"/>
                                      <a:pt x="351899" y="192"/>
                                      <a:pt x="363177" y="1173"/>
                                    </a:cubicBezTo>
                                    <a:cubicBezTo>
                                      <a:pt x="374454" y="2153"/>
                                      <a:pt x="386223" y="3624"/>
                                      <a:pt x="397501" y="5585"/>
                                    </a:cubicBezTo>
                                    <a:cubicBezTo>
                                      <a:pt x="408779" y="7546"/>
                                      <a:pt x="420056" y="10487"/>
                                      <a:pt x="431334" y="13429"/>
                                    </a:cubicBezTo>
                                    <a:cubicBezTo>
                                      <a:pt x="442612" y="16860"/>
                                      <a:pt x="453400" y="20292"/>
                                      <a:pt x="464678" y="24704"/>
                                    </a:cubicBezTo>
                                    <a:cubicBezTo>
                                      <a:pt x="475465" y="29116"/>
                                      <a:pt x="486253" y="34018"/>
                                      <a:pt x="496550" y="39411"/>
                                    </a:cubicBezTo>
                                    <a:cubicBezTo>
                                      <a:pt x="506847" y="44804"/>
                                      <a:pt x="517145" y="50686"/>
                                      <a:pt x="527442" y="57060"/>
                                    </a:cubicBezTo>
                                    <a:cubicBezTo>
                                      <a:pt x="537249" y="63433"/>
                                      <a:pt x="547056" y="70296"/>
                                      <a:pt x="556372" y="77650"/>
                                    </a:cubicBezTo>
                                    <a:cubicBezTo>
                                      <a:pt x="565689" y="85003"/>
                                      <a:pt x="574515" y="92847"/>
                                      <a:pt x="583341" y="101181"/>
                                    </a:cubicBezTo>
                                    <a:cubicBezTo>
                                      <a:pt x="592167" y="109515"/>
                                      <a:pt x="600503" y="118339"/>
                                      <a:pt x="608349" y="127163"/>
                                    </a:cubicBezTo>
                                    <a:cubicBezTo>
                                      <a:pt x="616194" y="135987"/>
                                      <a:pt x="623549" y="145792"/>
                                      <a:pt x="630904" y="155597"/>
                                    </a:cubicBezTo>
                                    <a:cubicBezTo>
                                      <a:pt x="637769" y="165401"/>
                                      <a:pt x="644634" y="175696"/>
                                      <a:pt x="650518" y="185991"/>
                                    </a:cubicBezTo>
                                    <a:cubicBezTo>
                                      <a:pt x="656893" y="196287"/>
                                      <a:pt x="662286" y="207071"/>
                                      <a:pt x="667190" y="217857"/>
                                    </a:cubicBezTo>
                                    <a:lnTo>
                                      <a:pt x="667190" y="21785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Prostoročno: oblika 110"/>
                            <wps:cNvSpPr/>
                            <wps:spPr>
                              <a:xfrm>
                                <a:off x="3129374" y="2810027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9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2989" y="276983"/>
                                      <a:pt x="482499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6" y="440231"/>
                                    </a:cubicBezTo>
                                    <a:cubicBezTo>
                                      <a:pt x="401101" y="44513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13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1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4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" name="Prostoročno: oblika 111"/>
                            <wps:cNvSpPr/>
                            <wps:spPr>
                              <a:xfrm>
                                <a:off x="3129374" y="2810027"/>
                                <a:ext cx="483479" cy="500530"/>
                              </a:xfrm>
                              <a:custGeom>
                                <a:avLst/>
                                <a:gdLst>
                                  <a:gd name="connsiteX0" fmla="*/ 458471 w 483479"/>
                                  <a:gd name="connsiteY0" fmla="*/ 149032 h 500530"/>
                                  <a:gd name="connsiteX1" fmla="*/ 467788 w 483479"/>
                                  <a:gd name="connsiteY1" fmla="*/ 172073 h 500530"/>
                                  <a:gd name="connsiteX2" fmla="*/ 475143 w 483479"/>
                                  <a:gd name="connsiteY2" fmla="*/ 195604 h 500530"/>
                                  <a:gd name="connsiteX3" fmla="*/ 480047 w 483479"/>
                                  <a:gd name="connsiteY3" fmla="*/ 219625 h 500530"/>
                                  <a:gd name="connsiteX4" fmla="*/ 482989 w 483479"/>
                                  <a:gd name="connsiteY4" fmla="*/ 244137 h 500530"/>
                                  <a:gd name="connsiteX5" fmla="*/ 483479 w 483479"/>
                                  <a:gd name="connsiteY5" fmla="*/ 268649 h 500530"/>
                                  <a:gd name="connsiteX6" fmla="*/ 481518 w 483479"/>
                                  <a:gd name="connsiteY6" fmla="*/ 293161 h 500530"/>
                                  <a:gd name="connsiteX7" fmla="*/ 477105 w 483479"/>
                                  <a:gd name="connsiteY7" fmla="*/ 317182 h 500530"/>
                                  <a:gd name="connsiteX8" fmla="*/ 470730 w 483479"/>
                                  <a:gd name="connsiteY8" fmla="*/ 340713 h 500530"/>
                                  <a:gd name="connsiteX9" fmla="*/ 461904 w 483479"/>
                                  <a:gd name="connsiteY9" fmla="*/ 363264 h 500530"/>
                                  <a:gd name="connsiteX10" fmla="*/ 451116 w 483479"/>
                                  <a:gd name="connsiteY10" fmla="*/ 384835 h 500530"/>
                                  <a:gd name="connsiteX11" fmla="*/ 438368 w 483479"/>
                                  <a:gd name="connsiteY11" fmla="*/ 404934 h 500530"/>
                                  <a:gd name="connsiteX12" fmla="*/ 423657 w 483479"/>
                                  <a:gd name="connsiteY12" fmla="*/ 423563 h 500530"/>
                                  <a:gd name="connsiteX13" fmla="*/ 406986 w 483479"/>
                                  <a:gd name="connsiteY13" fmla="*/ 440231 h 500530"/>
                                  <a:gd name="connsiteX14" fmla="*/ 388843 w 483479"/>
                                  <a:gd name="connsiteY14" fmla="*/ 455428 h 500530"/>
                                  <a:gd name="connsiteX15" fmla="*/ 369229 w 483479"/>
                                  <a:gd name="connsiteY15" fmla="*/ 468665 h 500530"/>
                                  <a:gd name="connsiteX16" fmla="*/ 348635 w 483479"/>
                                  <a:gd name="connsiteY16" fmla="*/ 479450 h 500530"/>
                                  <a:gd name="connsiteX17" fmla="*/ 327059 w 483479"/>
                                  <a:gd name="connsiteY17" fmla="*/ 488274 h 500530"/>
                                  <a:gd name="connsiteX18" fmla="*/ 304504 w 483479"/>
                                  <a:gd name="connsiteY18" fmla="*/ 494647 h 500530"/>
                                  <a:gd name="connsiteX19" fmla="*/ 281457 w 483479"/>
                                  <a:gd name="connsiteY19" fmla="*/ 498569 h 500530"/>
                                  <a:gd name="connsiteX20" fmla="*/ 257921 w 483479"/>
                                  <a:gd name="connsiteY20" fmla="*/ 500530 h 500530"/>
                                  <a:gd name="connsiteX21" fmla="*/ 234384 w 483479"/>
                                  <a:gd name="connsiteY21" fmla="*/ 500040 h 500530"/>
                                  <a:gd name="connsiteX22" fmla="*/ 210848 w 483479"/>
                                  <a:gd name="connsiteY22" fmla="*/ 497098 h 500530"/>
                                  <a:gd name="connsiteX23" fmla="*/ 187311 w 483479"/>
                                  <a:gd name="connsiteY23" fmla="*/ 491706 h 500530"/>
                                  <a:gd name="connsiteX24" fmla="*/ 164756 w 483479"/>
                                  <a:gd name="connsiteY24" fmla="*/ 483862 h 500530"/>
                                  <a:gd name="connsiteX25" fmla="*/ 142690 w 483479"/>
                                  <a:gd name="connsiteY25" fmla="*/ 474057 h 500530"/>
                                  <a:gd name="connsiteX26" fmla="*/ 121605 w 483479"/>
                                  <a:gd name="connsiteY26" fmla="*/ 461801 h 500530"/>
                                  <a:gd name="connsiteX27" fmla="*/ 101501 w 483479"/>
                                  <a:gd name="connsiteY27" fmla="*/ 447585 h 500530"/>
                                  <a:gd name="connsiteX28" fmla="*/ 82868 w 483479"/>
                                  <a:gd name="connsiteY28" fmla="*/ 431407 h 500530"/>
                                  <a:gd name="connsiteX29" fmla="*/ 65706 w 483479"/>
                                  <a:gd name="connsiteY29" fmla="*/ 413759 h 500530"/>
                                  <a:gd name="connsiteX30" fmla="*/ 50505 w 483479"/>
                                  <a:gd name="connsiteY30" fmla="*/ 394149 h 500530"/>
                                  <a:gd name="connsiteX31" fmla="*/ 36776 w 483479"/>
                                  <a:gd name="connsiteY31" fmla="*/ 373559 h 500530"/>
                                  <a:gd name="connsiteX32" fmla="*/ 25008 w 483479"/>
                                  <a:gd name="connsiteY32" fmla="*/ 351499 h 500530"/>
                                  <a:gd name="connsiteX33" fmla="*/ 15691 w 483479"/>
                                  <a:gd name="connsiteY33" fmla="*/ 328457 h 500530"/>
                                  <a:gd name="connsiteX34" fmla="*/ 8336 w 483479"/>
                                  <a:gd name="connsiteY34" fmla="*/ 304926 h 500530"/>
                                  <a:gd name="connsiteX35" fmla="*/ 3432 w 483479"/>
                                  <a:gd name="connsiteY35" fmla="*/ 280905 h 500530"/>
                                  <a:gd name="connsiteX36" fmla="*/ 490 w 483479"/>
                                  <a:gd name="connsiteY36" fmla="*/ 256393 h 500530"/>
                                  <a:gd name="connsiteX37" fmla="*/ 0 w 483479"/>
                                  <a:gd name="connsiteY37" fmla="*/ 231881 h 500530"/>
                                  <a:gd name="connsiteX38" fmla="*/ 1961 w 483479"/>
                                  <a:gd name="connsiteY38" fmla="*/ 207369 h 500530"/>
                                  <a:gd name="connsiteX39" fmla="*/ 6375 w 483479"/>
                                  <a:gd name="connsiteY39" fmla="*/ 183348 h 500530"/>
                                  <a:gd name="connsiteX40" fmla="*/ 12749 w 483479"/>
                                  <a:gd name="connsiteY40" fmla="*/ 159817 h 500530"/>
                                  <a:gd name="connsiteX41" fmla="*/ 21575 w 483479"/>
                                  <a:gd name="connsiteY41" fmla="*/ 137266 h 500530"/>
                                  <a:gd name="connsiteX42" fmla="*/ 32363 w 483479"/>
                                  <a:gd name="connsiteY42" fmla="*/ 115696 h 500530"/>
                                  <a:gd name="connsiteX43" fmla="*/ 45112 w 483479"/>
                                  <a:gd name="connsiteY43" fmla="*/ 95596 h 500530"/>
                                  <a:gd name="connsiteX44" fmla="*/ 59822 w 483479"/>
                                  <a:gd name="connsiteY44" fmla="*/ 76967 h 500530"/>
                                  <a:gd name="connsiteX45" fmla="*/ 76494 w 483479"/>
                                  <a:gd name="connsiteY45" fmla="*/ 60299 h 500530"/>
                                  <a:gd name="connsiteX46" fmla="*/ 94636 w 483479"/>
                                  <a:gd name="connsiteY46" fmla="*/ 45102 h 500530"/>
                                  <a:gd name="connsiteX47" fmla="*/ 114250 w 483479"/>
                                  <a:gd name="connsiteY47" fmla="*/ 31865 h 500530"/>
                                  <a:gd name="connsiteX48" fmla="*/ 134845 w 483479"/>
                                  <a:gd name="connsiteY48" fmla="*/ 21080 h 500530"/>
                                  <a:gd name="connsiteX49" fmla="*/ 156420 w 483479"/>
                                  <a:gd name="connsiteY49" fmla="*/ 12256 h 500530"/>
                                  <a:gd name="connsiteX50" fmla="*/ 178976 w 483479"/>
                                  <a:gd name="connsiteY50" fmla="*/ 5883 h 500530"/>
                                  <a:gd name="connsiteX51" fmla="*/ 202022 w 483479"/>
                                  <a:gd name="connsiteY51" fmla="*/ 1961 h 500530"/>
                                  <a:gd name="connsiteX52" fmla="*/ 225558 w 483479"/>
                                  <a:gd name="connsiteY52" fmla="*/ 0 h 500530"/>
                                  <a:gd name="connsiteX53" fmla="*/ 249095 w 483479"/>
                                  <a:gd name="connsiteY53" fmla="*/ 490 h 500530"/>
                                  <a:gd name="connsiteX54" fmla="*/ 272631 w 483479"/>
                                  <a:gd name="connsiteY54" fmla="*/ 3432 h 500530"/>
                                  <a:gd name="connsiteX55" fmla="*/ 296168 w 483479"/>
                                  <a:gd name="connsiteY55" fmla="*/ 8824 h 500530"/>
                                  <a:gd name="connsiteX56" fmla="*/ 318724 w 483479"/>
                                  <a:gd name="connsiteY56" fmla="*/ 16668 h 500530"/>
                                  <a:gd name="connsiteX57" fmla="*/ 340789 w 483479"/>
                                  <a:gd name="connsiteY57" fmla="*/ 26473 h 500530"/>
                                  <a:gd name="connsiteX58" fmla="*/ 361874 w 483479"/>
                                  <a:gd name="connsiteY58" fmla="*/ 38729 h 500530"/>
                                  <a:gd name="connsiteX59" fmla="*/ 381978 w 483479"/>
                                  <a:gd name="connsiteY59" fmla="*/ 52945 h 500530"/>
                                  <a:gd name="connsiteX60" fmla="*/ 400611 w 483479"/>
                                  <a:gd name="connsiteY60" fmla="*/ 69123 h 500530"/>
                                  <a:gd name="connsiteX61" fmla="*/ 417773 w 483479"/>
                                  <a:gd name="connsiteY61" fmla="*/ 86772 h 500530"/>
                                  <a:gd name="connsiteX62" fmla="*/ 432974 w 483479"/>
                                  <a:gd name="connsiteY62" fmla="*/ 106381 h 500530"/>
                                  <a:gd name="connsiteX63" fmla="*/ 446703 w 483479"/>
                                  <a:gd name="connsiteY63" fmla="*/ 126971 h 500530"/>
                                  <a:gd name="connsiteX64" fmla="*/ 458471 w 483479"/>
                                  <a:gd name="connsiteY64" fmla="*/ 149032 h 500530"/>
                                  <a:gd name="connsiteX65" fmla="*/ 458471 w 483479"/>
                                  <a:gd name="connsiteY65" fmla="*/ 149032 h 5005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83479" h="500530">
                                    <a:moveTo>
                                      <a:pt x="458471" y="149032"/>
                                    </a:moveTo>
                                    <a:cubicBezTo>
                                      <a:pt x="461904" y="156385"/>
                                      <a:pt x="465336" y="164229"/>
                                      <a:pt x="467788" y="172073"/>
                                    </a:cubicBezTo>
                                    <a:cubicBezTo>
                                      <a:pt x="470730" y="179916"/>
                                      <a:pt x="473182" y="187760"/>
                                      <a:pt x="475143" y="195604"/>
                                    </a:cubicBezTo>
                                    <a:cubicBezTo>
                                      <a:pt x="477105" y="203448"/>
                                      <a:pt x="479066" y="211782"/>
                                      <a:pt x="480047" y="219625"/>
                                    </a:cubicBezTo>
                                    <a:cubicBezTo>
                                      <a:pt x="481518" y="227959"/>
                                      <a:pt x="482499" y="235803"/>
                                      <a:pt x="482989" y="244137"/>
                                    </a:cubicBezTo>
                                    <a:cubicBezTo>
                                      <a:pt x="483479" y="252471"/>
                                      <a:pt x="483479" y="260315"/>
                                      <a:pt x="483479" y="268649"/>
                                    </a:cubicBezTo>
                                    <a:cubicBezTo>
                                      <a:pt x="483479" y="276983"/>
                                      <a:pt x="482499" y="284827"/>
                                      <a:pt x="481518" y="293161"/>
                                    </a:cubicBezTo>
                                    <a:cubicBezTo>
                                      <a:pt x="480537" y="301004"/>
                                      <a:pt x="479066" y="309338"/>
                                      <a:pt x="477105" y="317182"/>
                                    </a:cubicBezTo>
                                    <a:cubicBezTo>
                                      <a:pt x="475143" y="325026"/>
                                      <a:pt x="473182" y="332870"/>
                                      <a:pt x="470730" y="340713"/>
                                    </a:cubicBezTo>
                                    <a:cubicBezTo>
                                      <a:pt x="468279" y="348557"/>
                                      <a:pt x="465336" y="355911"/>
                                      <a:pt x="461904" y="363264"/>
                                    </a:cubicBezTo>
                                    <a:cubicBezTo>
                                      <a:pt x="458471" y="370618"/>
                                      <a:pt x="455039" y="377481"/>
                                      <a:pt x="451116" y="384835"/>
                                    </a:cubicBezTo>
                                    <a:cubicBezTo>
                                      <a:pt x="447194" y="391698"/>
                                      <a:pt x="442780" y="398561"/>
                                      <a:pt x="438368" y="404934"/>
                                    </a:cubicBezTo>
                                    <a:cubicBezTo>
                                      <a:pt x="433954" y="411307"/>
                                      <a:pt x="429051" y="417680"/>
                                      <a:pt x="423657" y="423563"/>
                                    </a:cubicBezTo>
                                    <a:cubicBezTo>
                                      <a:pt x="418263" y="429446"/>
                                      <a:pt x="412869" y="435329"/>
                                      <a:pt x="406986" y="440231"/>
                                    </a:cubicBezTo>
                                    <a:cubicBezTo>
                                      <a:pt x="401101" y="445624"/>
                                      <a:pt x="395217" y="450526"/>
                                      <a:pt x="388843" y="455428"/>
                                    </a:cubicBezTo>
                                    <a:cubicBezTo>
                                      <a:pt x="382468" y="460331"/>
                                      <a:pt x="376094" y="464743"/>
                                      <a:pt x="369229" y="468665"/>
                                    </a:cubicBezTo>
                                    <a:cubicBezTo>
                                      <a:pt x="362364" y="472587"/>
                                      <a:pt x="355499" y="476509"/>
                                      <a:pt x="348635" y="479450"/>
                                    </a:cubicBezTo>
                                    <a:cubicBezTo>
                                      <a:pt x="341770" y="482882"/>
                                      <a:pt x="334415" y="485823"/>
                                      <a:pt x="327059" y="488274"/>
                                    </a:cubicBezTo>
                                    <a:cubicBezTo>
                                      <a:pt x="319704" y="490725"/>
                                      <a:pt x="312349" y="493176"/>
                                      <a:pt x="304504" y="494647"/>
                                    </a:cubicBezTo>
                                    <a:cubicBezTo>
                                      <a:pt x="296658" y="496608"/>
                                      <a:pt x="289303" y="497589"/>
                                      <a:pt x="281457" y="498569"/>
                                    </a:cubicBezTo>
                                    <a:cubicBezTo>
                                      <a:pt x="273612" y="499550"/>
                                      <a:pt x="265766" y="500040"/>
                                      <a:pt x="257921" y="500530"/>
                                    </a:cubicBezTo>
                                    <a:cubicBezTo>
                                      <a:pt x="250075" y="500530"/>
                                      <a:pt x="242230" y="500530"/>
                                      <a:pt x="234384" y="500040"/>
                                    </a:cubicBezTo>
                                    <a:cubicBezTo>
                                      <a:pt x="226539" y="499550"/>
                                      <a:pt x="218693" y="498569"/>
                                      <a:pt x="210848" y="497098"/>
                                    </a:cubicBezTo>
                                    <a:cubicBezTo>
                                      <a:pt x="203002" y="495628"/>
                                      <a:pt x="195157" y="493667"/>
                                      <a:pt x="187311" y="491706"/>
                                    </a:cubicBezTo>
                                    <a:cubicBezTo>
                                      <a:pt x="179466" y="489255"/>
                                      <a:pt x="172111" y="486804"/>
                                      <a:pt x="164756" y="483862"/>
                                    </a:cubicBezTo>
                                    <a:cubicBezTo>
                                      <a:pt x="157400" y="480921"/>
                                      <a:pt x="150045" y="477489"/>
                                      <a:pt x="142690" y="474057"/>
                                    </a:cubicBezTo>
                                    <a:cubicBezTo>
                                      <a:pt x="135335" y="470626"/>
                                      <a:pt x="128470" y="466214"/>
                                      <a:pt x="121605" y="461801"/>
                                    </a:cubicBezTo>
                                    <a:cubicBezTo>
                                      <a:pt x="114741" y="457389"/>
                                      <a:pt x="107876" y="452487"/>
                                      <a:pt x="101501" y="447585"/>
                                    </a:cubicBezTo>
                                    <a:cubicBezTo>
                                      <a:pt x="95127" y="442682"/>
                                      <a:pt x="88752" y="437290"/>
                                      <a:pt x="82868" y="431407"/>
                                    </a:cubicBezTo>
                                    <a:cubicBezTo>
                                      <a:pt x="76984" y="425524"/>
                                      <a:pt x="71100" y="419641"/>
                                      <a:pt x="65706" y="413759"/>
                                    </a:cubicBezTo>
                                    <a:cubicBezTo>
                                      <a:pt x="60312" y="407385"/>
                                      <a:pt x="55409" y="401012"/>
                                      <a:pt x="50505" y="394149"/>
                                    </a:cubicBezTo>
                                    <a:cubicBezTo>
                                      <a:pt x="45602" y="387286"/>
                                      <a:pt x="41189" y="380423"/>
                                      <a:pt x="36776" y="373559"/>
                                    </a:cubicBezTo>
                                    <a:cubicBezTo>
                                      <a:pt x="32363" y="366206"/>
                                      <a:pt x="28930" y="358852"/>
                                      <a:pt x="25008" y="351499"/>
                                    </a:cubicBezTo>
                                    <a:cubicBezTo>
                                      <a:pt x="21575" y="344145"/>
                                      <a:pt x="18143" y="336301"/>
                                      <a:pt x="15691" y="328457"/>
                                    </a:cubicBezTo>
                                    <a:cubicBezTo>
                                      <a:pt x="12749" y="320614"/>
                                      <a:pt x="10297" y="312770"/>
                                      <a:pt x="8336" y="304926"/>
                                    </a:cubicBezTo>
                                    <a:cubicBezTo>
                                      <a:pt x="6375" y="297083"/>
                                      <a:pt x="4413" y="288748"/>
                                      <a:pt x="3432" y="280905"/>
                                    </a:cubicBezTo>
                                    <a:cubicBezTo>
                                      <a:pt x="1961" y="272571"/>
                                      <a:pt x="981" y="264727"/>
                                      <a:pt x="490" y="256393"/>
                                    </a:cubicBezTo>
                                    <a:cubicBezTo>
                                      <a:pt x="0" y="248059"/>
                                      <a:pt x="0" y="240215"/>
                                      <a:pt x="0" y="231881"/>
                                    </a:cubicBezTo>
                                    <a:cubicBezTo>
                                      <a:pt x="490" y="223547"/>
                                      <a:pt x="981" y="215704"/>
                                      <a:pt x="1961" y="207369"/>
                                    </a:cubicBezTo>
                                    <a:cubicBezTo>
                                      <a:pt x="2942" y="199526"/>
                                      <a:pt x="4413" y="191192"/>
                                      <a:pt x="6375" y="183348"/>
                                    </a:cubicBezTo>
                                    <a:cubicBezTo>
                                      <a:pt x="8336" y="175504"/>
                                      <a:pt x="10297" y="167661"/>
                                      <a:pt x="12749" y="159817"/>
                                    </a:cubicBezTo>
                                    <a:cubicBezTo>
                                      <a:pt x="15201" y="151973"/>
                                      <a:pt x="18143" y="144619"/>
                                      <a:pt x="21575" y="137266"/>
                                    </a:cubicBezTo>
                                    <a:cubicBezTo>
                                      <a:pt x="25008" y="129912"/>
                                      <a:pt x="28440" y="123049"/>
                                      <a:pt x="32363" y="115696"/>
                                    </a:cubicBezTo>
                                    <a:cubicBezTo>
                                      <a:pt x="36285" y="108832"/>
                                      <a:pt x="40699" y="101969"/>
                                      <a:pt x="45112" y="95596"/>
                                    </a:cubicBezTo>
                                    <a:cubicBezTo>
                                      <a:pt x="49525" y="89223"/>
                                      <a:pt x="54428" y="82850"/>
                                      <a:pt x="59822" y="76967"/>
                                    </a:cubicBezTo>
                                    <a:cubicBezTo>
                                      <a:pt x="65216" y="71084"/>
                                      <a:pt x="70610" y="65201"/>
                                      <a:pt x="76494" y="60299"/>
                                    </a:cubicBezTo>
                                    <a:cubicBezTo>
                                      <a:pt x="82378" y="54906"/>
                                      <a:pt x="88262" y="50004"/>
                                      <a:pt x="94636" y="45102"/>
                                    </a:cubicBezTo>
                                    <a:cubicBezTo>
                                      <a:pt x="101011" y="40199"/>
                                      <a:pt x="107385" y="35787"/>
                                      <a:pt x="114250" y="31865"/>
                                    </a:cubicBezTo>
                                    <a:cubicBezTo>
                                      <a:pt x="121115" y="27943"/>
                                      <a:pt x="127980" y="24022"/>
                                      <a:pt x="134845" y="21080"/>
                                    </a:cubicBezTo>
                                    <a:cubicBezTo>
                                      <a:pt x="141709" y="17648"/>
                                      <a:pt x="149065" y="14707"/>
                                      <a:pt x="156420" y="12256"/>
                                    </a:cubicBezTo>
                                    <a:cubicBezTo>
                                      <a:pt x="163775" y="9805"/>
                                      <a:pt x="171130" y="7354"/>
                                      <a:pt x="178976" y="5883"/>
                                    </a:cubicBezTo>
                                    <a:cubicBezTo>
                                      <a:pt x="186821" y="3922"/>
                                      <a:pt x="194176" y="2941"/>
                                      <a:pt x="202022" y="1961"/>
                                    </a:cubicBezTo>
                                    <a:cubicBezTo>
                                      <a:pt x="209867" y="980"/>
                                      <a:pt x="217713" y="490"/>
                                      <a:pt x="225558" y="0"/>
                                    </a:cubicBezTo>
                                    <a:cubicBezTo>
                                      <a:pt x="233404" y="0"/>
                                      <a:pt x="241249" y="0"/>
                                      <a:pt x="249095" y="490"/>
                                    </a:cubicBezTo>
                                    <a:cubicBezTo>
                                      <a:pt x="256940" y="980"/>
                                      <a:pt x="264786" y="1961"/>
                                      <a:pt x="272631" y="3432"/>
                                    </a:cubicBezTo>
                                    <a:cubicBezTo>
                                      <a:pt x="280477" y="4902"/>
                                      <a:pt x="288322" y="6863"/>
                                      <a:pt x="296168" y="8824"/>
                                    </a:cubicBezTo>
                                    <a:cubicBezTo>
                                      <a:pt x="304013" y="11275"/>
                                      <a:pt x="311368" y="13727"/>
                                      <a:pt x="318724" y="16668"/>
                                    </a:cubicBezTo>
                                    <a:cubicBezTo>
                                      <a:pt x="326079" y="19609"/>
                                      <a:pt x="333434" y="23041"/>
                                      <a:pt x="340789" y="26473"/>
                                    </a:cubicBezTo>
                                    <a:cubicBezTo>
                                      <a:pt x="348144" y="30395"/>
                                      <a:pt x="355009" y="34316"/>
                                      <a:pt x="361874" y="38729"/>
                                    </a:cubicBezTo>
                                    <a:cubicBezTo>
                                      <a:pt x="368738" y="43141"/>
                                      <a:pt x="375604" y="48043"/>
                                      <a:pt x="381978" y="52945"/>
                                    </a:cubicBezTo>
                                    <a:cubicBezTo>
                                      <a:pt x="388352" y="57848"/>
                                      <a:pt x="394727" y="63240"/>
                                      <a:pt x="400611" y="69123"/>
                                    </a:cubicBezTo>
                                    <a:cubicBezTo>
                                      <a:pt x="406495" y="75006"/>
                                      <a:pt x="412379" y="80889"/>
                                      <a:pt x="417773" y="86772"/>
                                    </a:cubicBezTo>
                                    <a:cubicBezTo>
                                      <a:pt x="423167" y="93145"/>
                                      <a:pt x="428070" y="99518"/>
                                      <a:pt x="432974" y="106381"/>
                                    </a:cubicBezTo>
                                    <a:cubicBezTo>
                                      <a:pt x="437877" y="113244"/>
                                      <a:pt x="442290" y="120108"/>
                                      <a:pt x="446703" y="126971"/>
                                    </a:cubicBezTo>
                                    <a:cubicBezTo>
                                      <a:pt x="451116" y="134325"/>
                                      <a:pt x="455039" y="141678"/>
                                      <a:pt x="458471" y="149032"/>
                                    </a:cubicBezTo>
                                    <a:lnTo>
                                      <a:pt x="458471" y="1490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2" name="Prostoročno: oblika 112"/>
                            <wps:cNvSpPr/>
                            <wps:spPr>
                              <a:xfrm>
                                <a:off x="3771357" y="267570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8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3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3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0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7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3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1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2"/>
                                      <a:pt x="262701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2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0"/>
                                      <a:pt x="205331" y="253942"/>
                                      <a:pt x="201408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6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3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3" y="179426"/>
                                    </a:cubicBezTo>
                                    <a:cubicBezTo>
                                      <a:pt x="7232" y="175014"/>
                                      <a:pt x="5761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3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85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1" y="92164"/>
                                      <a:pt x="7232" y="87752"/>
                                    </a:cubicBezTo>
                                    <a:cubicBezTo>
                                      <a:pt x="8703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4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2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0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7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4" y="62260"/>
                                      <a:pt x="240636" y="66182"/>
                                      <a:pt x="243088" y="70103"/>
                                    </a:cubicBezTo>
                                    <a:cubicBezTo>
                                      <a:pt x="245540" y="73535"/>
                                      <a:pt x="247501" y="7745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3" name="Prostoročno: oblika 113"/>
                            <wps:cNvSpPr/>
                            <wps:spPr>
                              <a:xfrm>
                                <a:off x="3771357" y="2675703"/>
                                <a:ext cx="263559" cy="274041"/>
                              </a:xfrm>
                              <a:custGeom>
                                <a:avLst/>
                                <a:gdLst>
                                  <a:gd name="connsiteX0" fmla="*/ 249462 w 263559"/>
                                  <a:gd name="connsiteY0" fmla="*/ 81869 h 274041"/>
                                  <a:gd name="connsiteX1" fmla="*/ 254856 w 263559"/>
                                  <a:gd name="connsiteY1" fmla="*/ 94615 h 274041"/>
                                  <a:gd name="connsiteX2" fmla="*/ 258779 w 263559"/>
                                  <a:gd name="connsiteY2" fmla="*/ 107361 h 274041"/>
                                  <a:gd name="connsiteX3" fmla="*/ 261721 w 263559"/>
                                  <a:gd name="connsiteY3" fmla="*/ 120598 h 274041"/>
                                  <a:gd name="connsiteX4" fmla="*/ 263192 w 263559"/>
                                  <a:gd name="connsiteY4" fmla="*/ 133834 h 274041"/>
                                  <a:gd name="connsiteX5" fmla="*/ 263192 w 263559"/>
                                  <a:gd name="connsiteY5" fmla="*/ 147071 h 274041"/>
                                  <a:gd name="connsiteX6" fmla="*/ 262211 w 263559"/>
                                  <a:gd name="connsiteY6" fmla="*/ 160307 h 274041"/>
                                  <a:gd name="connsiteX7" fmla="*/ 259760 w 263559"/>
                                  <a:gd name="connsiteY7" fmla="*/ 173543 h 274041"/>
                                  <a:gd name="connsiteX8" fmla="*/ 256327 w 263559"/>
                                  <a:gd name="connsiteY8" fmla="*/ 186289 h 274041"/>
                                  <a:gd name="connsiteX9" fmla="*/ 251424 w 263559"/>
                                  <a:gd name="connsiteY9" fmla="*/ 198545 h 274041"/>
                                  <a:gd name="connsiteX10" fmla="*/ 245540 w 263559"/>
                                  <a:gd name="connsiteY10" fmla="*/ 210311 h 274041"/>
                                  <a:gd name="connsiteX11" fmla="*/ 238675 w 263559"/>
                                  <a:gd name="connsiteY11" fmla="*/ 221096 h 274041"/>
                                  <a:gd name="connsiteX12" fmla="*/ 230829 w 263559"/>
                                  <a:gd name="connsiteY12" fmla="*/ 231391 h 274041"/>
                                  <a:gd name="connsiteX13" fmla="*/ 222003 w 263559"/>
                                  <a:gd name="connsiteY13" fmla="*/ 240705 h 274041"/>
                                  <a:gd name="connsiteX14" fmla="*/ 212196 w 263559"/>
                                  <a:gd name="connsiteY14" fmla="*/ 249039 h 274041"/>
                                  <a:gd name="connsiteX15" fmla="*/ 201408 w 263559"/>
                                  <a:gd name="connsiteY15" fmla="*/ 256393 h 274041"/>
                                  <a:gd name="connsiteX16" fmla="*/ 190131 w 263559"/>
                                  <a:gd name="connsiteY16" fmla="*/ 262276 h 274041"/>
                                  <a:gd name="connsiteX17" fmla="*/ 178363 w 263559"/>
                                  <a:gd name="connsiteY17" fmla="*/ 267178 h 274041"/>
                                  <a:gd name="connsiteX18" fmla="*/ 166104 w 263559"/>
                                  <a:gd name="connsiteY18" fmla="*/ 270610 h 274041"/>
                                  <a:gd name="connsiteX19" fmla="*/ 153355 w 263559"/>
                                  <a:gd name="connsiteY19" fmla="*/ 273061 h 274041"/>
                                  <a:gd name="connsiteX20" fmla="*/ 140606 w 263559"/>
                                  <a:gd name="connsiteY20" fmla="*/ 274041 h 274041"/>
                                  <a:gd name="connsiteX21" fmla="*/ 127857 w 263559"/>
                                  <a:gd name="connsiteY21" fmla="*/ 273551 h 274041"/>
                                  <a:gd name="connsiteX22" fmla="*/ 115108 w 263559"/>
                                  <a:gd name="connsiteY22" fmla="*/ 272080 h 274041"/>
                                  <a:gd name="connsiteX23" fmla="*/ 102359 w 263559"/>
                                  <a:gd name="connsiteY23" fmla="*/ 269139 h 274041"/>
                                  <a:gd name="connsiteX24" fmla="*/ 90101 w 263559"/>
                                  <a:gd name="connsiteY24" fmla="*/ 264727 h 274041"/>
                                  <a:gd name="connsiteX25" fmla="*/ 77842 w 263559"/>
                                  <a:gd name="connsiteY25" fmla="*/ 259334 h 274041"/>
                                  <a:gd name="connsiteX26" fmla="*/ 66564 w 263559"/>
                                  <a:gd name="connsiteY26" fmla="*/ 252471 h 274041"/>
                                  <a:gd name="connsiteX27" fmla="*/ 55777 w 263559"/>
                                  <a:gd name="connsiteY27" fmla="*/ 244627 h 274041"/>
                                  <a:gd name="connsiteX28" fmla="*/ 45479 w 263559"/>
                                  <a:gd name="connsiteY28" fmla="*/ 235803 h 274041"/>
                                  <a:gd name="connsiteX29" fmla="*/ 36163 w 263559"/>
                                  <a:gd name="connsiteY29" fmla="*/ 225998 h 274041"/>
                                  <a:gd name="connsiteX30" fmla="*/ 27827 w 263559"/>
                                  <a:gd name="connsiteY30" fmla="*/ 215213 h 274041"/>
                                  <a:gd name="connsiteX31" fmla="*/ 20472 w 263559"/>
                                  <a:gd name="connsiteY31" fmla="*/ 203938 h 274041"/>
                                  <a:gd name="connsiteX32" fmla="*/ 14097 w 263559"/>
                                  <a:gd name="connsiteY32" fmla="*/ 192172 h 274041"/>
                                  <a:gd name="connsiteX33" fmla="*/ 8703 w 263559"/>
                                  <a:gd name="connsiteY33" fmla="*/ 179426 h 274041"/>
                                  <a:gd name="connsiteX34" fmla="*/ 4781 w 263559"/>
                                  <a:gd name="connsiteY34" fmla="*/ 166680 h 274041"/>
                                  <a:gd name="connsiteX35" fmla="*/ 1839 w 263559"/>
                                  <a:gd name="connsiteY35" fmla="*/ 153443 h 274041"/>
                                  <a:gd name="connsiteX36" fmla="*/ 368 w 263559"/>
                                  <a:gd name="connsiteY36" fmla="*/ 140207 h 274041"/>
                                  <a:gd name="connsiteX37" fmla="*/ 368 w 263559"/>
                                  <a:gd name="connsiteY37" fmla="*/ 126971 h 274041"/>
                                  <a:gd name="connsiteX38" fmla="*/ 1348 w 263559"/>
                                  <a:gd name="connsiteY38" fmla="*/ 113735 h 274041"/>
                                  <a:gd name="connsiteX39" fmla="*/ 3800 w 263559"/>
                                  <a:gd name="connsiteY39" fmla="*/ 100498 h 274041"/>
                                  <a:gd name="connsiteX40" fmla="*/ 7232 w 263559"/>
                                  <a:gd name="connsiteY40" fmla="*/ 87752 h 274041"/>
                                  <a:gd name="connsiteX41" fmla="*/ 12136 w 263559"/>
                                  <a:gd name="connsiteY41" fmla="*/ 75496 h 274041"/>
                                  <a:gd name="connsiteX42" fmla="*/ 18020 w 263559"/>
                                  <a:gd name="connsiteY42" fmla="*/ 63731 h 274041"/>
                                  <a:gd name="connsiteX43" fmla="*/ 24885 w 263559"/>
                                  <a:gd name="connsiteY43" fmla="*/ 52945 h 274041"/>
                                  <a:gd name="connsiteX44" fmla="*/ 32730 w 263559"/>
                                  <a:gd name="connsiteY44" fmla="*/ 42650 h 274041"/>
                                  <a:gd name="connsiteX45" fmla="*/ 41557 w 263559"/>
                                  <a:gd name="connsiteY45" fmla="*/ 33336 h 274041"/>
                                  <a:gd name="connsiteX46" fmla="*/ 51363 w 263559"/>
                                  <a:gd name="connsiteY46" fmla="*/ 25002 h 274041"/>
                                  <a:gd name="connsiteX47" fmla="*/ 62151 w 263559"/>
                                  <a:gd name="connsiteY47" fmla="*/ 17648 h 274041"/>
                                  <a:gd name="connsiteX48" fmla="*/ 73429 w 263559"/>
                                  <a:gd name="connsiteY48" fmla="*/ 11766 h 274041"/>
                                  <a:gd name="connsiteX49" fmla="*/ 85197 w 263559"/>
                                  <a:gd name="connsiteY49" fmla="*/ 6863 h 274041"/>
                                  <a:gd name="connsiteX50" fmla="*/ 97456 w 263559"/>
                                  <a:gd name="connsiteY50" fmla="*/ 3432 h 274041"/>
                                  <a:gd name="connsiteX51" fmla="*/ 110205 w 263559"/>
                                  <a:gd name="connsiteY51" fmla="*/ 980 h 274041"/>
                                  <a:gd name="connsiteX52" fmla="*/ 122954 w 263559"/>
                                  <a:gd name="connsiteY52" fmla="*/ 0 h 274041"/>
                                  <a:gd name="connsiteX53" fmla="*/ 135703 w 263559"/>
                                  <a:gd name="connsiteY53" fmla="*/ 490 h 274041"/>
                                  <a:gd name="connsiteX54" fmla="*/ 148452 w 263559"/>
                                  <a:gd name="connsiteY54" fmla="*/ 1961 h 274041"/>
                                  <a:gd name="connsiteX55" fmla="*/ 161200 w 263559"/>
                                  <a:gd name="connsiteY55" fmla="*/ 4902 h 274041"/>
                                  <a:gd name="connsiteX56" fmla="*/ 173459 w 263559"/>
                                  <a:gd name="connsiteY56" fmla="*/ 9314 h 274041"/>
                                  <a:gd name="connsiteX57" fmla="*/ 185717 w 263559"/>
                                  <a:gd name="connsiteY57" fmla="*/ 14707 h 274041"/>
                                  <a:gd name="connsiteX58" fmla="*/ 196996 w 263559"/>
                                  <a:gd name="connsiteY58" fmla="*/ 21570 h 274041"/>
                                  <a:gd name="connsiteX59" fmla="*/ 207783 w 263559"/>
                                  <a:gd name="connsiteY59" fmla="*/ 29414 h 274041"/>
                                  <a:gd name="connsiteX60" fmla="*/ 218080 w 263559"/>
                                  <a:gd name="connsiteY60" fmla="*/ 38238 h 274041"/>
                                  <a:gd name="connsiteX61" fmla="*/ 227397 w 263559"/>
                                  <a:gd name="connsiteY61" fmla="*/ 48043 h 274041"/>
                                  <a:gd name="connsiteX62" fmla="*/ 235733 w 263559"/>
                                  <a:gd name="connsiteY62" fmla="*/ 58828 h 274041"/>
                                  <a:gd name="connsiteX63" fmla="*/ 243088 w 263559"/>
                                  <a:gd name="connsiteY63" fmla="*/ 70103 h 274041"/>
                                  <a:gd name="connsiteX64" fmla="*/ 249462 w 263559"/>
                                  <a:gd name="connsiteY64" fmla="*/ 81869 h 274041"/>
                                  <a:gd name="connsiteX65" fmla="*/ 249462 w 263559"/>
                                  <a:gd name="connsiteY65" fmla="*/ 81869 h 2740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263559" h="274041">
                                    <a:moveTo>
                                      <a:pt x="249462" y="81869"/>
                                    </a:moveTo>
                                    <a:cubicBezTo>
                                      <a:pt x="251424" y="85791"/>
                                      <a:pt x="252895" y="90203"/>
                                      <a:pt x="254856" y="94615"/>
                                    </a:cubicBezTo>
                                    <a:cubicBezTo>
                                      <a:pt x="256327" y="99027"/>
                                      <a:pt x="257798" y="102949"/>
                                      <a:pt x="258779" y="107361"/>
                                    </a:cubicBezTo>
                                    <a:cubicBezTo>
                                      <a:pt x="259760" y="111774"/>
                                      <a:pt x="260740" y="116186"/>
                                      <a:pt x="261721" y="120598"/>
                                    </a:cubicBezTo>
                                    <a:cubicBezTo>
                                      <a:pt x="262211" y="125010"/>
                                      <a:pt x="262701" y="129422"/>
                                      <a:pt x="263192" y="133834"/>
                                    </a:cubicBezTo>
                                    <a:cubicBezTo>
                                      <a:pt x="263682" y="138246"/>
                                      <a:pt x="263682" y="142658"/>
                                      <a:pt x="263192" y="147071"/>
                                    </a:cubicBezTo>
                                    <a:cubicBezTo>
                                      <a:pt x="263192" y="151482"/>
                                      <a:pt x="262701" y="155895"/>
                                      <a:pt x="262211" y="160307"/>
                                    </a:cubicBezTo>
                                    <a:cubicBezTo>
                                      <a:pt x="261721" y="164719"/>
                                      <a:pt x="260740" y="169131"/>
                                      <a:pt x="259760" y="173543"/>
                                    </a:cubicBezTo>
                                    <a:cubicBezTo>
                                      <a:pt x="258779" y="177955"/>
                                      <a:pt x="257798" y="181877"/>
                                      <a:pt x="256327" y="186289"/>
                                    </a:cubicBezTo>
                                    <a:cubicBezTo>
                                      <a:pt x="254856" y="190701"/>
                                      <a:pt x="253385" y="194623"/>
                                      <a:pt x="251424" y="198545"/>
                                    </a:cubicBezTo>
                                    <a:cubicBezTo>
                                      <a:pt x="249462" y="202467"/>
                                      <a:pt x="247501" y="206389"/>
                                      <a:pt x="245540" y="210311"/>
                                    </a:cubicBezTo>
                                    <a:cubicBezTo>
                                      <a:pt x="243578" y="214233"/>
                                      <a:pt x="241127" y="217664"/>
                                      <a:pt x="238675" y="221096"/>
                                    </a:cubicBezTo>
                                    <a:cubicBezTo>
                                      <a:pt x="236223" y="224528"/>
                                      <a:pt x="233281" y="227959"/>
                                      <a:pt x="230829" y="231391"/>
                                    </a:cubicBezTo>
                                    <a:cubicBezTo>
                                      <a:pt x="227887" y="234822"/>
                                      <a:pt x="224945" y="237764"/>
                                      <a:pt x="222003" y="240705"/>
                                    </a:cubicBezTo>
                                    <a:cubicBezTo>
                                      <a:pt x="219061" y="243647"/>
                                      <a:pt x="215629" y="246588"/>
                                      <a:pt x="212196" y="249039"/>
                                    </a:cubicBezTo>
                                    <a:cubicBezTo>
                                      <a:pt x="208764" y="251490"/>
                                      <a:pt x="205331" y="253942"/>
                                      <a:pt x="201408" y="256393"/>
                                    </a:cubicBezTo>
                                    <a:cubicBezTo>
                                      <a:pt x="197976" y="258354"/>
                                      <a:pt x="194054" y="260805"/>
                                      <a:pt x="190131" y="262276"/>
                                    </a:cubicBezTo>
                                    <a:cubicBezTo>
                                      <a:pt x="186208" y="264237"/>
                                      <a:pt x="182285" y="265707"/>
                                      <a:pt x="178363" y="267178"/>
                                    </a:cubicBezTo>
                                    <a:cubicBezTo>
                                      <a:pt x="174440" y="268649"/>
                                      <a:pt x="170027" y="269629"/>
                                      <a:pt x="166104" y="270610"/>
                                    </a:cubicBezTo>
                                    <a:cubicBezTo>
                                      <a:pt x="162181" y="271590"/>
                                      <a:pt x="157768" y="272571"/>
                                      <a:pt x="153355" y="273061"/>
                                    </a:cubicBezTo>
                                    <a:cubicBezTo>
                                      <a:pt x="148942" y="273551"/>
                                      <a:pt x="145019" y="274041"/>
                                      <a:pt x="140606" y="274041"/>
                                    </a:cubicBezTo>
                                    <a:cubicBezTo>
                                      <a:pt x="136193" y="274041"/>
                                      <a:pt x="131780" y="274041"/>
                                      <a:pt x="127857" y="273551"/>
                                    </a:cubicBezTo>
                                    <a:cubicBezTo>
                                      <a:pt x="123444" y="273061"/>
                                      <a:pt x="119031" y="272571"/>
                                      <a:pt x="115108" y="272080"/>
                                    </a:cubicBezTo>
                                    <a:cubicBezTo>
                                      <a:pt x="110695" y="271100"/>
                                      <a:pt x="106772" y="270119"/>
                                      <a:pt x="102359" y="269139"/>
                                    </a:cubicBezTo>
                                    <a:cubicBezTo>
                                      <a:pt x="97946" y="268158"/>
                                      <a:pt x="94023" y="266688"/>
                                      <a:pt x="90101" y="264727"/>
                                    </a:cubicBezTo>
                                    <a:cubicBezTo>
                                      <a:pt x="86178" y="263256"/>
                                      <a:pt x="81765" y="261295"/>
                                      <a:pt x="77842" y="259334"/>
                                    </a:cubicBezTo>
                                    <a:cubicBezTo>
                                      <a:pt x="73919" y="257373"/>
                                      <a:pt x="69996" y="254922"/>
                                      <a:pt x="66564" y="252471"/>
                                    </a:cubicBezTo>
                                    <a:cubicBezTo>
                                      <a:pt x="62641" y="250020"/>
                                      <a:pt x="59209" y="247569"/>
                                      <a:pt x="55777" y="244627"/>
                                    </a:cubicBezTo>
                                    <a:cubicBezTo>
                                      <a:pt x="52344" y="241686"/>
                                      <a:pt x="48912" y="238744"/>
                                      <a:pt x="45479" y="235803"/>
                                    </a:cubicBezTo>
                                    <a:cubicBezTo>
                                      <a:pt x="42047" y="232862"/>
                                      <a:pt x="39105" y="229430"/>
                                      <a:pt x="36163" y="225998"/>
                                    </a:cubicBezTo>
                                    <a:cubicBezTo>
                                      <a:pt x="33221" y="222567"/>
                                      <a:pt x="30279" y="219135"/>
                                      <a:pt x="27827" y="215213"/>
                                    </a:cubicBezTo>
                                    <a:cubicBezTo>
                                      <a:pt x="25375" y="211782"/>
                                      <a:pt x="22923" y="207860"/>
                                      <a:pt x="20472" y="203938"/>
                                    </a:cubicBezTo>
                                    <a:cubicBezTo>
                                      <a:pt x="18020" y="200016"/>
                                      <a:pt x="16059" y="196094"/>
                                      <a:pt x="14097" y="192172"/>
                                    </a:cubicBezTo>
                                    <a:cubicBezTo>
                                      <a:pt x="12136" y="188250"/>
                                      <a:pt x="10665" y="183838"/>
                                      <a:pt x="8703" y="179426"/>
                                    </a:cubicBezTo>
                                    <a:cubicBezTo>
                                      <a:pt x="7232" y="175014"/>
                                      <a:pt x="5761" y="171092"/>
                                      <a:pt x="4781" y="166680"/>
                                    </a:cubicBezTo>
                                    <a:cubicBezTo>
                                      <a:pt x="3800" y="162268"/>
                                      <a:pt x="2819" y="157856"/>
                                      <a:pt x="1839" y="153443"/>
                                    </a:cubicBezTo>
                                    <a:cubicBezTo>
                                      <a:pt x="1348" y="149031"/>
                                      <a:pt x="858" y="144619"/>
                                      <a:pt x="368" y="140207"/>
                                    </a:cubicBezTo>
                                    <a:cubicBezTo>
                                      <a:pt x="-123" y="135795"/>
                                      <a:pt x="-123" y="131383"/>
                                      <a:pt x="368" y="126971"/>
                                    </a:cubicBezTo>
                                    <a:cubicBezTo>
                                      <a:pt x="368" y="122559"/>
                                      <a:pt x="858" y="118147"/>
                                      <a:pt x="1348" y="113735"/>
                                    </a:cubicBezTo>
                                    <a:cubicBezTo>
                                      <a:pt x="1839" y="109322"/>
                                      <a:pt x="2819" y="104910"/>
                                      <a:pt x="3800" y="100498"/>
                                    </a:cubicBezTo>
                                    <a:cubicBezTo>
                                      <a:pt x="4781" y="96086"/>
                                      <a:pt x="5761" y="92164"/>
                                      <a:pt x="7232" y="87752"/>
                                    </a:cubicBezTo>
                                    <a:cubicBezTo>
                                      <a:pt x="8703" y="83340"/>
                                      <a:pt x="10175" y="79418"/>
                                      <a:pt x="12136" y="75496"/>
                                    </a:cubicBezTo>
                                    <a:cubicBezTo>
                                      <a:pt x="14097" y="71574"/>
                                      <a:pt x="16059" y="67652"/>
                                      <a:pt x="18020" y="63731"/>
                                    </a:cubicBezTo>
                                    <a:cubicBezTo>
                                      <a:pt x="19981" y="59809"/>
                                      <a:pt x="22433" y="56377"/>
                                      <a:pt x="24885" y="52945"/>
                                    </a:cubicBezTo>
                                    <a:cubicBezTo>
                                      <a:pt x="27337" y="49514"/>
                                      <a:pt x="30279" y="46082"/>
                                      <a:pt x="32730" y="42650"/>
                                    </a:cubicBezTo>
                                    <a:cubicBezTo>
                                      <a:pt x="35672" y="39219"/>
                                      <a:pt x="38614" y="36277"/>
                                      <a:pt x="41557" y="33336"/>
                                    </a:cubicBezTo>
                                    <a:cubicBezTo>
                                      <a:pt x="44499" y="30395"/>
                                      <a:pt x="47931" y="27453"/>
                                      <a:pt x="51363" y="25002"/>
                                    </a:cubicBezTo>
                                    <a:cubicBezTo>
                                      <a:pt x="54796" y="22551"/>
                                      <a:pt x="58228" y="20100"/>
                                      <a:pt x="62151" y="17648"/>
                                    </a:cubicBezTo>
                                    <a:cubicBezTo>
                                      <a:pt x="65583" y="15688"/>
                                      <a:pt x="69506" y="13236"/>
                                      <a:pt x="73429" y="11766"/>
                                    </a:cubicBezTo>
                                    <a:cubicBezTo>
                                      <a:pt x="77352" y="9805"/>
                                      <a:pt x="81274" y="8334"/>
                                      <a:pt x="85197" y="6863"/>
                                    </a:cubicBezTo>
                                    <a:cubicBezTo>
                                      <a:pt x="89120" y="5392"/>
                                      <a:pt x="93533" y="4412"/>
                                      <a:pt x="97456" y="3432"/>
                                    </a:cubicBezTo>
                                    <a:cubicBezTo>
                                      <a:pt x="101379" y="2451"/>
                                      <a:pt x="105792" y="1471"/>
                                      <a:pt x="110205" y="980"/>
                                    </a:cubicBezTo>
                                    <a:cubicBezTo>
                                      <a:pt x="114618" y="490"/>
                                      <a:pt x="118541" y="0"/>
                                      <a:pt x="122954" y="0"/>
                                    </a:cubicBezTo>
                                    <a:cubicBezTo>
                                      <a:pt x="127367" y="0"/>
                                      <a:pt x="131780" y="0"/>
                                      <a:pt x="135703" y="490"/>
                                    </a:cubicBezTo>
                                    <a:cubicBezTo>
                                      <a:pt x="140116" y="980"/>
                                      <a:pt x="144529" y="1471"/>
                                      <a:pt x="148452" y="1961"/>
                                    </a:cubicBezTo>
                                    <a:cubicBezTo>
                                      <a:pt x="152865" y="2941"/>
                                      <a:pt x="156787" y="3922"/>
                                      <a:pt x="161200" y="4902"/>
                                    </a:cubicBezTo>
                                    <a:cubicBezTo>
                                      <a:pt x="165614" y="5883"/>
                                      <a:pt x="169536" y="7353"/>
                                      <a:pt x="173459" y="9314"/>
                                    </a:cubicBezTo>
                                    <a:cubicBezTo>
                                      <a:pt x="177382" y="10785"/>
                                      <a:pt x="181795" y="12746"/>
                                      <a:pt x="185717" y="14707"/>
                                    </a:cubicBezTo>
                                    <a:cubicBezTo>
                                      <a:pt x="189640" y="16668"/>
                                      <a:pt x="193563" y="19119"/>
                                      <a:pt x="196996" y="21570"/>
                                    </a:cubicBezTo>
                                    <a:cubicBezTo>
                                      <a:pt x="200918" y="24021"/>
                                      <a:pt x="204351" y="26473"/>
                                      <a:pt x="207783" y="29414"/>
                                    </a:cubicBezTo>
                                    <a:cubicBezTo>
                                      <a:pt x="211216" y="32356"/>
                                      <a:pt x="214648" y="35297"/>
                                      <a:pt x="218080" y="38238"/>
                                    </a:cubicBezTo>
                                    <a:cubicBezTo>
                                      <a:pt x="221513" y="41180"/>
                                      <a:pt x="224455" y="44611"/>
                                      <a:pt x="227397" y="48043"/>
                                    </a:cubicBezTo>
                                    <a:cubicBezTo>
                                      <a:pt x="230339" y="51475"/>
                                      <a:pt x="233281" y="54906"/>
                                      <a:pt x="235733" y="58828"/>
                                    </a:cubicBezTo>
                                    <a:cubicBezTo>
                                      <a:pt x="238184" y="62750"/>
                                      <a:pt x="240636" y="66182"/>
                                      <a:pt x="243088" y="70103"/>
                                    </a:cubicBezTo>
                                    <a:cubicBezTo>
                                      <a:pt x="245540" y="73535"/>
                                      <a:pt x="247501" y="77457"/>
                                      <a:pt x="249462" y="81869"/>
                                    </a:cubicBezTo>
                                    <a:lnTo>
                                      <a:pt x="249462" y="81869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255" cap="rnd">
                                <a:noFill/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5B40A908" id="Grafika 11" o:spid="_x0000_s1026" style="position:absolute;margin-left:-175.7pt;margin-top:24.25pt;width:317.25pt;height:324.2pt;z-index:-251660800" coordorigin="55,58" coordsize="40294,41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">
                    <v:shape id="Prostoročno: oblika 64" o:spid="_x0000_s1027" style="position:absolute;left:55;top:11795;width:2645;height:2740;visibility:visible;mso-wrap-style:square;v-text-anchor:middle" coordsize="26454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" path="m250443,82360v1962,3921,3433,8334,5394,12746c257308,99518,258779,103440,259760,107852v980,4412,1961,8824,2942,13236c263192,125500,263682,129912,264173,134324v490,4413,490,8825,,13237c264173,151973,263682,156385,263192,160797v-490,4412,-1471,8824,-2452,13237c259760,178446,258779,182368,257308,186780v-1471,4412,-2942,8334,-4903,12256c250443,202957,248482,206879,246520,210801v-1961,3922,-4413,7354,-6864,10785c237204,225018,234262,228450,231810,231881v-2942,3432,-5884,6373,-8826,9315c220042,244137,216609,247079,213177,249530v-3432,2451,-6865,4902,-10788,7353c198467,258354,194544,260805,190621,262276v-3923,1961,-7845,3431,-11768,4902c174930,268649,170517,269629,166594,270610v-4413,980,-8336,1961,-12749,2451c149432,273551,145510,274041,141096,274041v-4413,,-8826,,-12748,-490c123934,273061,119521,272571,115599,272081v-4414,-981,-8336,-1961,-12749,-2942c98437,268159,94514,266688,90591,264727v-3923,-1471,-8336,-3432,-12259,-5393c74410,257373,70487,254922,67055,252471v-3923,-2451,-7356,-4902,-10788,-7844c52344,242176,48912,239235,45479,235803v-3432,-2941,-6374,-6373,-9316,-9805c33221,222567,30279,219135,27827,215213v-2452,-3431,-4903,-7353,-7355,-11275c18020,200016,16059,196094,14097,192172v-1961,-3922,-3432,-8334,-5393,-12746c7233,175014,5762,171092,4781,166680,3800,162268,2819,157856,1839,153444,1348,149032,858,144619,368,140207v-491,-4412,-491,-8824,,-13236c368,122559,858,118147,1348,113735v491,-4412,1471,-8825,2452,-13237c4781,96086,5762,92164,7233,87752v1471,-4412,2942,-8334,4903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4413,-981,8336,-1961,12749,-2452c114618,490,118541,,122954,v4413,,8826,,12749,490c140116,980,144529,1471,148452,1961v4413,980,8335,1961,12749,2941c165614,5883,169536,7354,173459,9314v3923,1471,8336,3432,12259,5393c189641,16668,193563,19119,196996,21570v3922,2452,7355,4903,10787,7844c211216,32356,214648,35297,218080,38238v3433,2942,6375,6373,9317,9805c230339,51475,233281,54906,235733,58828v2452,3432,4903,7354,7355,11276c246520,74026,248482,77947,250443,82360r,xe" filled="f" stroked="f" strokeweight="1.3616mm">
                      <v:stroke joinstyle="miter"/>
                      <v:path arrowok="t" o:connecttype="custom" o:connectlocs="250443,82360;255837,95106;259760,107852;262702,121088;264173,134324;264173,147561;263192,160797;260740,174034;257308,186780;252405,199036;246520,210801;239656,221586;231810,231881;222984,241196;213177,249530;202389,256883;190621,262276;178853,267178;166594,270610;153845,273061;141096,274041;128348,273551;115599,272081;102850,269139;90591,264727;78332,259334;67055,252471;56267,244627;45479,235803;36163,225998;27827,215213;20472,203938;14097,192172;8704,179426;4781,166680;1839,153444;368,140207;368,126971;1348,113735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50443,82360;250443,82360" o:connectangles="0,0,0,0,0,0,0,0,0,0,0,0,0,0,0,0,0,0,0,0,0,0,0,0,0,0,0,0,0,0,0,0,0,0,0,0,0,0,0,0,0,0,0,0,0,0,0,0,0,0,0,0,0,0,0,0,0,0,0,0,0,0,0,0,0,0"/>
                    </v:shape>
                    <v:shape id="Prostoročno: oblika 65" o:spid="_x0000_s1028" style="position:absolute;left:55;top:11795;width:2645;height:2740;visibility:visible;mso-wrap-style:square;v-text-anchor:middle" coordsize="26454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" path="m250443,82360v1962,3921,3433,8334,5394,12746c257308,99518,258779,103440,259760,107852v980,4412,1961,8824,2942,13236c263192,125500,263682,129912,264173,134324v490,4413,490,8825,,13237c264173,151973,263682,156385,263192,160797v-490,4412,-1471,8824,-2452,13237c259760,178446,258779,182368,257308,186780v-1471,4412,-2942,8334,-4903,12256c250443,202957,248482,206879,246520,210801v-1961,3922,-4413,7354,-6864,10785c237204,225018,234262,228450,231810,231881v-2942,3432,-5884,6373,-8826,9315c220042,244137,216609,247079,213177,249530v-3432,2451,-6865,4902,-10788,7353c198467,258354,194544,260805,190621,262276v-3923,1961,-7845,3431,-11768,4902c174930,268649,170517,269629,166594,270610v-4413,980,-8336,1961,-12749,2451c149432,273551,145510,274041,141096,274041v-4413,,-8826,,-12748,-490c123934,273061,119521,272571,115599,272081v-4414,-981,-8336,-1961,-12749,-2942c98437,268159,94514,266688,90591,264727v-3923,-1471,-8336,-3432,-12259,-5393c74410,257373,70487,254922,67055,252471v-3923,-2451,-7356,-4902,-10788,-7844c52344,242176,48912,239235,45479,235803v-3432,-2941,-6374,-6373,-9316,-9805c33221,222567,30279,219135,27827,215213v-2452,-3431,-4903,-7353,-7355,-11275c18020,200016,16059,196094,14097,192172v-1961,-3922,-3432,-8334,-5393,-12746c7233,175014,5762,171092,4781,166680,3800,162268,2819,157856,1839,153444,1348,149032,858,144619,368,140207v-491,-4412,-491,-8824,,-13236c368,122559,858,118147,1348,113735v491,-4412,1471,-8825,2452,-13237c4781,96086,5762,92164,7233,87752v1471,-4412,2942,-8334,4903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4413,-981,8336,-1961,12749,-2452c114618,490,118541,,122954,v4413,,8826,,12749,490c140116,980,144529,1471,148452,1961v4413,980,8335,1961,12749,2941c165614,5883,169536,7354,173459,9314v3923,1471,8336,3432,12259,5393c189641,16668,193563,19119,196996,21570v3922,2452,7355,4903,10787,7844c211216,32356,214648,35297,218080,38238v3433,2942,6375,6373,9317,9805c230339,51475,233281,54906,235733,58828v2452,3432,4903,7354,7355,11276c246520,74026,248482,77947,250443,82360r,xe" filled="f" stroked="f" strokeweight=".34042mm">
                      <v:stroke endcap="round"/>
                      <v:path arrowok="t" o:connecttype="custom" o:connectlocs="250443,82360;255837,95106;259760,107852;262702,121088;264173,134324;264173,147561;263192,160797;260740,174034;257308,186780;252405,199036;246520,210801;239656,221586;231810,231881;222984,241196;213177,249530;202389,256883;190621,262276;178853,267178;166594,270610;153845,273061;141096,274041;128348,273551;115599,272081;102850,269139;90591,264727;78332,259334;67055,252471;56267,244627;45479,235803;36163,225998;27827,215213;20472,203938;14097,192172;8704,179426;4781,166680;1839,153444;368,140207;368,126971;1348,113735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50443,82360;250443,82360" o:connectangles="0,0,0,0,0,0,0,0,0,0,0,0,0,0,0,0,0,0,0,0,0,0,0,0,0,0,0,0,0,0,0,0,0,0,0,0,0,0,0,0,0,0,0,0,0,0,0,0,0,0,0,0,0,0,0,0,0,0,0,0,0,0,0,0,0,0"/>
                    </v:shape>
                    <v:shape id="Prostoročno: oblika 66" o:spid="_x0000_s1029" style="position:absolute;left:4275;top:8191;width:4830;height:5006;visibility:visible;mso-wrap-style:square;v-text-anchor:middle" coordsize="482988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" path="m457981,149032v3433,7353,6865,15197,9317,23041c470240,179916,472692,187760,474653,195604v1961,7844,3923,16178,4903,24021c481027,227959,482008,235803,482498,244137v491,8334,491,16178,491,24512c482498,276983,482008,284827,481027,293161v-980,7843,-2451,16177,-4413,24021c474653,325026,472692,332870,470240,340713v-2452,7844,-5394,15198,-8826,22551c457981,370618,454549,377481,450626,384835v-3923,6863,-8336,13726,-12749,20099c433464,411307,428561,417680,423167,423563v-5394,5883,-10788,11766,-16672,16668c400611,44513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1c13239,320614,10297,312770,8336,304926,6374,297083,4413,288749,3432,280905,1961,272571,981,264727,490,256393,,248059,,240215,,231881v490,-8334,981,-16177,1961,-24511c2942,199526,4413,191192,6374,183348v1962,-7844,3923,-15688,6375,-23531c15201,151973,18143,144619,21575,137266v3433,-7354,6865,-14217,10788,-21570c36285,108342,40699,101969,45112,95596,49525,89223,54428,82850,59822,76967,65216,71084,70610,65201,76494,60299,82378,55397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0626,134325,454549,141678,457981,149032r,xe" filled="f" stroked="f" strokeweight="1.3616mm">
                      <v:stroke joinstyle="miter"/>
                      <v:path arrowok="t" o:connecttype="custom" o:connectlocs="457981,149032;467298,172073;474653,195604;479556,219625;482498,244137;482989,268649;481027,293161;476614,317182;470240,340713;461414,363264;450626,384835;437877,404934;423167,423563;40649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70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7981,149032;457981,149032" o:connectangles="0,0,0,0,0,0,0,0,0,0,0,0,0,0,0,0,0,0,0,0,0,0,0,0,0,0,0,0,0,0,0,0,0,0,0,0,0,0,0,0,0,0,0,0,0,0,0,0,0,0,0,0,0,0,0,0,0,0,0,0,0,0,0,0,0,0"/>
                    </v:shape>
                    <v:shape id="Prostoročno: oblika 67" o:spid="_x0000_s1030" style="position:absolute;left:4275;top:8191;width:4830;height:5006;visibility:visible;mso-wrap-style:square;v-text-anchor:middle" coordsize="482988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" path="m457981,149032v3433,7353,6865,15197,9317,23041c470240,179916,472692,187760,474653,195604v1961,7844,3923,16178,4903,24021c481027,227959,482008,235803,482498,244137v491,8334,491,16178,491,24512c482498,276983,482008,284827,481027,293161v-980,7843,-2451,16177,-4413,24021c474653,325026,472692,332870,470240,340713v-2452,7844,-5394,15198,-8826,22551c457981,370618,454549,377481,450626,384835v-3923,6863,-8336,13726,-12749,20099c433464,411307,428561,417680,42316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1c12749,320614,10297,312770,8336,304926,6374,297083,4413,288749,3432,280905,1961,272571,981,264727,490,256393,,248059,,240215,,231881v490,-8334,981,-16177,1961,-24511c2942,199526,4413,191192,6374,183348v1962,-7844,3923,-15688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0626,134325,454549,141678,457981,149032r,xe" filled="f" stroked="f" strokeweight=".34042mm">
                      <v:stroke endcap="round"/>
                      <v:path arrowok="t" o:connecttype="custom" o:connectlocs="457981,149032;467298,172073;474653,195604;479556,219625;482498,244137;482989,268649;481027,293161;476614,317182;470240,340713;461414,363264;450626,384835;437877,404934;423167,423563;40649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70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7981,149032;457981,149032" o:connectangles="0,0,0,0,0,0,0,0,0,0,0,0,0,0,0,0,0,0,0,0,0,0,0,0,0,0,0,0,0,0,0,0,0,0,0,0,0,0,0,0,0,0,0,0,0,0,0,0,0,0,0,0,0,0,0,0,0,0,0,0,0,0,0,0,0,0"/>
                    </v:shape>
                    <v:shape id="Prostoročno: oblika 68" o:spid="_x0000_s1031" style="position:absolute;left:10450;top:3650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" path="m667190,217857v4903,10785,9807,22060,13730,33336c684842,262468,688275,274234,691707,285509v2942,11766,5394,23531,7355,35297c701024,332572,702495,344337,702985,356593v981,11766,981,24022,490,35787c702985,404146,702004,415912,700533,427677v-1471,11766,-3432,23532,-6374,34807c691707,473759,688275,485525,684842,496310v-3922,11276,-7845,22061,-12749,32846c667190,539941,662286,550236,656402,560041v-5884,10295,-11768,19609,-18633,29414c630904,598769,624040,608084,616194,616418v-7355,8824,-15691,16668,-24027,24512c583831,648773,575005,656127,565689,662990v-9317,6864,-18633,13237,-28440,19119c527442,687992,517635,693385,507338,698287v-10297,4903,-21085,8824,-31382,12746c465168,714955,454381,717897,443103,720348v-11278,2451,-22556,4412,-33834,5883c397991,727701,386713,728682,374945,728682v-11278,490,-23046,,-34324,-981c329343,726721,317575,725250,306297,723289v-11278,-1961,-22556,-4902,-33834,-7844c261185,712014,250398,708582,239120,704170v-10788,-4412,-21576,-9314,-31873,-14707c196950,684070,186653,678188,176356,671814v-9807,-6373,-19614,-13236,-28931,-20589c138109,643871,129283,636027,120456,627693v-8826,-8334,-17162,-17158,-25007,-25982c87603,592887,80248,583082,72893,573277,66028,563473,59163,553178,53279,542883,47395,532588,41511,521803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7,-5883,19613,-11276,29911,-16178c206757,25685,217544,21763,227842,17841v10787,-3922,21575,-6863,32853,-9315c271973,6075,283251,4114,294528,2644,305806,1173,317084,192,328853,192v11277,-490,23046,,34324,981c374455,2153,386223,3624,397501,5585v11278,1961,22555,4902,33833,7844c442612,16860,453400,20292,464678,24704v10787,4412,21575,9315,31872,14707c506847,44804,517145,50687,527442,57060v9807,6373,19614,13236,28930,20589c565689,85003,574515,92847,583341,101181v8826,8334,17162,17158,25008,25982c616194,135987,623549,145792,630904,155597v6865,9805,13730,20099,19614,30394c656402,196286,662286,207072,667190,217857r,xe" filled="f" stroked="f" strokeweight="1.3616mm">
                      <v:stroke joinstyle="miter"/>
                      <v:path arrowok="t" o:connecttype="custom" o:connectlocs="667190,217857;680920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49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69" o:spid="_x0000_s1032" style="position:absolute;left:10450;top:3650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" path="m667190,217857v4903,10785,9807,22060,13730,33336c684842,262468,688275,274234,691707,285509v2942,11766,5394,23531,7355,35297c701024,332572,702495,344337,702985,356593v981,11766,981,24022,490,35787c702985,404146,702004,415912,700533,427677v-1471,11766,-3432,23532,-6374,34807c691707,473759,688275,485525,684842,496310v-3922,11276,-7845,22061,-12749,32846c667190,539941,662286,550236,656402,560041v-5884,10295,-11768,19609,-18633,29414c630904,598769,624040,608084,616194,616418v-7355,8824,-15691,16668,-24027,24512c583831,648773,575005,656127,565689,662990v-9317,6864,-18633,13237,-28440,19119c527442,687992,517635,693385,507338,698287v-10297,4903,-21085,8824,-31382,12746c465168,714955,454381,717897,443103,720348v-11278,2451,-22556,4412,-33834,5883c397991,727701,386713,728682,374945,728682v-11278,490,-23046,,-34324,-981c329343,726721,317575,725250,306297,723289v-11278,-1961,-22556,-4902,-33834,-7844c261185,712014,250398,708582,239120,704170v-10788,-4412,-21576,-9314,-31873,-14707c196950,684070,186653,678188,176356,671814v-9807,-6373,-19614,-13236,-28931,-20589c138109,643871,129283,636027,120456,627693v-8826,-8334,-17162,-17158,-25007,-25982c87603,592887,80248,583082,72893,573277,66028,563473,59163,553178,53279,542883,47395,532588,41511,521803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7,-5883,19613,-11276,29911,-16178c206757,25685,217544,21763,227842,17841v10787,-3922,21575,-6863,32853,-9315c271973,6075,283251,4114,294528,2644,305806,1173,317084,192,328853,192v11277,-490,23046,,34324,981c374455,2153,386223,3624,397501,5585v11278,1961,22555,4902,33833,7844c442612,16860,453400,20292,464678,24704v10787,4412,21575,9315,31872,14707c506847,44804,517145,50687,527442,57060v9807,6373,19614,13236,28930,20589c565689,85003,574515,92847,583341,101181v8826,8334,17162,17158,25008,25982c616194,135987,623549,145792,630904,155597v6865,9805,13730,20099,19614,30394c656402,196286,662286,207072,667190,217857r,xe" filled="f" stroked="f" strokeweight=".34042mm">
                      <v:stroke endcap="round"/>
                      <v:path arrowok="t" o:connecttype="custom" o:connectlocs="667190,217857;680920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49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70" o:spid="_x0000_s1033" style="position:absolute;left:18829;top:1402;width:4839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" path="m458962,149522v3432,7353,6865,15197,9316,23041c471220,180407,473672,188250,475633,196094v1962,7844,3923,16178,4904,24022c482008,228450,482989,236293,483479,244627v490,8334,490,16178,490,24512c483479,277473,482989,285317,482008,293651v-981,7844,-2452,16178,-4413,24021c475633,325516,473672,333360,471220,341204v-2451,7843,-5393,15197,-8826,22550c458962,371108,455529,377971,451607,385325v-3923,6863,-8336,13726,-12749,20099c434445,411798,429541,418171,424147,424053v-5393,5883,-10787,11766,-16671,16668c401592,446114,395708,451016,389333,455919v-6375,4902,-12749,9314,-19614,13236c362854,473077,355990,476999,349125,479940v-6865,3432,-14220,6373,-21575,8824c320195,491216,312839,493667,304994,495137v-7846,1471,-15201,2942,-23046,3922c274102,500040,266257,500530,258411,501020v-7845,,-15691,,-23536,-490c227029,500040,219184,499059,211338,497589v-7845,-1471,-15691,-3432,-23536,-5393c179956,489745,172601,487294,164755,484352v-7355,-2941,-14710,-6373,-22065,-9804c135335,470626,128470,466704,121605,462292v-6865,-4412,-13729,-9315,-20104,-14217c95127,443173,88752,437780,82868,431897,76984,426014,71100,420132,65706,414249,60312,407876,55409,401503,50505,394639,45602,387776,41189,380913,36776,374049,32363,366696,28930,359342,25007,351989v-3432,-7354,-6864,-15197,-9316,-23041c12749,321104,10297,313260,8336,305417,6374,297573,4413,289239,3432,281395,1961,273061,981,265217,490,256883,,248549,,240705,,232371v490,-8334,981,-16177,1961,-24511c2942,200016,4413,191682,6374,183838v1962,-7844,3923,-15687,6375,-23531c15201,152463,18143,145110,21575,137756v4413,-8334,7846,-15197,11768,-22061c37266,108832,41679,101969,46092,95596,50505,89223,55409,82850,60803,76967,66196,71084,71590,65201,77474,60299,83358,54906,89243,50004,95617,45102v6374,-4903,12749,-9315,19614,-13237c122096,27943,128960,24022,135825,21080v6865,-3432,14220,-6373,21575,-8824c164755,9805,172111,7354,179956,5883v7846,-1961,15201,-2942,23046,-3922c210848,980,218693,490,226539,v7845,,15691,,23536,490c257921,980,265766,1961,273612,3432v8336,1470,15691,3431,23536,5392c304994,11275,312349,13727,319704,16668v7355,2941,14711,6373,22066,9805c349125,30395,355990,34316,362854,38729v6865,4412,13730,9314,20104,14216c389333,57848,395708,63240,401592,69123v5884,5883,11768,11766,17162,17649c424147,93145,429051,99518,433954,106381v4904,6863,9317,13727,13730,20590c451607,134324,455529,141678,458962,149522r,xe" filled="f" stroked="f" strokeweight="1.3616mm">
                      <v:stroke joinstyle="miter"/>
                      <v:path arrowok="t" o:connecttype="custom" o:connectlocs="458962,149522;468278,172563;475633,196094;480537,220116;483479,244627;483969,269139;482008,293651;477595,317672;471220,341204;462394,363754;451607,385325;438858,405424;424147,424053;407476,440721;389333,455919;369719,469155;349125,479940;327550,488764;304994,495137;281948,499059;258411,501020;234875,500530;211338,497589;187802,492196;164755,484352;142690,474548;121605,462292;101501,448075;82868,431897;65706,414249;50505,394639;36776,374049;25007,351989;15691,328948;8336,305417;3432,281395;490,256883;0,232371;1961,207860;6374,183838;12749,160307;21575,137756;33343,115695;46092,95596;60803,76967;77474,60299;95617,45102;115231,31865;135825,21080;157400,12256;179956,5883;203002,1961;226539,0;250075,490;273612,3432;297148,8824;319704,16668;341770,26473;362854,38729;382958,52945;401592,69123;418754,86772;433954,106381;447684,126971;458962,149522;458962,149522" o:connectangles="0,0,0,0,0,0,0,0,0,0,0,0,0,0,0,0,0,0,0,0,0,0,0,0,0,0,0,0,0,0,0,0,0,0,0,0,0,0,0,0,0,0,0,0,0,0,0,0,0,0,0,0,0,0,0,0,0,0,0,0,0,0,0,0,0,0"/>
                    </v:shape>
                    <v:shape id="Prostoročno: oblika 71" o:spid="_x0000_s1034" style="position:absolute;left:18834;top:1402;width:4834;height:5010;visibility:visible;mso-wrap-style:square;v-text-anchor:middle" coordsize="48347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" path="m458471,149522v3433,7353,6865,15197,9317,23041c470730,180407,473182,188250,475143,196094v1962,7844,3923,16178,4904,24022c481518,228450,482498,236293,482989,244627v490,8334,490,16178,490,24512c482989,277473,482498,285317,481518,293651v-981,7844,-2452,16178,-4413,24021c475143,325516,473182,333360,470730,341204v-2452,7843,-5394,15197,-8826,22550c458471,371108,455039,377971,451116,385325v-3922,6863,-8336,13726,-12749,20099c433954,411798,429051,418171,423657,424053v-5394,5883,-10787,11766,-16672,16668c401101,446114,395217,451016,388843,455919v-6375,4902,-12749,9314,-19614,13236c362364,473077,355499,476999,348635,479940v-6865,3432,-14220,6373,-21576,8824c319704,491216,312349,493667,304504,495137v-7846,1961,-15201,2942,-23047,3922c273612,500040,265767,500530,257921,501020v-7846,,-15691,,-23537,-490c226539,500040,218693,499059,210848,497589v-7846,-1471,-15691,-3432,-23537,-5393c179466,489745,172111,487294,164756,484352v-7356,-2941,-14711,-6373,-22066,-9804c135335,470626,128470,466704,121605,462292v-6865,-4412,-13729,-9315,-20104,-14217c95127,443173,88752,437780,82868,431897,76984,426014,71100,420132,65706,414249,60312,407876,55409,401503,50505,394639,45602,387776,41189,380913,36776,374049,32363,366696,28930,359342,25007,351989v-3432,-7354,-6864,-15197,-9316,-23041c12749,321104,10297,313260,8336,305417,6375,297573,4413,289239,3432,281395,1961,273061,981,265217,490,256883,,248549,,240705,,232371v490,-8334,981,-16177,1961,-24511c2942,200016,4413,191682,6375,183838v1961,-7844,3922,-15687,6374,-23531c15201,152463,18143,145110,21575,137756v3923,-8334,7355,-15197,11278,-22061c36776,108832,41189,101969,45602,95596,50015,89223,54918,82850,60312,76967,65706,71084,71100,65201,76984,60299,82868,54906,88752,50004,95127,45102v6374,-4903,12749,-9315,19613,-13237c121605,27943,128470,24022,135335,21080v6865,-3432,14220,-6373,21575,-8824c164265,9805,171620,7354,179466,5883v7845,-1961,15201,-2942,23046,-3922c210358,980,218203,490,226049,v7845,,15691,,23536,490c257431,980,265276,1961,273122,3432v8335,1470,15691,3431,23536,5392c304504,11275,311859,13727,319214,16668v7355,2941,14710,6373,22065,9805c348635,30395,355499,34316,362364,38729v6865,4412,13730,9314,20104,14216c388843,57848,395217,63240,401101,69123v5884,5883,11769,11766,17162,17649c423657,93145,428561,99518,433464,106381v4903,6863,9316,13727,13730,20590c451116,134324,455039,141678,458471,149522r,xe" filled="f" stroked="f" strokeweight=".34042mm">
                      <v:stroke endcap="round"/>
                      <v:path arrowok="t" o:connecttype="custom" o:connectlocs="458471,149522;467788,172563;475143,196094;480047,220116;482989,244627;483479,269139;481518,293651;477105,317672;470730,341204;461904,363754;451116,385325;438367,405424;423657,424053;406985,440721;388843,455919;369229,469155;348635,479940;327059,488764;304504,495137;281457,499059;257921,501020;234384,500530;210848,497589;187311,492196;164756,484352;142690,474548;121605,462292;101501,448075;82868,431897;65706,414249;50505,394639;36776,374049;25007,351989;15691,328948;8336,305417;3432,281395;490,256883;0,232371;1961,207860;6375,183838;12749,160307;21575,137756;32853,115695;45602,95596;60312,76967;76984,60299;95127,45102;114740,31865;135335,21080;156910,12256;179466,5883;202512,1961;226049,0;249585,490;273122,3432;296658,8824;319214,16668;341279,26473;362364,38729;382468,52945;401101,69123;418263,86772;433464,106381;447194,126971;458471,149522;458471,149522" o:connectangles="0,0,0,0,0,0,0,0,0,0,0,0,0,0,0,0,0,0,0,0,0,0,0,0,0,0,0,0,0,0,0,0,0,0,0,0,0,0,0,0,0,0,0,0,0,0,0,0,0,0,0,0,0,0,0,0,0,0,0,0,0,0,0,0,0,0"/>
                    </v:shape>
                    <v:shape id="Prostoročno: oblika 72" o:spid="_x0000_s1035" style="position:absolute;left:25249;top:58;width:2640;height:2741;visibility:visible;mso-wrap-style:square;v-text-anchor:middle" coordsize="26405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" path="m249953,81869v1961,3922,3432,8334,5394,12746c256818,99028,258289,102949,259269,107361v981,4413,1962,8825,2942,13237c262702,125010,263192,129422,263682,133834v491,4412,491,8824,,13237c263682,151483,263192,155895,262702,160307v-491,4412,-1471,8824,-2452,13236c259269,177955,258289,181877,256818,186289v-1471,4412,-2943,8334,-4904,12256c249953,202467,247991,206389,246030,210311v-1961,3922,-4413,7353,-6865,10785c236713,224528,233771,227959,231320,231391v-2942,3432,-5884,6373,-8827,9314c219551,243647,216119,246588,212687,249039v-3433,2452,-6865,4903,-10788,7354c198467,258354,194544,260805,190621,262276v-3923,1961,-7845,3431,-11768,4902c174930,268649,170517,269629,166594,270610v-3922,980,-8335,1961,-12749,2451c149432,273551,145509,274041,141096,274041v-4413,,-8826,,-12749,-490c123934,273061,119521,272571,115598,272081v-4413,-981,-8335,-1961,-12748,-2942c98436,268159,94514,266688,90591,264727v-3923,-1471,-8336,-3432,-12259,-5393c73919,256883,69996,254432,66564,251981v-3923,-2451,-7355,-4902,-10787,-7844c52344,241196,48912,238254,45479,235313v-3432,-2942,-6374,-6373,-9316,-9805c33221,222077,30279,218645,27827,214723v-2452,-3432,-4904,-7354,-7355,-11275c18020,199526,16059,195604,14097,191682v-1961,-3922,-3432,-8334,-5394,-12746c7232,174524,5762,170602,4781,166190,3800,161778,2819,157365,1839,152953,1348,148541,858,144129,368,139717v-491,-4412,-491,-8824,,-13236c368,122069,858,117656,1348,113244v491,-4412,1471,-8824,2452,-13236c4781,95596,5762,91674,7232,87262v1471,-4412,2943,-8334,4904,-12256c14097,71084,16059,67162,18020,63240v1962,-3431,4413,-7353,6865,-10785c27337,49024,30279,45592,32730,42160v2943,-3431,5884,-6373,8827,-9314c44499,29904,47931,26963,51364,24512v3432,-2451,6864,-4903,10787,-7354c66074,15688,69996,13727,73919,11766,77842,9805,81765,8334,85688,6863,89610,5393,94023,4412,97946,3432v3923,-981,8336,-1961,12749,-2452c115108,490,119031,,123444,v4413,,8826,,12749,490c140606,980,145019,1471,148942,1961v4413,980,8336,1961,12749,2941c166104,5883,170027,7354,173949,9314v3923,1471,8336,3432,12259,5393c190131,16668,194054,19119,197486,21570v3923,2452,7355,4903,10788,7844c211706,32356,215138,35297,218571,38238v3432,2942,6374,6373,9316,9805c230829,51475,233771,54906,236223,58828v2452,3432,4904,7354,7355,11276c246030,74026,248482,77947,249953,81869r,xe" filled="f" stroked="f" strokeweight="1.3616mm">
                      <v:stroke joinstyle="miter"/>
                      <v:path arrowok="t" o:connecttype="custom" o:connectlocs="249953,81869;255347,94615;259269,107361;262211,120598;263682,133834;263682,147071;262702,160307;260250,173543;256818,186289;251914,198545;246030,210311;239165,221096;231320,231391;222493,240705;212687,249039;201899,256393;190621,262276;178853,267178;166594,270610;153845,273061;141096,274041;128347,273551;115598,272081;102850,269139;90591,264727;78332,259334;66564,251981;55777,244137;45479,235313;36163,225508;27827,214723;20472,203448;14097,191682;8703,178936;4781,166190;1839,152953;368,139717;368,126481;1348,113244;3800,100008;7232,87262;12136,75006;18020,63240;24885,52455;32730,42160;41557,32846;51364,24512;62151,17158;73919,11766;85688,6863;97946,3432;110695,980;123444,0;136193,490;148942,1961;161691,4902;173949,9314;186208,14707;197486,21570;208274,29414;218571,38238;227887,48043;236223,58828;243578,70104;249953,81869;249953,81869" o:connectangles="0,0,0,0,0,0,0,0,0,0,0,0,0,0,0,0,0,0,0,0,0,0,0,0,0,0,0,0,0,0,0,0,0,0,0,0,0,0,0,0,0,0,0,0,0,0,0,0,0,0,0,0,0,0,0,0,0,0,0,0,0,0,0,0,0,0"/>
                    </v:shape>
                    <v:shape id="Prostoročno: oblika 73" o:spid="_x0000_s1036" style="position:absolute;left:25249;top:58;width:2640;height:2741;visibility:visible;mso-wrap-style:square;v-text-anchor:middle" coordsize="264050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" path="m249953,81869v1961,3922,3432,8334,5394,12746c256818,99028,258289,102949,259269,107361v981,4413,1962,8825,2942,13237c262702,125010,263192,129422,263682,133834v491,4412,491,8824,,13237c263682,151483,263192,155895,262702,160307v-491,4412,-1471,8824,-2452,13236c259269,177955,258289,181877,256818,186289v-1471,4412,-2943,8334,-4904,12256c249953,202467,247991,206389,246030,210311v-1961,3922,-4413,7353,-6865,10785c236713,224528,233771,227959,231320,231391v-2942,3432,-5884,6373,-8827,9314c219551,243647,216119,246588,212687,249039v-3433,2452,-6865,4903,-10788,7354c198467,258354,194544,260805,190621,262276v-3923,1961,-7845,3431,-11768,4902c174930,268649,170517,269629,166594,270610v-3922,980,-8335,1961,-12749,2451c149432,273551,145509,274041,141096,274041v-4413,,-8826,,-12749,-490c123934,273061,119521,272571,115598,272081v-4413,-981,-8335,-1961,-12748,-2942c98436,268159,94514,266688,90591,264727v-3923,-1471,-8336,-3432,-12259,-5393c73919,256883,69996,254432,66564,251981v-3923,-2451,-7355,-4902,-10787,-7844c52344,241196,48912,238254,45479,235313v-3432,-2942,-6374,-6373,-9316,-9805c33221,222077,30279,218645,27827,214723v-2452,-3432,-4904,-7354,-7355,-11275c18020,199526,16059,195604,14097,191682v-1961,-3922,-3432,-8334,-5394,-12746c7232,174524,5762,170602,4781,166190,3800,161778,2819,157365,1839,152953,1348,148541,858,144129,368,139717v-491,-4412,-491,-8824,,-13236c368,122069,858,117656,1348,113244v491,-4412,1471,-8824,2452,-13236c4781,95596,5762,91674,7232,87262v1471,-4412,2943,-8334,4904,-12256c14097,71084,16059,67162,18020,63240v1962,-3431,4413,-7353,6865,-10785c27337,49024,30279,45592,32730,42160v2943,-3431,5884,-6373,8827,-9314c44499,29904,47931,26963,51364,24512v3432,-2451,6864,-4903,10787,-7354c66074,15688,69996,13727,73919,11766,77842,9805,81765,8334,85688,6863,89610,5393,94023,4412,97946,3432v3923,-981,8336,-1961,12749,-2452c115108,490,119031,,123444,v4413,,8826,,12749,490c140606,980,145019,1471,148942,1961v4413,980,8336,1961,12749,2941c166104,5883,170027,7354,173949,9314v3923,1471,8336,3432,12259,5393c190131,16668,194054,19119,197486,21570v3923,2452,7355,4903,10788,7844c211706,32356,215138,35297,218571,38238v3432,2942,6374,6373,9316,9805c230829,51475,233771,54906,236223,58828v2452,3432,4904,7354,7355,11276c246030,74026,248482,77947,249953,81869r,xe" filled="f" stroked="f" strokeweight=".34042mm">
                      <v:stroke endcap="round"/>
                      <v:path arrowok="t" o:connecttype="custom" o:connectlocs="249953,81869;255347,94615;259269,107361;262211,120598;263682,133834;263682,147071;262702,160307;260250,173543;256818,186289;251914,198545;246030,210311;239165,221096;231320,231391;222493,240705;212687,249039;201899,256393;190621,262276;178853,267178;166594,270610;153845,273061;141096,274041;128347,273551;115598,272081;102850,269139;90591,264727;78332,259334;66564,251981;55777,244137;45479,235313;36163,225508;27827,214723;20472,203448;14097,191682;8703,178936;4781,166190;1839,152953;368,139717;368,126481;1348,113244;3800,100008;7232,87262;12136,75006;18020,63240;24885,52455;32730,42160;41557,32846;51364,24512;62151,17158;73919,11766;85688,6863;97946,3432;110695,980;123444,0;136193,490;148942,1961;161691,4902;173949,9314;186208,14707;197486,21570;208274,29414;218571,38238;227887,48043;236223,58828;243578,70104;249953,81869;249953,81869" o:connectangles="0,0,0,0,0,0,0,0,0,0,0,0,0,0,0,0,0,0,0,0,0,0,0,0,0,0,0,0,0,0,0,0,0,0,0,0,0,0,0,0,0,0,0,0,0,0,0,0,0,0,0,0,0,0,0,0,0,0,0,0,0,0,0,0,0,0"/>
                    </v:shape>
                    <v:shape id="Prostoročno: oblika 74" o:spid="_x0000_s1037" style="position:absolute;left:1583;top:16295;width:4840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" path="m458962,149522v3432,7353,6865,15197,9316,23041c471221,180406,473672,188250,475634,196094v1961,7844,3922,16178,4903,24021c482008,228450,482989,236293,483479,244627v490,8334,490,16178,490,24512c483479,277473,482989,285317,482008,293651v-981,7844,-2452,16178,-4413,24021c475634,325516,473672,333360,471221,341204v-2452,7843,-5394,15197,-8827,22550c458962,371108,455530,377971,451607,385325v-3923,6863,-8336,13726,-12749,20099c434445,411797,429541,418171,424147,424053v-5393,5883,-10787,11766,-16671,16668c401592,446114,395708,451016,389333,455919v-6374,4902,-12749,9314,-19614,13236c362855,473077,355990,476999,349125,479940v-6865,3432,-14220,6373,-21575,8824c320195,491215,312839,493667,304994,495137v-7846,1961,-15201,2942,-23046,3922c274102,500040,266257,500530,258411,501020v-7845,,-15691,,-23536,-490c227029,500040,219184,499059,211338,497589v-7845,-1471,-15691,-3432,-23536,-5393c179956,489745,172601,487294,165246,484352v-7355,-2941,-14710,-6373,-22066,-9805c135825,470136,128470,466214,121605,461801v-6865,-4412,-13729,-9314,-20104,-14216c95127,442682,88752,437290,82868,431407,76984,425524,71100,419641,65706,413758,60312,407385,55409,401012,50505,394149,45602,387286,41189,380422,36776,373559,32363,366206,28930,358852,25008,351499v-3433,-7354,-6865,-15198,-9317,-23042c12749,320614,10297,312770,8336,304926,6374,297082,4413,288748,3432,280905,1961,272571,981,264727,490,256393,,248059,,240215,,231881v490,-8334,981,-16178,1961,-24512c2942,199526,4413,191192,6374,183348v1962,-7844,3923,-15688,6375,-23531c15201,151973,18143,144619,21575,137266v3433,-7354,6865,-14217,10788,-21571c36285,108832,40699,101969,45112,95596,49525,89223,54428,82850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5c348144,30395,355009,34316,361874,38728v6865,4413,13729,9315,20104,14217c388352,57848,394727,63240,400611,69123v5884,5883,11768,11766,17162,17648c423167,93145,428070,99518,432974,106381v4903,6863,9316,13726,13729,20590c451607,134815,455039,141678,458962,149522r,xe" filled="f" stroked="f" strokeweight="1.3616mm">
                      <v:stroke joinstyle="miter"/>
                      <v:path arrowok="t" o:connecttype="custom" o:connectlocs="458962,149522;468278,172563;475634,196094;480537,220115;483479,244627;483969,269139;482008,293651;477595,317672;471221,341204;462394,363754;451607,385325;438858,405424;424147,424053;407476,440721;389333,455919;369719,469155;349125,479940;327550,488764;304994,495137;281948,499059;258411,501020;234875,500530;211338,497589;187802,492196;165246,484352;143180,474547;121605,461801;101501,447585;82868,431407;65706,413758;50505,394149;36776,373559;25008,351499;15691,328457;8336,304926;3432,280905;490,256393;0,231881;1961,207369;6374,183348;12749,159817;21575,137266;32363,115695;45112,95596;59822,76967;76494,60299;94636,45102;114250,31865;134845,21080;156420,12256;178976,5883;202022,1961;225558,0;249095,490;272631,3432;296168,8824;318724,16668;340789,26473;361874,38728;381978,52945;400611,69123;417773,86771;432974,106381;446703,126971;458962,149522;458962,149522" o:connectangles="0,0,0,0,0,0,0,0,0,0,0,0,0,0,0,0,0,0,0,0,0,0,0,0,0,0,0,0,0,0,0,0,0,0,0,0,0,0,0,0,0,0,0,0,0,0,0,0,0,0,0,0,0,0,0,0,0,0,0,0,0,0,0,0,0,0"/>
                    </v:shape>
                    <v:shape id="Prostoročno: oblika 75" o:spid="_x0000_s1038" style="position:absolute;left:1583;top:16295;width:4840;height:5010;visibility:visible;mso-wrap-style:square;v-text-anchor:middle" coordsize="483969,50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" path="m458962,149522v3432,7353,6865,15197,9316,23041c471221,180406,473672,188250,475634,196094v1961,7844,3922,16178,4903,24021c482008,228450,482989,236293,483479,244627v490,8334,490,16178,490,24512c483479,277473,482989,285317,482008,293651v-981,7844,-2452,16178,-4413,24021c475634,325516,473672,333360,471221,341204v-2452,7843,-5394,15197,-8827,22550c458962,371108,455530,377971,451607,385325v-3923,6863,-8336,13726,-12749,20099c434445,411797,429541,418171,424147,424053v-5393,5883,-10787,11766,-16671,16668c401592,446114,395708,451016,389333,455919v-6374,4902,-12749,9314,-19614,13236c362855,473077,355990,476999,349125,479940v-6865,3432,-14220,6373,-21575,8824c320195,491215,312839,493667,304994,495137v-7846,1961,-15201,2942,-23046,3922c274102,500040,266257,500530,258411,501020v-7845,,-15691,,-23536,-490c227029,500040,219184,499059,211338,497589v-7845,-1471,-15691,-3432,-23536,-5393c179956,489745,172601,487294,165246,484352v-7355,-2941,-14710,-6373,-22066,-9805c135825,470136,128470,466214,121605,461801v-6865,-4412,-13729,-9314,-20104,-14216c95127,442682,88752,437290,82868,431407,76984,425524,71100,419641,65706,413758,60312,407385,55409,401012,50505,394149,45602,387286,41189,380422,36776,373559,32363,366206,28930,358852,25008,351499v-3433,-7354,-6865,-15198,-9317,-23042c12749,320614,10297,312770,8336,304926,6374,297082,4413,288748,3432,280905,1961,272571,981,264727,490,256393,,248059,,240215,,231881v490,-8334,981,-16178,1961,-24512c2942,199526,4413,191192,6374,183348v1962,-7844,3923,-15688,6375,-23531c15201,151973,18143,144619,21575,137266v3433,-7354,6865,-14217,10788,-21571c36285,108832,40699,101969,45112,95596,49525,89223,54428,82850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5c348144,30395,355009,34316,361874,38728v6865,4413,13729,9315,20104,14217c388352,57848,394727,63240,400611,69123v5884,5883,11768,11766,17162,17648c423167,93145,428070,99518,432974,106381v4903,6863,9316,13726,13729,20590c451607,134815,455039,141678,458962,149522r,xe" filled="f" stroked="f" strokeweight=".34042mm">
                      <v:stroke endcap="round"/>
                      <v:path arrowok="t" o:connecttype="custom" o:connectlocs="458962,149522;468278,172563;475634,196094;480537,220115;483479,244627;483969,269139;482008,293651;477595,317672;471221,341204;462394,363754;451607,385325;438858,405424;424147,424053;407476,440721;389333,455919;369719,469155;349125,479940;327550,488764;304994,495137;281948,499059;258411,501020;234875,500530;211338,497589;187802,492196;165246,484352;143180,474547;121605,461801;101501,447585;82868,431407;65706,413758;50505,394149;36776,373559;25008,351499;15691,328457;8336,304926;3432,280905;490,256393;0,231881;1961,207369;6374,183348;12749,159817;21575,137266;32363,115695;45112,95596;59822,76967;76494,60299;94636,45102;114250,31865;134845,21080;156420,12256;178976,5883;202022,1961;225558,0;249095,490;272631,3432;296168,8824;318724,16668;340789,26473;361874,38728;381978,52945;400611,69123;417773,86771;432974,106381;446703,126971;458962,149522;458962,149522" o:connectangles="0,0,0,0,0,0,0,0,0,0,0,0,0,0,0,0,0,0,0,0,0,0,0,0,0,0,0,0,0,0,0,0,0,0,0,0,0,0,0,0,0,0,0,0,0,0,0,0,0,0,0,0,0,0,0,0,0,0,0,0,0,0,0,0,0,0"/>
                    </v:shape>
                    <v:shape id="Prostoročno: oblika 76" o:spid="_x0000_s1039" style="position:absolute;left:9474;top:15535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" path="m249462,81869v1962,3922,3433,8334,5394,12746c256327,99027,257798,102949,258779,107362v981,4412,1961,8824,2942,13236c262211,125010,262702,129422,263192,133834v490,4412,490,8824,,13236c263192,151483,262702,155895,262211,160307v-490,4412,-1471,8824,-2451,13236c258779,177955,257798,181877,256327,186289v-1471,4413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3,266688,90101,264727v-3923,-1471,-8336,-3432,-12259,-5393c73919,257373,69997,254922,66564,252471v-3923,-2451,-7355,-4902,-10787,-7844c52344,241686,48912,238745,45479,235803v-3432,-2941,-6374,-6373,-9316,-9805c33221,222567,30279,219135,27827,215213v-2452,-3432,-4903,-7353,-7355,-11275c18020,200016,16059,196094,14097,192172v-1961,-3922,-3432,-8334,-5393,-12746c7233,175014,5762,171092,4781,166680,3800,162268,2819,157856,1839,153444,1348,149031,858,144619,368,140207v-491,-4412,-491,-8824,,-13236c368,122559,858,118147,1348,113734v491,-4412,1471,-8824,2452,-13236c4781,96086,5762,92164,7233,87752v1471,-4412,2942,-8334,4903,-12256c14097,71574,16059,67652,18020,63731v1962,-3922,4413,-7354,6865,-10786c27337,49514,30279,46082,32730,42650v2942,-3431,5885,-6373,8827,-9314c44499,30395,47931,27453,51364,25002v3432,-2451,6864,-4902,10787,-7354c65584,15687,69506,13236,73429,11766,77352,9805,81274,8334,85197,6863,89120,5393,93533,4412,97456,3432v3923,-981,8336,-1961,12749,-2452c114618,490,118541,,122954,v4413,,8826,,12749,490c140116,980,144529,1471,148452,1961v4413,980,8336,1961,12749,2941c165614,5883,169536,7354,173459,9314v3923,1471,8336,3432,12259,5393c189641,16668,193563,19119,196996,21570v3922,2452,7355,4903,10787,7844c211216,32355,214648,35297,218080,38238v3433,2942,6375,6373,9317,9805c230339,51475,233281,54906,235733,58828v2452,3432,4903,7354,7355,11276c245540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0;262211,160307;259760,173543;256327,186289;251424,198545;245540,210311;238675,221096;230829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8,113734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77" o:spid="_x0000_s1040" style="position:absolute;left:9474;top:15535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" path="m249462,81869v1962,3922,3433,8334,5394,12746c256327,99027,257798,102949,258779,107362v981,4412,1961,8824,2942,13236c262211,125010,262702,129422,263192,133834v490,4412,490,8824,,13236c263192,151483,262702,155895,262211,160307v-490,4412,-1471,8824,-2451,13236c258779,177955,257798,181877,256327,186289v-1471,4413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3,266688,90101,264727v-3923,-1471,-8336,-3432,-12259,-5393c73919,257373,69997,254922,66564,252471v-3923,-2451,-7355,-4902,-10787,-7844c52344,241686,48912,238745,45479,235803v-3432,-2941,-6374,-6373,-9316,-9805c33221,222567,30279,219135,27827,215213v-2452,-3432,-4903,-7353,-7355,-11275c18020,200016,16059,196094,14097,192172v-1961,-3922,-3432,-8334,-5393,-12746c7233,175014,5762,171092,4781,166680,3800,162268,2819,157856,1839,153444,1348,149031,858,144619,368,140207v-491,-4412,-491,-8824,,-13236c368,122559,858,118147,1348,113734v491,-4412,1471,-8824,2452,-13236c4781,96086,5762,92164,7233,87752v1471,-4412,2942,-8334,4903,-12256c14097,71574,16059,67652,18020,63731v1962,-3922,4413,-7354,6865,-10786c27337,49514,30279,46082,32730,42650v2942,-3431,5885,-6373,8827,-9314c44499,30395,47931,27453,51364,25002v3432,-2451,6864,-4902,10787,-7354c65584,15687,69506,13236,73429,11766,77352,9805,81274,8334,85197,6863,89120,5393,93533,4412,97456,3432v3923,-981,8336,-1961,12749,-2452c114618,490,118541,,122954,v4413,,8826,,12749,490c140116,980,144529,1471,148452,1961v4413,980,8336,1961,12749,2941c165614,5883,169536,7354,173459,9314v3923,1471,8336,3432,12259,5393c189641,16668,193563,19119,196996,21570v3922,2452,7355,4903,10787,7844c211216,32355,214648,35297,218080,38238v3433,2942,6375,6373,9317,9805c230339,51475,233281,54906,235733,58828v2452,3432,4903,7354,7355,11276c245540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0;262211,160307;259760,173543;256327,186289;251424,198545;245540,210311;238675,221096;230829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8,113734;3800,100498;7233,87752;12136,75496;18020,63731;24885,52945;32730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78" o:spid="_x0000_s1041" style="position:absolute;left:15156;top:12515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" path="m458471,149031v3433,7354,6865,15198,9317,23042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6,,-15691,,-23537,-490c226539,499550,218693,498569,210848,497098v-7846,-1470,-15691,-3431,-23537,-5392c179466,489255,172111,486803,164756,483862v-7356,-2941,-14711,-6373,-22066,-9805c135335,470135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2c12749,320614,10297,312770,8336,304926,6375,297082,4413,288748,3432,280905,1961,272571,981,264727,490,256393,,248059,,240215,,231881v490,-8334,981,-16178,1961,-24512c2942,199526,4413,191192,6375,183348v1961,-7844,3922,-15688,6374,-23531c15201,151973,18143,144619,21575,137266v3433,-7354,6865,-14217,10788,-21571c36285,108832,40699,101969,45112,95596,49525,89223,54428,82850,59822,76967,65216,71084,70609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4324,455039,141678,458471,149031r,xe" filled="f" stroked="f" strokeweight="1.3616mm">
                      <v:stroke joinstyle="miter"/>
                      <v:path arrowok="t" o:connecttype="custom" o:connectlocs="458471,149031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7;8336,304926;3432,280905;490,256393;0,231881;1961,207369;6375,183348;12749,159817;21575,137266;32363,115695;45112,95596;59822,76967;76494,60299;94636,45102;114250,31865;134845,21080;156420,12256;178976,5883;202022,1961;225558,0;249095,490;272631,3432;296168,8824;318724,16668;340789,26473;361874,38729;381978,52945;400611,69123;417773,86772;432974,106381;446703,126971;458471,149031;458471,149031" o:connectangles="0,0,0,0,0,0,0,0,0,0,0,0,0,0,0,0,0,0,0,0,0,0,0,0,0,0,0,0,0,0,0,0,0,0,0,0,0,0,0,0,0,0,0,0,0,0,0,0,0,0,0,0,0,0,0,0,0,0,0,0,0,0,0,0,0,0"/>
                    </v:shape>
                    <v:shape id="Prostoročno: oblika 79" o:spid="_x0000_s1042" style="position:absolute;left:15156;top:12515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" path="m458471,149031v3433,7354,6865,15198,9317,23042c470730,179916,473182,187760,475143,195604v1962,7844,3923,16178,4904,24021c481027,22746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6,,-15691,,-23537,-490c226539,499550,218693,498569,210848,497098v-7846,-1470,-15691,-3431,-23537,-5392c179466,489255,172111,486803,164756,483862v-7356,-2941,-14711,-6373,-22066,-9805c135335,470135,128470,466214,121605,461802v-6865,-4413,-13729,-9315,-20104,-14217c95127,442682,88752,437290,82868,431407,76984,425524,71100,419641,65706,413758,60312,407385,55409,401012,50505,394149,45602,387286,41189,380422,36776,373559,32363,366206,28930,358852,25008,351499v-3433,-7354,-6865,-15198,-9317,-23042c12749,320614,10297,312770,8336,304926,6375,297082,4413,288748,3432,280905,1961,272571,981,264727,490,256393,,248059,,240215,,231881v490,-8334,981,-16178,1961,-24512c2942,199526,4413,191192,6375,183348v1961,-7844,3922,-15688,6374,-23531c15201,151973,18143,144619,21575,137266v3433,-7354,6865,-14217,10788,-21571c36285,108832,40699,101969,45112,95596,49525,89223,54428,82850,59822,76967,65216,71084,70609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4324,455039,141678,458471,149031r,xe" filled="f" stroked="f" strokeweight=".34042mm">
                      <v:stroke endcap="round"/>
                      <v:path arrowok="t" o:connecttype="custom" o:connectlocs="458471,149031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7;8336,304926;3432,280905;490,256393;0,231881;1961,207369;6375,183348;12749,159817;21575,137266;32363,115695;45112,95596;59822,76967;76494,60299;94636,45102;114250,31865;134845,21080;156420,12256;178976,5883;202022,1961;225558,0;249095,490;272631,3432;296168,8824;318724,16668;340789,26473;361874,38729;381978,52945;400611,69123;417773,86772;432974,106381;446703,126971;458471,149031;458471,149031" o:connectangles="0,0,0,0,0,0,0,0,0,0,0,0,0,0,0,0,0,0,0,0,0,0,0,0,0,0,0,0,0,0,0,0,0,0,0,0,0,0,0,0,0,0,0,0,0,0,0,0,0,0,0,0,0,0,0,0,0,0,0,0,0,0,0,0,0,0"/>
                    </v:shape>
                    <v:shape id="Prostoročno: oblika 80" o:spid="_x0000_s1043" style="position:absolute;left:22071;top:966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" path="m249462,81869v1962,3922,3433,8334,5394,12746c256327,99028,257798,102949,258779,107362v981,4412,1962,8824,2942,13236c262702,125010,262702,129422,263192,133834v490,4412,490,8824,,13237c263192,151483,262702,155895,262212,160307v-491,4412,-1471,8824,-2452,13236c258779,177955,257798,181877,256327,186289v-1471,4413,-2942,8334,-4903,12256c249462,202467,247501,206389,245540,210311v-1962,3922,-4413,7353,-6865,10785c236223,224528,233281,227959,230830,231391v-2943,3432,-5885,6373,-8827,9314c219061,243647,215629,246588,212196,249039v-3432,2452,-6864,4903,-10787,7354c197976,258354,194054,260805,190131,262276v-3923,1961,-7846,3431,-11768,4902c174440,268649,170027,269629,166104,270610v-4413,980,-8336,1961,-12749,2451c148942,273551,145019,274041,140606,274041v-4413,,-8826,,-12749,-490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6742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0v2942,-3431,5884,-6373,8826,-9314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4v3923,1471,8336,3432,12259,5393c189641,16668,193563,19119,196996,21570v3923,2452,7355,4903,10787,7844c211216,32356,214648,35297,218080,38238v3433,2942,6375,6373,9317,9805c230339,51475,233281,54906,235733,58828v2452,3432,4903,7354,7355,11276c245540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1;262212,160307;259760,173543;256327,186289;251424,198545;245540,210311;238675,221096;230830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1" o:spid="_x0000_s1044" style="position:absolute;left:22071;top:966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" path="m249462,81869v1962,3922,3433,8334,5394,12746c256327,99028,257798,102949,258779,107362v981,4412,1962,8824,2942,13236c262212,125010,262702,129422,263192,133834v490,4412,490,8824,,13237c263192,151483,262702,155895,262212,160307v-491,4412,-1471,8824,-2452,13236c258779,177955,257798,181877,256327,186289v-1471,4413,-2942,8334,-4903,12256c249462,202467,247501,206389,245540,210311v-1962,3922,-4413,7353,-6865,10785c236223,224528,233281,227959,230830,231391v-2943,3432,-5885,6373,-8827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0v2942,-3431,5884,-6373,8826,-9314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4v3923,1471,8336,3432,12259,5393c189641,16668,193563,19119,196996,21570v3923,2452,7355,4903,10787,7844c211216,32356,214648,35297,218080,38238v3433,2942,6375,6373,9317,9805c230339,51475,233281,54906,235733,58828v2452,3432,4903,7354,7355,11276c245540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1;262212,160307;259760,173543;256327,186289;251424,198545;245540,210311;238675,221096;230830,231391;222003,240705;212196,249039;201409,256393;190131,262276;178363,267178;166104,270610;153355,273061;140606,274041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4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2" o:spid="_x0000_s1045" style="position:absolute;left:26777;top:4559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" path="m458471,149031v3433,7354,6865,15198,9317,23042c470730,179916,473182,187760,475143,195604v1961,7844,3923,16178,4904,24021c481518,227959,482498,235803,482989,244137v490,8334,490,16178,490,24512c482989,276983,482498,284827,481518,293161v-981,7843,-2452,16177,-4414,24021c475143,325026,473182,332870,470730,340713v-2451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3,164756,483862v-7356,-2941,-14711,-6373,-22066,-9805c135335,470135,128470,466214,121605,461801v-6865,-4412,-13729,-9314,-20104,-14216c95127,442682,88752,437290,82868,431407,76984,425524,71100,419641,65706,413758,60312,407385,55409,401012,50505,394149,45602,387286,41189,380422,36776,373559,32363,366206,28930,358852,25007,351499v-3432,-7354,-6864,-15198,-9316,-23041c13239,320614,10297,312770,8336,304926,6375,297082,4413,288748,3432,280905,1961,272571,981,264727,490,256393,,248059,,240215,,231881v490,-8334,981,-16178,1961,-24512c2942,199526,4413,191192,6375,183348v1961,-7844,3922,-15688,6374,-23531c15201,151973,18143,144619,21575,137266v3432,-7354,6865,-14217,10788,-21571c36285,108832,40698,101969,45112,95596,49525,89223,54428,82850,59822,76967,65216,71084,70609,65201,76494,60299,82378,54906,88262,50004,94636,45102v6375,-4903,12749,-9315,19614,-13237c121115,27943,127980,24022,134845,21080v6864,-3432,14220,-6373,21575,-8824c163775,9805,171130,7354,178975,5883v7846,-1961,15201,-2942,23047,-3922c209867,980,217713,490,225558,v7846,,15691,,23537,490c256940,980,264786,1961,272631,3432v7846,1470,15691,3431,23537,5392c304013,11275,311368,13727,318724,16668v7355,2941,14710,6373,22065,9805c348635,30395,355499,34316,362364,38729v6865,4412,13730,9314,20104,14216c388843,57848,395217,63240,401101,69123v5884,5883,11768,11766,17162,17649c423657,93145,428560,99518,433464,106381v4903,6863,9316,13727,13730,20590c451116,134324,455039,141678,458471,149031r,xe" filled="f" stroked="f" strokeweight="1.3616mm">
                      <v:stroke joinstyle="miter"/>
                      <v:path arrowok="t" o:connecttype="custom" o:connectlocs="458471,149031;467788,172073;475143,195604;480047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7,351499;15691,328458;8336,304926;3432,280905;490,256393;0,231881;1961,207369;6375,183348;12749,159817;21575,137266;32363,115695;45112,95596;59822,76967;76494,60299;94636,45102;114250,31865;134845,21080;156420,12256;178975,5883;202022,1961;225558,0;249095,490;272631,3432;296168,8824;318724,16668;340789,26473;362364,38729;382468,52945;401101,69123;418263,86772;433464,106381;447194,126971;458471,149031;458471,149031" o:connectangles="0,0,0,0,0,0,0,0,0,0,0,0,0,0,0,0,0,0,0,0,0,0,0,0,0,0,0,0,0,0,0,0,0,0,0,0,0,0,0,0,0,0,0,0,0,0,0,0,0,0,0,0,0,0,0,0,0,0,0,0,0,0,0,0,0,0"/>
                    </v:shape>
                    <v:shape id="Prostoročno: oblika 83" o:spid="_x0000_s1046" style="position:absolute;left:26777;top:4559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" path="m458471,149031v3433,7354,6865,15198,9317,23042c470730,179916,473182,187760,475143,195604v1961,7844,3923,16178,4904,24021c481518,227959,482498,235803,482989,244137v490,8334,490,16178,490,24512c482989,276983,482498,284827,481518,293161v-981,7843,-2452,16177,-4414,24021c475143,325026,473182,332870,470730,340713v-2451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3,164756,483862v-7356,-2941,-14711,-6373,-22066,-9805c135335,470135,128470,466214,121605,461801v-6865,-4412,-13729,-9314,-20104,-14216c95127,442682,88752,437290,82868,431407,76984,425524,71100,419641,65706,413758,60312,407385,55409,401012,50505,394149,45602,387286,41189,380422,36776,373559,32363,366206,28930,358852,25007,351499v-3432,-7354,-6864,-15198,-9316,-23041c12749,320614,10297,312770,8336,304926,6375,297082,4413,288748,3432,280905,1961,272571,981,264727,490,256393,,248059,,240215,,231881v490,-8334,981,-16178,1961,-24512c2942,199526,4413,191192,6375,183348v1961,-7844,3922,-15688,6374,-23531c15201,151973,18143,144619,21575,137266v3432,-7354,6865,-14217,10788,-21571c36285,108832,40698,101969,45112,95596,49525,89223,54428,82850,59822,76967,65216,71084,70609,65201,76494,60299,82378,54906,88262,50004,94636,45102v6375,-4903,12749,-9315,19614,-13237c121115,27943,127980,24022,134845,21080v6864,-3432,14220,-6373,21575,-8824c163775,9805,171130,7354,178975,5883v7846,-1961,15201,-2942,23047,-3922c209867,980,217713,490,225558,v7846,,15691,,23537,490c256940,980,264786,1961,272631,3432v7846,1470,15691,3431,23537,5392c304013,11275,311368,13727,318724,16668v7355,2941,14710,6373,22065,9805c348635,30395,355499,34316,362364,38729v6865,4412,13730,9314,20104,14216c388843,57848,395217,63240,401101,69123v5884,5883,11768,11766,17162,17649c423657,93145,428560,99518,433464,106381v4903,6863,9316,13727,13730,20590c451116,134324,455039,141678,458471,149031r,xe" filled="f" stroked="f" strokeweight=".34042mm">
                      <v:stroke endcap="round"/>
                      <v:path arrowok="t" o:connecttype="custom" o:connectlocs="458471,149031;467788,172073;475143,195604;480047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7,351499;15691,328458;8336,304926;3432,280905;490,256393;0,231881;1961,207369;6375,183348;12749,159817;21575,137266;32363,115695;45112,95596;59822,76967;76494,60299;94636,45102;114250,31865;134845,21080;156420,12256;178975,5883;202022,1961;225558,0;249095,490;272631,3432;296168,8824;318724,16668;340789,26473;362364,38729;382468,52945;401101,69123;418263,86772;433464,106381;447194,126971;458471,149031;458471,149031" o:connectangles="0,0,0,0,0,0,0,0,0,0,0,0,0,0,0,0,0,0,0,0,0,0,0,0,0,0,0,0,0,0,0,0,0,0,0,0,0,0,0,0,0,0,0,0,0,0,0,0,0,0,0,0,0,0,0,0,0,0,0,0,0,0,0,0,0,0"/>
                    </v:shape>
                    <v:shape id="Prostoročno: oblika 84" o:spid="_x0000_s1047" style="position:absolute;left:4094;top:22872;width:7030;height:7284;visibility:visible;mso-wrap-style:square;v-text-anchor:middle" coordsize="702984,72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" path="m666377,217366v4904,10786,9807,22061,13730,33336c684030,261978,687462,273744,690895,285019v2942,11766,5393,23531,7355,35297c700211,332081,701682,343847,702172,356103v981,11766,981,24022,491,35787c702172,403656,701192,415422,699721,427187v-1471,11766,-3433,23531,-6375,34807c690895,473269,687462,485035,684030,495820v-3923,11275,-7846,22061,-12749,32846c666377,539451,661474,549746,655590,559551v-5884,10294,-11768,19609,-18633,29414c630092,598279,623227,607594,615382,615928v-7356,8824,-15691,16668,-24027,24511c583019,648283,574193,655637,564876,662500v-9316,6863,-18633,13236,-28440,19119c526629,687502,516822,692895,506525,697797v-10297,4902,-21085,8824,-31382,12746c464356,714465,453568,717406,442290,719857v-11278,2452,-22556,4413,-33834,5883c397179,727211,385901,728191,374132,728191v-11278,491,-23046,,-34324,-980c328530,726231,316762,724760,305484,722799v-11278,-1961,-22556,-4902,-33833,-7844c260373,711523,249585,708092,238307,703680v-10787,-4412,-21575,-9315,-31872,-14707c196138,683580,185840,677697,175543,671324v-9807,-6373,-19614,-13236,-28930,-20590c137296,643381,128470,635537,119644,627203v-8826,-8334,-17162,-17158,-25008,-25983c86791,592396,79436,582592,72081,572787,65216,562982,58351,552687,52467,542392,46583,532097,40699,521312,35795,510527,30892,499742,25988,488466,22065,477191,18143,465916,14710,454150,11278,442875,8336,431109,5884,419343,3923,407578,1961,395812,490,384046,,371791,,360025,,348259,,336494,490,324728,1471,312962,2942,301197,4413,289431,6374,277665,9317,266390v2451,-11275,5884,-23041,9316,-33826c22556,221288,26479,210503,31382,199718v4903,-10785,9807,-21080,15691,-30885c52957,158538,58841,149224,65706,139419v6865,-9314,13730,-18629,21575,-26963c94636,103632,102972,95788,111308,87944v8336,-7843,17162,-15197,26479,-22060c147103,59021,156420,52647,166227,46765v9806,-5883,19613,-11276,29911,-16178c206435,25685,217222,21763,227520,17841v10787,-3922,21575,-6863,32853,-9315c271651,6075,282928,4114,294206,2643,305484,1173,316762,192,328530,192v11278,-490,23047,,34324,981c374132,2153,385901,3624,397179,5585v11277,1961,22555,4902,33833,7844c442290,16370,453078,20292,464356,24704v10787,4412,21575,9314,31872,14707c506525,44804,516822,50686,527120,57060v9807,6373,19613,13236,28930,20590c565366,85003,574193,92847,583019,101181v8826,8334,17162,17158,25007,25982c615872,135987,623227,145792,630582,155597v6865,9804,13730,20100,19614,30394c655590,195796,660984,206581,666377,217366r,xe" filled="f" stroked="f" strokeweight="1.3616mm">
                      <v:stroke joinstyle="miter"/>
                      <v:path arrowok="t" o:connecttype="custom" o:connectlocs="666377,217366;680107,250702;690895,285019;698250,320316;702172,356103;702663,391890;699721,427187;693346,461994;684030,495820;671281,528666;655590,559551;636957,588965;615382,615928;591355,640439;564876,662500;536436,681619;506525,697797;475143,710543;442290,719857;408456,725740;374132,728191;339808,727211;305484,722799;271651,714955;238307,703680;206435,688973;175543,671324;146613,650734;119644,627203;94636,601220;72081,572787;52467,542392;35795,510527;22065,477191;11278,442875;3923,407578;0,371791;0,336494;2942,301197;9317,266390;18633,232564;31382,199718;47073,168833;65706,139419;87281,112456;111308,87944;137787,65884;166227,46765;196138,30587;227520,17841;260373,8526;294206,2643;328530,192;362854,1173;397179,5585;431012,13429;464356,24704;496228,39411;527120,57060;556050,77650;583019,101181;608026,127163;630582,155597;650196,185991;666377,217366;666377,217366" o:connectangles="0,0,0,0,0,0,0,0,0,0,0,0,0,0,0,0,0,0,0,0,0,0,0,0,0,0,0,0,0,0,0,0,0,0,0,0,0,0,0,0,0,0,0,0,0,0,0,0,0,0,0,0,0,0,0,0,0,0,0,0,0,0,0,0,0,0"/>
                    </v:shape>
                    <v:shape id="Prostoročno: oblika 85" o:spid="_x0000_s1048" style="position:absolute;left:4094;top:22872;width:7030;height:7284;visibility:visible;mso-wrap-style:square;v-text-anchor:middle" coordsize="702984,72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" path="m666377,217366v4904,10786,9807,22061,13730,33336c684030,261978,687462,273744,690895,285019v2942,11766,5393,23531,7355,35297c700211,332081,701682,343847,702172,356103v981,11766,981,24022,491,35787c702172,403656,701192,415422,699721,427187v-1471,11766,-3433,23531,-6375,34807c690895,473269,687462,485035,684030,495820v-3923,11275,-7846,22061,-12749,32846c666377,539451,661474,549746,655590,559551v-5884,10294,-11768,19609,-18633,29414c630092,598279,623227,607594,615382,615928v-7356,8824,-15691,16668,-24027,24511c583019,648283,574193,655637,564876,662500v-9316,6863,-18633,13236,-28440,19119c526629,687502,516822,692895,506525,697797v-10297,4902,-21085,8824,-31382,12746c464356,714465,453568,717406,442290,719857v-11278,2452,-22556,4413,-33834,5883c397179,727211,385901,728191,374132,728191v-11278,491,-23046,,-34324,-980c328530,726231,316762,724760,305484,722799v-11278,-1961,-22556,-4902,-33833,-7844c260373,711523,249585,708092,238307,703680v-10787,-4412,-21575,-9315,-31872,-14707c196138,683580,185840,677697,175543,671324v-9807,-6373,-19614,-13236,-28930,-20590c137296,643381,128470,635537,119644,627203v-8826,-8334,-17162,-17158,-25008,-25983c86791,592396,79436,582592,72081,572787,65216,562982,58351,552687,52467,542392,46583,532097,40699,521312,35795,510527,30892,499742,25988,488466,22065,477191,18143,465916,14710,454150,11278,442875,8336,431109,5884,419343,3923,407578,1961,395812,490,384046,,371791,,360025,,348259,,336494,490,324728,1471,312962,2942,301197,4413,289431,6374,277665,9317,266390v2451,-11275,5884,-23041,9316,-33826c22556,221288,26479,210503,31382,199718v4903,-10785,9807,-21080,15691,-30885c52957,158538,58841,149224,65706,139419v6865,-9314,13730,-18629,21575,-26963c94636,103632,102972,95788,111308,87944v8336,-7843,17162,-15197,26479,-22060c147103,59021,156420,52647,166227,46765v9806,-5883,19613,-11276,29911,-16178c206435,25685,217222,21763,227520,17841v10787,-3922,21575,-6863,32853,-9315c271651,6075,282928,4114,294206,2643,305484,1173,316762,192,328530,192v11278,-490,23047,,34324,981c374132,2153,385901,3624,397179,5585v11277,1961,22555,4902,33833,7844c442290,16370,453078,20292,464356,24704v10787,4412,21575,9314,31872,14707c506525,44804,516822,50686,527120,57060v9807,6373,19613,13236,28930,20590c565366,85003,574193,92847,583019,101181v8826,8334,17162,17158,25007,25982c615872,135987,623227,145792,630582,155597v6865,9804,13730,20100,19614,30394c655590,195796,660984,206581,666377,217366r,xe" filled="f" stroked="f" strokeweight=".34042mm">
                      <v:stroke endcap="round"/>
                      <v:path arrowok="t" o:connecttype="custom" o:connectlocs="666377,217366;680107,250702;690895,285019;698250,320316;702172,356103;702663,391890;699721,427187;693346,461994;684030,495820;671281,528666;655590,559551;636957,588965;615382,615928;591355,640439;564876,662500;536436,681619;506525,697797;475143,710543;442290,719857;408456,725740;374132,728191;339808,727211;305484,722799;271651,714955;238307,703680;206435,688973;175543,671324;146613,650734;119644,627203;94636,601220;72081,572787;52467,542392;35795,510527;22065,477191;11278,442875;3923,407578;0,371791;0,336494;2942,301197;9317,266390;18633,232564;31382,199718;47073,168833;65706,139419;87281,112456;111308,87944;137787,65884;166227,46765;196138,30587;227520,17841;260373,8526;294206,2643;328530,192;362854,1173;397179,5585;431012,13429;464356,24704;496228,39411;527120,57060;556050,77650;583019,101181;608026,127163;630582,155597;650196,185991;666377,217366;666377,217366" o:connectangles="0,0,0,0,0,0,0,0,0,0,0,0,0,0,0,0,0,0,0,0,0,0,0,0,0,0,0,0,0,0,0,0,0,0,0,0,0,0,0,0,0,0,0,0,0,0,0,0,0,0,0,0,0,0,0,0,0,0,0,0,0,0,0,0,0,0"/>
                    </v:shape>
                    <v:shape id="Prostoročno: oblika 86" o:spid="_x0000_s1049" style="position:absolute;left:12469;top:20624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" path="m458471,149032v3433,7353,6865,15197,9317,23041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3,36776,373559,32363,366206,28930,358852,25008,351499v-3433,-7354,-6865,-15198,-9317,-23041c12749,320614,10297,312770,8336,304926,6374,297083,4413,288748,3432,280905,1961,272571,981,264727,490,256393,,248059,,240215,,231881v490,-8334,981,-16177,1961,-24512c2942,199526,4413,191192,6374,183348v1962,-7844,3923,-15687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2654,428070,99518,432974,106381v4903,6863,9316,13727,13729,20590c451116,133834,455039,141188,458471,149032r,xe" filled="f" stroked="f" strokeweight="1.3616mm">
                      <v:stroke joinstyle="miter"/>
                      <v:path arrowok="t" o:connecttype="custom" o:connectlocs="458471,149032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69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87" o:spid="_x0000_s1050" style="position:absolute;left:12469;top:20624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" path="m458471,149032v3433,7353,6865,15197,9317,23041c470730,179916,473182,187760,475143,195604v1962,7844,3923,16178,4904,24021c481518,227959,482498,235803,482989,244137v490,8334,490,16178,490,24512c482989,276983,482498,284827,481518,293161v-981,7843,-2452,16177,-4413,24021c475143,325026,473182,332870,470730,340713v-2452,7844,-5394,15198,-8826,22551c458471,370618,455039,377481,451116,384835v-3922,6863,-8336,13726,-12749,20099c433954,411307,429051,417680,423657,423563v-5394,5883,-10788,11766,-16672,16668c401101,445624,395217,450526,388843,455428v-6375,4903,-12749,9315,-19614,13237c362364,472587,355499,476509,348635,479450v-6865,3432,-14220,6373,-21576,8824c319704,490725,312349,493177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2v-6865,-4413,-13729,-9315,-20104,-14217c95127,442682,88752,437290,82868,431407,76984,425524,71100,419641,65706,413758,60312,407385,55409,401012,50505,394149,45602,387286,41189,380423,36776,373559,32363,366206,28930,358852,25008,351499v-3433,-7354,-6865,-15198,-9317,-23041c12749,320614,10297,312770,8336,304926,6374,297083,4413,288748,3432,280905,1961,272571,981,264727,490,256393,,248059,,240215,,231881v490,-8334,981,-16177,1961,-24512c2942,199526,4413,191192,6374,183348v1962,-7844,3923,-15687,6375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1,149032r,xe" filled="f" stroked="f" strokeweight=".34042mm">
                      <v:stroke endcap="round"/>
                      <v:path arrowok="t" o:connecttype="custom" o:connectlocs="458471,149032;467788,172073;475143,195604;480047,219625;482989,244137;483479,268649;481518,293161;477105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8;50505,394149;36776,373559;25008,351499;15691,328458;8336,304926;3432,280905;490,256393;0,231881;1961,207369;6374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88" o:spid="_x0000_s1051" style="position:absolute;left:18889;top:19276;width:2635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" path="m249462,81869v1962,3922,3433,8334,5394,12746c256327,99028,257798,102949,258779,107361v981,4413,1961,8825,2942,13237c262211,125010,262702,129422,263192,133834v491,4412,491,8824,,13237c263192,151483,262702,155895,262211,160307v-490,4412,-1471,8824,-2451,13236c258779,177955,257798,181877,256327,186289v-1471,4412,-2942,8334,-4903,12256c249462,202467,247501,206389,245540,210311v-1962,3922,-4413,7353,-6865,10785c236223,224528,233281,227959,230829,231391v-2942,3432,-5884,6373,-8826,9314c219061,243647,215629,246588,212196,249040v-3432,2451,-6865,4902,-10787,7353c197976,258354,194054,260805,190131,262276v-3923,1961,-7846,3432,-11768,4902c174440,268649,170027,269629,166104,270610v-3923,980,-8336,1961,-12749,2451c148942,273551,145019,274041,140606,274041v-4413,,-8826,,-12749,-490c123444,273061,119031,272571,115108,272080v-4413,-980,-8336,-1960,-12749,-2941c97946,268159,94023,266688,90101,264727v-3923,-1471,-8336,-3432,-12259,-5393c73919,257373,69997,254922,66564,252471v-3923,-2451,-7355,-4902,-10787,-7844c52344,241686,48912,238744,45479,235803v-3432,-2941,-6374,-6373,-9316,-9805c33221,222567,30279,219135,27827,215213v-2452,-3431,-4903,-7353,-7355,-11275c18020,200016,16059,196094,14097,192172v-1961,-3922,-3432,-8334,-5393,-12746c7232,175014,5762,171092,4781,166680,3800,162268,2820,157856,1839,153444,1348,149032,858,144619,368,140207v-491,-4412,-491,-8824,,-13236c368,122559,858,118147,1348,113735v491,-4413,1472,-8825,2452,-13237c4781,96086,5762,92164,7232,87752v1472,-4412,2943,-8334,4904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3923,-981,8336,-1961,12749,-2452c114618,490,118541,,122954,v4413,,8826,,12749,490c140116,980,144529,1471,148452,1961v4413,980,8336,1961,12749,2941c165614,5883,169536,7354,173459,9314v3923,1471,8336,3432,12259,5393c189640,16668,193563,19119,196996,21570v3922,2452,7355,4903,10787,7844c211216,32356,214648,35297,218081,38238v3432,2942,6374,6373,9316,9805c230339,51475,233281,54906,235733,58828v2452,3432,4903,7354,7355,11276c245540,73535,247501,7794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40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8,113735;3800,100498;7232,87752;12136,75496;18020,63731;24885,52945;32730,42650;41557,33336;51364,25002;62151,17648;73429,11766;85197,6863;97456,3432;110205,980;122954,0;135703,490;148452,1961;161201,4902;173459,9314;185718,14707;196996,21570;207783,29414;218081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89" o:spid="_x0000_s1052" style="position:absolute;left:18889;top:19276;width:2635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" path="m249462,81869v1962,3922,3433,8334,5394,12746c256327,99028,257798,102949,258779,107361v981,4413,1961,8825,2942,13237c262211,125010,262702,129422,263192,133834v491,4412,491,8824,,13237c263192,151483,262702,155895,262211,160307v-490,4412,-1471,8824,-2451,13236c258779,177955,257798,181877,256327,186289v-1471,4412,-2942,8334,-4903,12256c249462,202467,247501,206389,245540,210311v-1962,3922,-4413,7353,-6865,10785c236223,224528,233281,227959,230829,231391v-2942,3432,-5884,6373,-8826,9314c219061,243647,215629,246588,212196,249040v-3432,2451,-6865,4902,-10787,7353c197976,258354,194054,260805,190131,262276v-3923,1961,-7846,3432,-11768,4902c174440,268649,170027,269629,166104,270610v-3923,980,-8336,1961,-12749,2451c148942,273551,145019,274041,140606,274041v-4413,,-8826,,-12749,-490c123444,273061,119031,272571,115108,272080v-3922,-490,-8336,-1960,-12749,-2941c97946,268159,94023,266688,90101,264727v-3923,-1471,-8336,-3432,-12259,-5393c73919,257373,69997,254922,66564,252471v-3923,-2451,-7355,-4902,-10787,-7844c52344,241686,48912,238744,45479,235803v-3432,-2941,-6374,-6373,-9316,-9805c33221,222567,30279,219135,27827,215213v-2452,-3431,-4903,-7353,-7355,-11275c18020,200016,16059,196094,14097,192172v-1961,-3922,-3432,-8334,-5393,-12746c7232,175014,5762,171092,4781,166680,3800,162268,2820,157856,1839,153444,858,149032,858,144619,368,140207v-491,-4412,-491,-8824,,-13236c368,122559,858,118147,1348,113735v491,-4413,1472,-8825,2452,-13237c4781,96086,5762,92164,7232,87752v1472,-4412,2943,-8334,4904,-12256c14097,71574,16059,67653,18020,63731v1962,-3922,4413,-7354,6865,-10786c27337,49514,30279,46082,32730,42650v2943,-3431,5885,-6373,8827,-9314c44499,30395,47931,27453,51364,25002v3432,-2451,6864,-4902,10787,-7354c65584,15688,69506,13236,73429,11766,77352,9805,81275,8334,85197,6863,89120,5393,93533,4412,97456,3432v3923,-981,8336,-1961,12749,-2452c114618,490,118541,,122954,v4413,,8826,,12749,490c140116,980,144529,1471,148452,1961v4413,980,8336,1961,12749,2941c165614,5883,169536,7354,173459,9314v3923,1471,8336,3432,12259,5393c189640,16668,193563,19119,196996,21570v3922,2452,7355,4903,10787,7844c211216,32356,214648,35297,218081,38238v3432,2942,6374,6373,9316,9805c230339,51475,233281,54906,235733,58828v2452,3432,4903,7354,7355,11276c245540,73535,247501,7794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40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8,113735;3800,100498;7232,87752;12136,75496;18020,63731;24885,52945;32730,42650;41557,33336;51364,25002;62151,17648;73429,11766;85197,6863;97456,3432;110205,980;122954,0;135703,490;148452,1961;161201,4902;173459,9314;185718,14707;196996,21570;207783,29414;218081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0" o:spid="_x0000_s1053" style="position:absolute;left:23095;top:15672;width:4834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" path="m458472,149031v3432,7354,6864,15198,9316,23042c470730,179916,473182,187760,475143,195604v1962,7844,3923,16178,4904,24021c481518,227959,482498,235803,482989,244137v490,8334,490,16178,490,24512c482989,276983,482498,284827,481518,293161v-981,7843,-2452,16177,-4413,24021c475143,325026,473182,332870,470730,340713v-2451,7844,-5394,15198,-8826,22551c458472,370618,455039,377481,451116,384835v-3922,6863,-8335,13726,-12748,20099c433954,411307,429051,417680,423657,423563v-5394,5883,-10787,11766,-16671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5,-1470,-15691,-3431,-23537,-5392c179466,489255,172111,486804,164756,483862v-7355,-2941,-14711,-6373,-22066,-9805c135335,470136,128470,466214,121605,461802v-6865,-4413,-13729,-9315,-20104,-14217c95127,442682,88752,437290,82868,431407,76984,425524,71100,419641,65706,413758,60312,407385,55409,401012,50506,394149,45602,387286,41189,380422,36776,373559,32363,366206,28930,358852,25008,351499v-3433,-7354,-6865,-15198,-9317,-23042c12749,320614,10297,312770,8336,304926,6375,297082,4413,288749,3432,280905,1961,272571,981,264727,490,256393,,248059,,240215,,231881v,-8334,981,-16178,1961,-24511c2942,199526,4413,191192,6375,183348v1961,-7844,3922,-15688,6374,-23531c15201,151973,18143,144619,21575,137266v3433,-7354,6865,-14217,10788,-21570c36286,108832,40699,101969,45112,95596,49525,89223,54428,82850,59822,76967,65216,71084,70610,65201,76494,60299,82378,54906,88262,50004,94636,45102v6375,-4903,12749,-9315,19614,-13237c121115,27943,127980,24022,134845,21080v6865,-3431,14220,-6373,21575,-8824c163775,9805,171130,7354,178976,5883v7845,-1961,15200,-2942,23046,-3922c209867,980,217713,490,225558,v7846,,15691,,23537,490c256940,980,264786,1961,272631,3432v7846,1470,15691,3431,23537,5392c304013,11275,311369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2,149031r,xe" filled="f" stroked="f" strokeweight="1.3616mm">
                      <v:stroke joinstyle="miter"/>
                      <v:path arrowok="t" o:connecttype="custom" o:connectlocs="458472,149031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5,500040;210848,497098;187311,491706;164756,483862;142690,474057;121605,461802;101501,447585;82868,431407;65706,413758;50506,394149;36776,373559;25008,351499;15691,328457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1" o:spid="_x0000_s1054" style="position:absolute;left:23095;top:15672;width:4834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" path="m458472,149031v3432,7354,6864,15198,9316,23042c470730,179916,473182,187760,475143,195604v1962,7844,3923,16178,4904,24021c481518,227959,482498,235803,482989,244137v490,8334,490,16178,490,24512c482989,276983,482498,284827,481518,293161v-981,7843,-2452,16177,-4413,24021c475143,325026,473182,332870,470730,340713v-2451,7844,-5394,15198,-8826,22551c458472,370618,455039,377481,451116,384835v-3922,6863,-8335,13726,-12748,20099c433954,411307,429051,417680,423657,423563v-5394,5883,-10787,11766,-16671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5,-1470,-15691,-3431,-23537,-5392c179466,489255,172111,486804,164756,483862v-7355,-2941,-14711,-6373,-22066,-9805c135335,470136,128470,466214,121605,461802v-6865,-4413,-13729,-9315,-20104,-14217c95127,442682,88752,437290,82868,431407,76984,425524,71100,419641,65706,413758,60312,407385,55409,401012,50506,394149,45602,387286,41189,380422,36776,373559,32363,366206,28930,358852,25008,351499v-3433,-7354,-6865,-15198,-9317,-23042c12749,320614,10297,312770,8336,304926,6375,297082,4413,288749,3432,280905,1961,272571,981,264727,490,256393,,248059,,240215,,231881v490,-8334,981,-16178,1961,-24511c2942,199526,4413,191192,6375,183348v1961,-7844,3922,-15688,6374,-23531c15201,151973,18143,144619,21575,137266v3433,-7354,6865,-14217,10788,-21570c36286,108832,40699,101969,45112,95596,49525,89223,54428,82850,59822,76967,65216,71084,70610,65201,76494,60299,82378,54906,88262,50004,94636,45102v6375,-4903,12749,-9315,19614,-13237c121115,27943,127980,24022,134845,21080v6865,-3431,14220,-6373,21575,-8824c163775,9805,171130,7354,178976,5883v7845,-1961,15200,-2942,23046,-3922c209867,980,217713,490,225558,v7846,,15691,,23537,490c256940,980,264786,1961,272631,3432v7846,1470,15691,3431,23537,5392c304013,11275,311369,13727,318724,16668v7355,2941,14710,6373,22065,9805c348144,30395,355009,34316,361874,38729v6865,4412,13729,9314,20104,14216c388352,57848,394727,63240,400611,69123v5884,5883,11768,11766,17162,17649c423167,93145,428070,99518,432974,106381v4903,6863,9316,13727,13729,20590c451116,133834,455039,141188,458472,149031r,xe" filled="f" stroked="f" strokeweight=".34042mm">
                      <v:stroke endcap="round"/>
                      <v:path arrowok="t" o:connecttype="custom" o:connectlocs="458472,149031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5,500040;210848,497098;187311,491706;164756,483862;142690,474057;121605,461802;101501,447585;82868,431407;65706,413758;50506,394149;36776,373559;25008,351499;15691,328457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2" o:spid="_x0000_s1055" style="position:absolute;left:29275;top:11131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" path="m667190,217857v4903,10785,9807,22060,13729,33336c684842,262468,688274,274234,691707,285509v2942,11766,5394,23531,7355,35297c701024,332572,702495,344337,702985,356593v980,11766,980,24022,490,35787c702985,404146,702004,415912,700533,427677v-1471,11766,-3432,23532,-6374,34807c691707,473759,688274,485525,684842,496310v-3923,11276,-7845,22061,-12749,32846c667190,539941,662286,550236,656402,560041v-5884,10295,-11768,19609,-18633,29414c630904,598769,624040,608084,616194,616418v-7355,8824,-15691,16668,-24027,24512c583831,648773,575005,656127,565689,662990v-9317,6863,-18633,13237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6,-9314,-31873,-14707c196950,684070,186653,678188,176355,671814v-9806,-6373,-19613,-13236,-28930,-20589c138109,643871,129283,636027,120456,627693v-8826,-8334,-17162,-17158,-25007,-25982c87603,592887,80248,583082,72893,573277,66028,563473,59163,553178,53279,542883,47395,532588,41511,521802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6,-5883,19613,-11276,29911,-16178c206757,25685,217544,21763,227842,17841v10787,-3922,21575,-6863,32853,-9315c271973,6075,283251,4114,294528,2644,305806,1173,317084,192,328853,192v11277,-490,23046,,34324,981c374454,2153,386223,3624,397501,5585v11278,1961,22555,4902,33833,7844c442612,16860,453400,20292,464678,24704v10787,4412,21575,9315,31872,14707c506847,44804,517145,50687,527442,57060v9807,6373,19614,13236,28930,20590c565689,85003,574515,92847,583341,101181v8826,8334,17162,17158,25008,25982c616194,135987,623549,145792,630904,155597v6865,9805,13730,20100,19614,30394c656402,196286,662286,207072,667190,217857r,xe" filled="f" stroked="f" strokeweight="1.3616mm">
                      <v:stroke joinstyle="miter"/>
                      <v:path arrowok="t" o:connecttype="custom" o:connectlocs="667190,217857;680919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5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93" o:spid="_x0000_s1056" style="position:absolute;left:29275;top:11131;width:7038;height:7289;visibility:visible;mso-wrap-style:square;v-text-anchor:middle" coordsize="703797,728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" path="m667190,217857v4903,10785,9807,22060,13729,33336c684842,262468,688274,274234,691707,285509v2942,11766,5394,23531,7355,35297c701024,332572,702495,344337,702985,356593v980,11766,980,24022,490,35787c702985,404146,702004,415912,700533,427677v-1471,11766,-3432,23532,-6374,34807c691217,473759,688274,485525,684842,496310v-3923,11276,-7845,22061,-12749,32846c667190,539941,662286,550236,656402,560041v-5884,10295,-11768,19609,-18633,29414c630904,598769,624040,608084,616194,616418v-7355,8824,-15691,16668,-24027,24512c583831,648773,575005,656127,565689,662990v-9317,6863,-18633,13237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6,-9314,-31873,-14707c196950,684070,186653,678188,176355,671814v-9806,-6373,-19613,-13236,-28930,-20589c138109,643871,129283,636027,120456,627693v-8826,-8334,-17162,-17158,-25007,-25982c87603,592887,80248,583082,72893,573277,66028,563473,59163,553178,53279,542883,47395,532588,41511,521802,36608,511017,31704,500232,26801,488957,22878,477681,18955,466406,15523,454640,12090,443365,9148,431599,6697,419834,4735,408068,2774,396302,1303,384537,812,372281,-168,360515,-168,348259,322,336494,812,324728,1793,312962,3264,301197,4735,289431,6697,277665,9639,266390v2451,-11275,5884,-23041,9316,-33826c22878,221288,26801,210503,31704,199718v4904,-10785,9807,-21080,15691,-30885c53279,158538,59163,149224,66028,139419v6865,-9314,13730,-18629,21575,-26963c94958,103632,103294,95788,111630,87944v8336,-7843,17162,-15197,26479,-22060c147425,59021,156742,52648,166549,46765v9806,-5883,19613,-11276,29911,-16178c206757,25685,217544,21763,227842,17841v10787,-3922,21575,-6863,32853,-9315c271973,6075,283251,4114,294528,2644,305806,1173,317084,192,328853,192v11277,-490,23046,,34324,981c374454,2153,386223,3624,397501,5585v11278,1961,22555,4902,33833,7844c442612,16860,453400,20292,464678,24704v10787,4412,21575,9315,31872,14707c506847,44804,517145,50687,527442,57060v9807,6373,19614,13236,28930,20590c565689,85003,574515,92847,583341,101181v8826,8334,17162,17158,25008,25982c616194,135987,623549,145792,630904,155597v6865,9805,13730,20100,19614,30394c656402,196286,662286,207072,667190,217857r,xe" filled="f" stroked="f" strokeweight=".34042mm">
                      <v:stroke endcap="round"/>
                      <v:path arrowok="t" o:connecttype="custom" o:connectlocs="667190,217857;680919,251193;691707,285509;699062,320806;702985,356593;703475,392380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5,671814;147425,651225;120456,627693;95449,601711;72893,573277;53279,542883;36608,511017;22878,477681;12090,443365;4735,408068;812,372281;322,336494;3264,301197;9639,266390;18955,232564;31704,199718;47395,168833;66028,139419;87603,112456;111630,87944;138109,65884;166549,46765;196460,30587;227842,17841;260695,8526;294528,2644;328853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94" o:spid="_x0000_s1057" style="position:absolute;left:8786;top:31732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" path="m458472,149031v3432,7354,6864,15198,9316,23041c470730,179916,473182,187760,475143,195604v1962,7843,3923,16178,4904,24021c481518,227959,482498,235803,482989,244137v490,8334,490,16178,490,24512c482989,276983,482498,284827,481518,293160v-981,7844,-2452,16178,-4413,24022c475143,325026,473182,332869,470730,340713v-2452,7844,-5394,15197,-8826,22551c458472,370618,455039,377481,451116,384835v-3922,7353,-8335,13726,-12749,20099c433954,411307,429051,417680,423657,423563v-5394,5883,-10787,11766,-16672,16668c401101,445624,395217,450526,388843,455428v-6375,4903,-12749,9315,-19614,13237c362364,472587,355499,476508,348635,479450v-6865,3432,-14220,6373,-21576,8824c319704,490725,312349,493176,304504,494647v-7846,1961,-15201,2941,-23047,3922c273612,499549,265766,500040,257921,500530v-7846,,-15691,,-23537,-490c226539,499549,218693,498569,210848,497098v-7846,-1471,-15691,-3431,-23537,-5392c179466,489254,172111,486804,164756,483862v-7356,-2941,-14711,-6373,-22066,-9805c135335,470135,128470,466213,121605,461801v-6865,-4412,-13729,-9314,-20104,-14216c95127,442682,88752,437290,82868,431407,76984,425524,71100,419641,65706,413758,60312,407385,55409,401012,50505,394149,45602,387285,41189,380422,36776,373559,32363,366205,28930,358852,25008,351499v-3433,-7354,-6865,-15198,-9317,-23042c12749,320613,10297,312770,8336,304926,6374,297082,4413,288748,3432,280905,1961,272571,981,264727,490,256393,,248059,,240215,,231881v490,-8334,981,-16178,1961,-24512c2942,199526,4413,191191,6374,183348v1962,-7844,3923,-15688,6375,-23532c15201,151973,18143,144619,21575,137266v3433,-7354,6865,-14217,10788,-21571c36285,108832,40699,101969,45112,95596,49525,89223,54428,82849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4c348144,30394,355009,34316,361874,38728v6865,4413,13729,9315,20104,14217c388352,57848,394727,63240,400611,69123v5884,5883,11768,11765,17162,17648c423167,93144,428070,99518,432974,106381v4903,6863,9316,13726,13729,20590c451116,134324,455039,141678,458472,149031r,xe" filled="f" stroked="f" strokeweight="1.3616mm">
                      <v:stroke joinstyle="miter"/>
                      <v:path arrowok="t" o:connecttype="custom" o:connectlocs="458472,149031;467788,172072;475143,195604;480047,219625;482989,244137;483479,268649;481518,293160;477105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8,351499;15691,328457;8336,304926;3432,280905;490,256393;0,231881;1961,207369;6374,183348;12749,159816;21575,137266;32363,115695;45112,95596;59822,76967;76494,60299;94636,45102;114250,31865;134845,21080;156420,12256;178976,5883;202022,1961;225558,0;249095,490;272631,3432;296168,8824;318724,16668;340789,26472;361874,38728;381978,52945;400611,69123;417773,86771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5" o:spid="_x0000_s1058" style="position:absolute;left:8786;top:31732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" path="m458472,149031v3432,7354,6864,15198,9316,23041c470730,179916,473182,187760,475143,195604v1962,7843,3923,16178,4904,24021c481518,227959,482498,235803,482989,244137v490,8334,490,16178,490,24512c482989,276983,482498,284827,481518,293160v-981,7844,-2452,16178,-4413,24022c475143,325026,473182,332869,470730,340713v-2452,7844,-5394,15197,-8826,22551c458472,370618,455039,377481,451116,384835v-3922,6863,-8335,13726,-12749,20099c433954,411307,429051,417680,423657,423563v-5394,5883,-10787,11766,-16672,16668c401101,445624,395217,450526,388843,455428v-6375,4903,-12749,9315,-19614,13237c362364,472587,355499,476508,348635,479450v-6865,3432,-14220,6373,-21576,8824c319704,490725,312349,493176,304504,494647v-7846,1961,-15201,2941,-23047,3922c273612,499549,265766,500040,257921,500530v-7846,,-15691,,-23537,-490c226539,499549,218693,498569,210848,497098v-7846,-1471,-15691,-3431,-23537,-5392c179466,489254,172111,486804,164756,483862v-7356,-2941,-14711,-6373,-22066,-9805c135335,470135,128470,466213,121605,461801v-6865,-4412,-13729,-9314,-20104,-14216c95127,442682,88752,437290,82868,431407,76984,425524,71100,419641,65706,413758,60312,407385,55409,401012,50505,394149,45602,387285,41189,380422,36776,373559,32363,366205,28930,358852,25008,351499v-3433,-7354,-6865,-15198,-9317,-23042c12749,320613,10297,312770,8336,304926,6374,297082,4413,288748,3432,280905,1961,272571,981,264727,490,256393,,248059,,240215,,231881v490,-8334,981,-16178,1961,-24512c2942,199526,4413,191191,6374,183348v1962,-7844,3923,-15688,6375,-23532c15201,151973,18143,144619,21575,137266v3433,-7354,6865,-14217,10788,-21571c36285,108832,40699,101969,45112,95596,49525,89223,54428,82849,59822,76967,65216,71084,70610,65201,76494,60299,82378,54906,88262,50004,94636,45102v6375,-4903,12749,-9315,19614,-13237c121115,27943,127980,24021,134845,21080v6864,-3432,14220,-6373,21575,-8824c163775,9805,171130,7353,178976,5883v7845,-1961,15200,-2942,23046,-3922c209867,980,217713,490,225558,v7846,,15691,,23537,490c256940,980,264786,1961,272631,3432v7846,1470,15691,3431,23537,5392c304013,11275,311368,13727,318724,16668v7355,2941,14710,6373,22065,9804c348144,30394,355009,34316,361874,38728v6865,4413,13729,9315,20104,14217c388352,57848,394727,63240,400611,69123v5884,5883,11768,11765,17162,17648c423167,93144,428070,99518,432974,106381v4903,6863,9316,13726,13729,20590c451116,134324,455039,141678,458472,149031r,xe" filled="f" stroked="f" strokeweight=".34042mm">
                      <v:stroke endcap="round"/>
                      <v:path arrowok="t" o:connecttype="custom" o:connectlocs="458472,149031;467788,172072;475143,195604;480047,219625;482989,244137;483479,268649;481518,293160;477105,317182;470730,340713;461904,363264;451116,384835;438367,404934;423657,423563;406985,440231;388843,455428;369229,468665;348635,479450;327059,488274;304504,494647;281457,498569;257921,500530;234384,500040;210848,497098;187311,491706;164756,483862;142690,474057;121605,461801;101501,447585;82868,431407;65706,413758;50505,394149;36776,373559;25008,351499;15691,328457;8336,304926;3432,280905;490,256393;0,231881;1961,207369;6374,183348;12749,159816;21575,137266;32363,115695;45112,95596;59822,76967;76494,60299;94636,45102;114250,31865;134845,21080;156420,12256;178976,5883;202022,1961;225558,0;249095,490;272631,3432;296168,8824;318724,16668;340789,26472;361874,38728;381978,52945;400611,69123;417773,86771;432974,106381;446703,126971;458472,149031;458472,149031" o:connectangles="0,0,0,0,0,0,0,0,0,0,0,0,0,0,0,0,0,0,0,0,0,0,0,0,0,0,0,0,0,0,0,0,0,0,0,0,0,0,0,0,0,0,0,0,0,0,0,0,0,0,0,0,0,0,0,0,0,0,0,0,0,0,0,0,0,0"/>
                    </v:shape>
                    <v:shape id="Prostoročno: oblika 96" o:spid="_x0000_s1059" style="position:absolute;left:15706;top:28884;width:2636;height:2741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" path="m249462,81869v1962,3922,3433,8334,5394,12746c256818,99028,257798,102949,258779,107362v981,4412,1961,8824,2942,13236c262212,125010,262702,129422,263192,133834v490,4412,490,8825,,13237c263192,151483,262702,155895,262212,160307v-491,4412,-1472,8824,-2452,13236c258779,177955,257798,181877,256327,186290v-1471,4412,-2942,8333,-4903,12255c249462,202467,247501,206389,245540,210311v-1962,3922,-4413,7354,-6865,10785c236223,224528,233281,227959,230830,231391v-2943,3432,-5885,6373,-8827,9315c219061,243647,215629,246588,212196,249040v-3432,2451,-6864,4902,-10787,7353c197976,258354,194054,260805,190131,262276v-3923,1471,-7846,3431,-11768,4902c174440,268649,170027,269629,166104,270610v-3923,980,-8336,1961,-12749,2451c148942,273551,145019,274042,140606,274042v-4413,,-8826,,-12749,-491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1v2941,-3432,5884,-6374,8826,-9315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5v3923,1470,8336,3431,12259,5392c189641,16668,193563,19119,196996,21570v3923,2452,7355,4903,10787,7844c211216,32356,214648,35297,218080,38238v3433,2942,6375,6374,9317,9805c230339,51475,233281,54906,235733,58828v2452,3432,4903,7354,7355,11276c245049,74026,247501,77947,249462,81869r,xe" filled="f" stroked="f" strokeweight="1.3616mm">
                      <v:stroke joinstyle="miter"/>
                      <v:path arrowok="t" o:connecttype="custom" o:connectlocs="249462,81869;254856,94615;258779,107362;261721,120598;263192,133834;263192,147071;262212,160307;259760,173543;256327,186290;251424,198545;245540,210311;238675,221096;230830,231391;222003,240706;212196,249040;201409,256393;190131,262276;178363,267178;166104,270610;153355,273061;140606,274042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1;41557,33336;51364,25002;62151,17648;73429,11766;85197,6863;97456,3432;110205,980;122954,0;135703,490;148452,1961;161201,4902;173459,9315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7" o:spid="_x0000_s1060" style="position:absolute;left:15706;top:28884;width:2636;height:2741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" path="m249462,81869v1962,3922,3433,8334,5394,12746c256327,99028,257798,102949,258779,107362v981,4412,1961,8824,2942,13236c262212,125010,262702,129422,263192,133834v490,4412,490,8825,,13237c262702,151483,262702,155895,262212,160307v-491,4412,-1472,8824,-2452,13236c258779,177955,257798,181877,256327,186290v-1471,4412,-2942,8333,-4903,12255c249462,202467,247501,206389,245540,210311v-1962,3922,-4413,7354,-6865,10785c236223,224528,233281,227959,230830,231391v-2943,3432,-5885,6373,-8827,9315c219061,243647,215629,246588,212196,249040v-3432,2451,-6864,4902,-10787,7353c197976,258354,194054,260805,190131,262276v-3923,1961,-7846,3431,-11768,4902c174440,268649,170027,269629,166104,270610v-3923,980,-8336,1961,-12749,2451c148942,273551,145019,274042,140606,274042v-4413,,-8826,,-12749,-491c123444,273061,119031,272571,115108,272081v-4413,-981,-8336,-1961,-12749,-2942c97946,268159,94024,266688,90101,264727v-3923,-1471,-8336,-3432,-12259,-5393c73919,257373,69997,254922,66564,252471v-3922,-2451,-7355,-4902,-10787,-7844c52344,241686,48912,238745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2,1471,-8825,2451,-13237c4781,96086,5762,92164,7233,87752v1471,-4412,2942,-8334,4903,-12256c14097,71574,16059,67653,18020,63731v1961,-3922,4413,-7354,6865,-10786c27337,49514,30279,46082,32731,42651v2941,-3432,5884,-6374,8826,-9315c44499,30395,47931,27453,51364,25002v3432,-2451,6864,-4902,10787,-7354c65583,15688,69506,13236,73429,11766,77352,9805,81274,8334,85197,6863,89120,5393,93533,4412,97456,3432v3923,-981,8336,-1961,12749,-2452c114618,490,118541,,122954,v4413,,8826,,12749,490c140116,980,144529,1471,148452,1961v4413,980,8335,1961,12749,2941c165614,5883,169537,7354,173459,9315v3923,1470,8336,3431,12259,5392c189641,16668,193563,19119,196996,21570v3923,2452,7355,4903,10787,7844c211216,32356,214648,35297,218080,38238v3433,2942,6375,6374,9317,9805c230339,51475,233281,54906,235733,58828v2452,3432,4903,7354,7355,11276c245049,74026,247501,77947,249462,81869r,xe" filled="f" stroked="f" strokeweight=".34042mm">
                      <v:stroke endcap="round"/>
                      <v:path arrowok="t" o:connecttype="custom" o:connectlocs="249462,81869;254856,94615;258779,107362;261721,120598;263192,133834;263192,147071;262212,160307;259760,173543;256327,186290;251424,198545;245540,210311;238675,221096;230830,231391;222003,240706;212196,249040;201409,256393;190131,262276;178363,267178;166104,270610;153355,273061;140606,274042;127857,273551;115108,272081;102359,269139;90101,264727;77842,259334;66564,252471;55777,244627;45479,235803;36163,225998;27827,215213;20472,203938;14097,192172;8704,179426;4781,166680;1839,153444;368,140207;368,126971;1349,113735;3800,100498;7233,87752;12136,75496;18020,63731;24885,52945;32731,42651;41557,33336;51364,25002;62151,17648;73429,11766;85197,6863;97456,3432;110205,980;122954,0;135703,490;148452,1961;161201,4902;173459,9315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98" o:spid="_x0000_s1061" style="position:absolute;left:20416;top:23769;width:4831;height:5015;visibility:visible;mso-wrap-style:square;v-text-anchor:middle" coordsize="483071,50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" path="m458086,149761v58842,126481,10298,274532,-109346,330418c229096,536066,84444,478219,25113,351738,-34219,224767,15306,77206,134459,21319v119154,-55886,264296,1961,323627,128442l458086,149761xe" filled="f" stroked="f" strokeweight="1.3616mm">
                      <v:stroke joinstyle="miter"/>
                      <v:path arrowok="t" o:connecttype="custom" o:connectlocs="458086,149761;348740,480179;25113,351738;134459,21319;458086,149761;458086,149761" o:connectangles="0,0,0,0,0,0"/>
                    </v:shape>
                    <v:shape id="Prostoročno: oblika 99" o:spid="_x0000_s1062" style="position:absolute;left:20416;top:23769;width:4831;height:5015;visibility:visible;mso-wrap-style:square;v-text-anchor:middle" coordsize="483071,50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" path="m458086,149761v58842,126481,10298,274532,-109346,330418c229096,536066,84444,478219,25113,351738,-34219,224767,15306,77206,134459,21319v119154,-55886,264296,1961,323627,128442l458086,149761xe" filled="f" stroked="f" strokeweight=".34042mm">
                      <v:stroke endcap="round"/>
                      <v:path arrowok="t" o:connecttype="custom" o:connectlocs="458086,149761;348740,480179;25113,351738;134459,21319;458086,149761;458086,149761" o:connectangles="0,0,0,0,0,0"/>
                    </v:shape>
                    <v:shape id="Prostoročno: oblika 100" o:spid="_x0000_s1063" style="position:absolute;left:28298;top:23016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" path="m249462,81869v1962,3922,3433,8334,5394,12746c256327,99028,257798,102949,258779,107361v981,4413,1961,8825,2942,13237c262212,125010,262702,129422,263192,133834v490,4412,490,8824,,13237c263192,151483,262702,155895,262212,160307v-491,4412,-1472,8824,-2452,13236c258779,177955,257798,181877,256327,186289v-1471,4412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4,266688,90101,264727v-3923,-1471,-8336,-3432,-12259,-5393c73919,257373,69997,254922,66564,252471v-3922,-2451,-7355,-4902,-10787,-7844c52344,241686,48912,238744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3,1471,-8825,2451,-13237c4781,96086,5762,92164,7233,87752v1471,-4412,2942,-8334,4903,-12256c14097,71574,16059,67653,18020,63731v1961,-3922,4413,-7354,6865,-10786c27337,49514,30279,46082,32731,42650v2941,-3431,5884,-6373,8826,-9314c44499,30395,47931,27453,51363,25002v3433,-2451,6865,-4902,10788,-7354c65583,15688,69506,13236,73429,11766,77352,9805,81274,8334,85197,6863,89120,5393,93533,4412,97456,3432v3923,-981,8336,-1961,12749,-2452c114618,490,118541,,122954,v4413,,8826,,12749,490c140116,980,144529,1471,148452,1961v4413,980,8335,1961,12749,2941c165614,5883,169536,7353,173459,9314v3923,1471,8336,3432,12259,5393c189641,16668,193563,19119,196996,21570v3923,2451,7355,4903,10787,7844c211216,32356,214648,35297,218080,38238v3433,2942,6375,6373,9317,9805c230339,51475,233281,54906,235733,58828v2452,3922,4903,7354,7355,11276c245540,73535,247501,7794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2,160307;259760,173543;256327,186289;251424,198545;245540,210311;238675,221096;230829,231391;222003,240705;212196,249039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3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101" o:spid="_x0000_s1064" style="position:absolute;left:28298;top:23016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" path="m249462,81869v1962,3922,3433,8334,5394,12746c256327,99028,257798,102949,258779,107361v981,4413,1961,8825,2942,13237c262212,125010,262702,129422,263192,133834v490,4412,490,8824,,13237c263192,151483,262702,155895,262212,160307v-491,4412,-1472,8824,-2452,13236c258779,177955,257798,181877,256327,186289v-1471,4412,-2942,8334,-4903,12256c249462,202467,247501,206389,245540,210311v-1962,3922,-4413,7353,-6865,10785c236223,224528,233281,227959,230829,231391v-2942,3432,-5884,6373,-8826,9314c219061,243647,215629,246588,212196,249039v-3432,2452,-6864,4903,-10787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4,266688,90101,264727v-3923,-1471,-8336,-3432,-12259,-5393c73919,257373,69997,254922,66564,252471v-3922,-2451,-7355,-4902,-10787,-7844c52344,241686,48912,238744,45479,235803v-3432,-2941,-6374,-6373,-9316,-9805c33221,222567,30279,219135,27827,215213v-2452,-3431,-4903,-7353,-7355,-11275c18020,200016,16059,196094,14097,192172v-1961,-3922,-3432,-8334,-5393,-12746c7233,175014,5762,171092,4781,166680,3800,162268,2820,157856,1839,153444,1349,149032,858,144619,368,140207v-491,-4412,-491,-8824,,-13236c368,122559,858,118147,1349,113735v490,-4413,1471,-8825,2451,-13237c4781,96086,5762,92164,7233,87752v1471,-4412,2942,-8334,4903,-12256c14097,71574,16059,67653,18020,63731v1961,-3922,4413,-7354,6865,-10786c27337,49514,30279,46082,32731,42650v2941,-3431,5884,-6373,8826,-9314c44499,30395,47931,27453,51363,25002v3433,-2451,6865,-4902,10788,-7354c65583,15688,69506,13236,73429,11766,77352,9805,81274,8334,85197,6863,89120,5393,93533,4412,97456,3432v3923,-981,8336,-1961,12749,-2452c114618,490,118541,,122954,v4413,,8826,,12749,490c140116,980,144529,1471,148452,1961v4413,980,8335,1961,12749,2941c165614,5883,169536,7353,173459,9314v3923,1471,8336,3432,12259,5393c189641,16668,193563,19119,196996,21570v3923,2451,7355,4903,10787,7844c211216,32356,214648,35297,218080,38238v3433,2942,6375,6373,9317,9805c230339,51475,233281,54906,235733,58828v2452,3432,4903,7354,7355,11276c245540,73535,247501,7794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2,160307;259760,173543;256327,186289;251424,198545;245540,210311;238675,221096;230829,231391;222003,240705;212196,249039;201409,256393;190131,262276;178363,267178;166104,270610;153355,273061;140606,274041;127857,273551;115108,272080;102359,269139;90101,264727;77842,259334;66564,252471;55777,244627;45479,235803;36163,225998;27827,215213;20472,203938;14097,192172;8704,179426;4781,166680;1839,153444;368,140207;368,126971;1349,113735;3800,100498;7233,87752;12136,75496;18020,63731;24885,52945;32731,42650;41557,33336;51363,25002;62151,17648;73429,11766;85197,6863;97456,3432;110205,980;122954,0;135703,490;148452,1961;161201,4902;173459,9314;185718,14707;196996,21570;207783,29414;218080,38238;227397,48043;235733,58828;243088,70104;249462,81869;249462,81869" o:connectangles="0,0,0,0,0,0,0,0,0,0,0,0,0,0,0,0,0,0,0,0,0,0,0,0,0,0,0,0,0,0,0,0,0,0,0,0,0,0,0,0,0,0,0,0,0,0,0,0,0,0,0,0,0,0,0,0,0,0,0,0,0,0,0,0,0,0"/>
                    </v:shape>
                    <v:shape id="Prostoročno: oblika 102" o:spid="_x0000_s1065" style="position:absolute;left:33980;top:19991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" path="m458471,149032v3433,7353,6865,15197,9317,23041c470730,179916,473182,187760,475143,195604v1961,7844,3923,16178,4903,24021c481518,227959,482498,235803,482989,244137v490,8334,490,16178,490,24512c482989,276983,482498,284827,481518,293161v-981,7843,-2452,16177,-4414,24021c475143,325026,473182,332870,470730,340713v-2452,7844,-5394,15198,-8826,22551c458471,370618,455039,377481,451116,384835v-3923,6863,-8336,13726,-12749,20099c433954,411307,429051,417680,423657,423563v-5394,5883,-10788,11766,-16672,16668c401101,445624,395217,450526,388843,455428v-6375,4903,-12749,9315,-19614,13237c362364,472587,355499,476509,348635,479450v-6866,3432,-14220,6373,-21576,8824c319704,490725,312349,493177,304504,494647v-7846,1961,-15201,2942,-23047,3922c273612,499550,265766,500040,257921,500530v-7846,,-15691,,-23537,-490c226539,499550,218693,498569,210848,497098v-7846,-1470,-15691,-3431,-23537,-5392c179466,489255,172110,486804,164756,483862v-7356,-2941,-14711,-6373,-22066,-9805c135335,470136,128470,466214,121605,461802v-6865,-4413,-13729,-9315,-20104,-14217c95126,442682,88752,437290,82868,431407,76984,425524,71100,419641,65706,413759,60312,407385,55409,401012,50505,394149,45602,387286,41189,380423,36776,373559,32363,366206,28930,358852,25007,351499v-3432,-7354,-6865,-15198,-9316,-23041c12749,320614,10297,312770,8336,304926,6374,297083,4413,288748,3432,280905,1961,272571,981,264727,490,256393,,248059,,240215,,231881v490,-8334,981,-16177,1961,-24512c2942,199526,4413,191192,6374,183348v1962,-7844,3923,-15687,6375,-23531c15201,151973,18142,144619,21575,137266v3432,-7354,6865,-14217,10788,-21570c36285,108832,40698,101969,45112,95596,49524,89223,54428,82850,59822,76967,65215,71084,70609,65201,76494,60299,82378,54906,88262,50004,94636,45102v6375,-4903,12749,-9315,19614,-13237c121115,27943,127980,24022,134845,21080v6864,-3432,14219,-6373,21574,-8824c163775,9805,171130,7354,178975,5883v7846,-1961,15201,-2942,23046,-3922c209867,980,217712,490,225558,v7845,,15691,,23536,490c256940,980,264785,1961,272631,3432v7845,1470,15691,3431,23536,5392c304013,11275,311368,13727,318724,16668v7354,2941,14710,6373,22065,9805c348144,29904,355009,34316,361874,38729v6864,4412,13729,9314,20104,14216c388352,57848,394727,63240,400611,69123v5884,5883,11768,11766,17162,17649c423167,93145,428070,99518,432973,106381v4904,6863,9317,13727,13730,20590c451116,134325,455039,141678,458471,149032r,xe" filled="f" stroked="f" strokeweight="1.3616mm">
                      <v:stroke joinstyle="miter"/>
                      <v:path arrowok="t" o:connecttype="custom" o:connectlocs="458471,149032;467788,172073;475143,195604;480046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9;50505,394149;36776,373559;25007,351499;15691,328458;8336,304926;3432,280905;490,256393;0,231881;1961,207369;6374,183348;12749,159817;21575,137266;32363,115696;45112,95596;59822,76967;76494,60299;94636,45102;114250,31865;134845,21080;156419,12256;178975,5883;202021,1961;225558,0;249094,490;272631,3432;296167,8824;318724,16668;340789,26473;361874,38729;381978,52945;400611,69123;417773,86772;432973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03" o:spid="_x0000_s1066" style="position:absolute;left:33980;top:19991;width:4835;height:5006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" path="m458471,149032v3433,7353,6865,15197,9317,23041c470730,179916,473182,187760,475143,195604v1961,7844,3923,16178,4903,24021c481518,227959,482498,235803,482989,244137v490,8334,490,16178,490,24512c482989,276983,482498,284827,481518,293161v-981,7843,-2452,16177,-4414,24021c475143,325026,473182,332870,470730,340713v-2452,7844,-5394,15198,-8826,22551c458471,370618,455039,377481,451116,384835v-3923,6863,-8336,13726,-12749,20099c433954,411307,429051,417680,423657,423563v-5394,5883,-10788,11766,-16672,16668c401101,445624,395217,450526,388843,455428v-6375,4903,-12749,9315,-19614,13237c362364,472587,355499,476509,348635,479450v-6866,3432,-14220,6373,-21576,8824c319704,490725,312349,493177,304504,494647v-7846,1961,-15201,2942,-23047,3922c273612,499550,265766,500040,257921,500530v-7846,,-15691,,-23537,-490c226539,499550,218693,498569,210848,497098v-7846,-1470,-15691,-3431,-23537,-5392c179466,489255,172110,486804,164756,483862v-7356,-2941,-14711,-6373,-22066,-9805c135335,470136,128470,466214,121605,461802v-6865,-4413,-13729,-9315,-20104,-14217c95126,442682,88752,437290,82868,431407,76984,425524,71100,419641,65706,413759,60312,407385,55409,401012,50505,394149,45602,387286,41189,380423,36776,373559,32363,366206,28930,358852,25007,351499v-3432,-7354,-6865,-15198,-9316,-23041c12749,320614,10297,312770,8336,304926,6374,297083,4413,288748,3432,280905,1961,272571,981,264727,490,256393,,248059,,240215,,231881v490,-8334,981,-16177,1961,-24512c2942,199526,4413,191192,6374,183348v1962,-7844,3923,-15687,6375,-23531c15201,151973,18142,144619,21575,137266v3432,-7354,6865,-14217,10788,-21570c36285,108832,40698,101969,45112,95596,49524,89223,54428,82850,59822,76967,65215,71084,70609,65201,76494,60299,82378,54906,88262,50004,94636,45102v6375,-4903,12749,-9315,19614,-13237c121115,27943,127980,24022,134845,21080v6864,-3432,14219,-6373,21574,-8824c163775,9805,171130,7354,178975,5883v7846,-1961,15201,-2942,23046,-3922c209867,980,217712,490,225558,v7845,,15691,,23536,490c256940,980,264785,1961,272631,3432v7845,1470,15691,3431,23536,5392c304013,11275,311368,13727,318724,16668v7354,2941,14710,6373,22065,9805c348144,30395,355009,34316,361874,38729v6864,4412,13729,9314,20104,14216c388352,57848,394727,63240,400611,69123v5884,5883,11768,11766,17162,17649c423167,93145,428070,99518,432973,106381v4904,6863,9317,13727,13730,20590c451116,133834,455039,141678,458471,149032r,xe" filled="f" stroked="f" strokeweight=".34042mm">
                      <v:stroke endcap="round"/>
                      <v:path arrowok="t" o:connecttype="custom" o:connectlocs="458471,149032;467788,172073;475143,195604;480046,219625;482989,244137;483479,268649;481518,293161;477104,317182;470730,340713;461904,363264;451116,384835;438367,404934;423657,423563;406985,440231;388843,455428;369229,468665;348635,479450;327059,488274;304504,494647;281457,498569;257921,500530;234384,500040;210848,497098;187311,491706;164756,483862;142690,474057;121605,461802;101501,447585;82868,431407;65706,413759;50505,394149;36776,373559;25007,351499;15691,328458;8336,304926;3432,280905;490,256393;0,231881;1961,207369;6374,183348;12749,159817;21575,137266;32363,115696;45112,95596;59822,76967;76494,60299;94636,45102;114250,31865;134845,21080;156419,12256;178975,5883;202021,1961;225558,0;249094,490;272631,3432;296167,8824;318724,16668;340789,26473;361874,38729;381978,52945;400611,69123;417773,86772;432973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04" o:spid="_x0000_s1067" style="position:absolute;left:12524;top:38493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" path="m249462,81870v1962,3921,3433,8333,5394,12745c256327,99028,257798,102950,258779,107362v981,4412,1961,8824,2942,13236c262211,125010,262702,129422,263192,133834v490,4412,490,8825,,13237c263192,151483,262702,155895,262211,160307v-490,4412,-1471,8824,-2451,13236c258779,177956,257798,181878,256327,186290v-1471,4412,-2942,8333,-4903,12255c249462,202467,247501,206389,245540,210311v-1962,3922,-4413,7354,-6865,10785c236223,224528,233281,227959,230829,231391v-2942,3432,-5884,6373,-8826,9315c219061,243647,215629,246589,212196,249040v-3432,2451,-6865,4902,-10787,7353c197976,258354,194054,260805,190131,262276v-3923,1961,-7846,3432,-11768,4902c174440,268649,170027,269629,166104,270610v-4413,980,-8336,1961,-12749,2451c148942,273551,145019,274042,140606,274042v-4413,,-8826,,-12749,-491c123444,273061,119031,272571,115108,272081v-4413,-981,-8336,-1961,-12749,-2942c97946,268159,94023,266688,90101,264727v-3923,-1471,-8336,-3432,-12259,-5393c73919,257373,69997,254922,66564,252471v-3923,-2451,-7355,-4902,-10787,-7843c52344,241686,48912,238745,45479,235803v-3432,-2941,-6374,-6373,-9316,-9805c33221,222567,30279,219135,27827,215214v-2452,-3432,-4903,-7354,-7355,-11276c18020,200016,16059,196094,14097,192172v-1961,-3922,-3432,-8334,-5393,-12746c7233,175014,5762,171092,4781,166680,3800,162268,2819,157856,1839,153444,1348,149032,858,144620,368,140207v-491,-4412,-491,-8824,,-13236c368,122559,858,118147,1348,113735v491,-4412,1471,-8824,2452,-13237c4781,96086,5762,92164,7233,87752v1471,-4412,2942,-8334,4903,-12256c14097,71575,16059,67653,18020,63731v1962,-3922,4413,-7354,6865,-10786c27337,49514,30279,46082,32730,42651v2943,-3432,5885,-6373,8827,-9315c44499,30395,47931,27453,51364,25002v3432,-2451,6864,-4902,10787,-7354c65583,15688,69506,13237,73429,11766,77352,9805,81275,8334,85197,6864,89120,5393,93533,4412,97456,3432v4413,-981,8336,-1961,12749,-2451c114618,490,118541,,122954,v4413,,8826,,12749,490c140116,981,144529,1471,148452,1961v4413,981,8335,1961,12749,2942c165614,5883,169536,7354,173459,9315v3923,1470,8336,3431,12259,5392c189640,16668,193563,19120,196996,21570v3922,2452,7355,4903,10787,7844c211216,32356,214648,35297,218080,38239v3433,2941,6375,6373,9317,9804c230339,51475,233281,54906,235733,58828v2452,3432,4903,7354,7355,11276c245049,74026,247501,77948,249462,81870r,xe" filled="f" stroked="f" strokeweight="1.3616mm">
                      <v:stroke joinstyle="miter"/>
                      <v:path arrowok="t" o:connecttype="custom" o:connectlocs="249462,81870;254856,94615;258779,107362;261721,120598;263192,133834;263192,147071;262211,160307;259760,173543;256327,186290;251424,198545;245540,210311;238675,221096;230829,231391;222003,240706;212196,249040;201409,256393;190131,262276;178363,267178;166104,270610;153355,273061;140606,274042;127857,273551;115108,272081;102359,269139;90101,264727;77842,259334;66564,252471;55777,244628;45479,235803;36163,225998;27827,215214;20472,203938;14097,192172;8704,179426;4781,166680;1839,153444;368,140207;368,126971;1348,113735;3800,100498;7233,87752;12136,75496;18020,63731;24885,52945;32730,42651;41557,33336;51364,25002;62151,17648;73429,11766;85197,6864;97456,3432;110205,981;122954,0;135703,490;148452,1961;161201,4903;173459,9315;185718,14707;196996,21570;207783,29414;218080,38239;227397,48043;235733,58828;243088,70104;249462,81870;249462,81870" o:connectangles="0,0,0,0,0,0,0,0,0,0,0,0,0,0,0,0,0,0,0,0,0,0,0,0,0,0,0,0,0,0,0,0,0,0,0,0,0,0,0,0,0,0,0,0,0,0,0,0,0,0,0,0,0,0,0,0,0,0,0,0,0,0,0,0,0,0"/>
                    </v:shape>
                    <v:shape id="Prostoročno: oblika 105" o:spid="_x0000_s1068" style="position:absolute;left:12524;top:38493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" path="m249462,81870v1962,3921,3433,8333,5394,12745c256327,99028,257798,102950,258779,107362v981,4412,1961,8824,2942,13236c262211,125010,262702,129422,263192,133834v490,4412,490,8825,,13237c263192,151483,262702,155895,262211,160307v-490,4412,-1471,8824,-2451,13236c258779,177956,257798,181878,256327,186290v-1471,4412,-2942,8333,-4903,12255c249462,202467,247501,206389,245540,210311v-1962,3922,-4413,7354,-6865,10785c236223,224528,233281,227959,230829,231391v-2942,3432,-5884,6373,-8826,9315c219061,243647,215629,246589,212196,249040v-3432,2451,-6865,4902,-10787,7353c197976,258354,194054,260805,190131,262276v-3923,1961,-7846,3432,-11768,4902c174440,268649,170027,269629,166104,270610v-3923,980,-8336,1961,-12749,2451c148942,273551,145019,274042,140606,274042v-4413,,-8826,,-12749,-491c123444,273061,119031,272571,115108,272081v-4413,-981,-8336,-1961,-12749,-2942c97946,268159,94023,266688,90101,264727v-3923,-1961,-8336,-3432,-12259,-5393c73919,257373,69997,254922,66564,252471v-3923,-2451,-7355,-4902,-10787,-7843c52344,241686,48912,238745,45479,235803v-3432,-2941,-6374,-6373,-9316,-9805c33221,222567,30279,219135,27827,215214v-2452,-3432,-4903,-7354,-7355,-11276c18020,200016,16059,196094,14097,192172v-1961,-3922,-3432,-8334,-5393,-12746c7233,175014,5762,171092,4781,166680,3800,162268,2819,157856,1839,153444,1348,149032,858,144620,368,140207v-491,-4412,-491,-8824,,-13236c368,122559,858,118147,1348,113735v491,-4412,1471,-8824,2452,-13237c4781,96086,5762,92164,7233,87752v1471,-4412,2942,-8334,4903,-12256c14097,71575,16059,67653,18020,63731v1962,-3922,4413,-7354,6865,-10786c27337,49514,30279,46082,32730,42651v2943,-3432,5885,-6373,8827,-9315c44499,30395,47931,27453,51364,25002v3432,-2451,6864,-4902,10787,-7354c65583,15688,69506,13237,73429,11766,77352,9805,81275,8334,85197,6864,89120,5393,93533,4412,97456,3432v4413,-981,8336,-1961,12749,-2451c114618,490,118541,,122954,v4413,,8826,,12749,490c140116,981,144529,1471,148452,1961v4413,981,8335,1961,12749,2942c165614,5883,169536,7354,173459,9315v3923,1470,8336,3431,12259,5392c189640,16668,193563,19120,196996,21570v3922,2452,7355,4903,10787,7844c211216,32356,214648,35297,218080,38239v3433,2941,6375,6373,9317,9804c230339,51475,233281,54906,235733,58828v2452,3432,4903,7354,7355,11276c245049,74026,247501,77948,249462,81870r,xe" filled="f" stroked="f" strokeweight=".34042mm">
                      <v:stroke endcap="round"/>
                      <v:path arrowok="t" o:connecttype="custom" o:connectlocs="249462,81870;254856,94615;258779,107362;261721,120598;263192,133834;263192,147071;262211,160307;259760,173543;256327,186290;251424,198545;245540,210311;238675,221096;230829,231391;222003,240706;212196,249040;201409,256393;190131,262276;178363,267178;166104,270610;153355,273061;140606,274042;127857,273551;115108,272081;102359,269139;90101,264727;77842,259334;66564,252471;55777,244628;45479,235803;36163,225998;27827,215214;20472,203938;14097,192172;8704,179426;4781,166680;1839,153444;368,140207;368,126971;1348,113735;3800,100498;7233,87752;12136,75496;18020,63731;24885,52945;32730,42651;41557,33336;51364,25002;62151,17648;73429,11766;85197,6864;97456,3432;110205,981;122954,0;135703,490;148452,1961;161201,4903;173459,9315;185718,14707;196996,21570;207783,29414;218080,38239;227397,48043;235733,58828;243088,70104;249462,81870;249462,81870" o:connectangles="0,0,0,0,0,0,0,0,0,0,0,0,0,0,0,0,0,0,0,0,0,0,0,0,0,0,0,0,0,0,0,0,0,0,0,0,0,0,0,0,0,0,0,0,0,0,0,0,0,0,0,0,0,0,0,0,0,0,0,0,0,0,0,0,0,0"/>
                    </v:shape>
                    <v:shape id="Prostoročno: oblika 106" o:spid="_x0000_s1069" style="position:absolute;left:16730;top:3489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" path="m458472,149032v3432,7353,6864,15197,9316,23041c470730,179916,473182,187760,475143,195604v1962,7844,3923,16178,4904,24022c481518,227959,482498,235803,482989,244137v490,8334,490,16178,490,24512c482989,276983,482498,284827,481518,293161v-981,8334,-2452,16178,-4413,24021c475143,325026,473182,332870,470730,340714v-2452,7843,-5394,15197,-8826,22550c458472,370618,455039,377481,451116,384835v-3922,6863,-8335,13726,-12748,20099c433954,411307,429051,417681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6,-1470,-15691,-3431,-23537,-5392c179466,489255,172111,486804,164756,483862v-7355,-2941,-14711,-6373,-22066,-9805c135335,470136,128470,466214,121605,461801v-6865,-4412,-13729,-9314,-20104,-14216c95127,442682,88752,437290,82868,431407,76984,425524,71100,419642,65706,413759,60312,407386,55409,401012,50506,394149,45602,387286,41189,380423,36776,373559,32363,366206,28930,358852,25008,351499v-3433,-7354,-6865,-15198,-9317,-23041c13239,320614,10297,312770,8336,304926,6375,297083,4413,288748,3432,280905,1961,272571,981,264727,490,256393,,248059,,240215,,231881v490,-8334,981,-16177,1961,-24511c2942,199526,4413,191192,6375,183348v1961,-7844,3922,-15688,6374,-23531c15201,151973,18143,144620,21575,137266v3433,-7354,6865,-14217,10788,-21570c36286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1,23046,-3922c209867,981,217713,490,225558,v7846,,15691,,23537,490c256940,981,264786,1961,272631,3432v7846,1470,15691,3431,23537,5392c304013,11276,311369,13727,318724,16668v7355,2941,14710,6373,22065,9805c348144,30395,355009,34317,361874,38729v6865,4412,13729,9314,20104,14216c388352,57848,394727,63240,400611,69123v5884,5883,11768,11766,17162,17649c423167,93145,428070,99518,432974,106381v4903,6864,9316,13727,13729,20590c451116,133834,455039,141188,458472,149032r,xe" filled="f" stroked="f" strokeweight="1.3616mm">
                      <v:stroke joinstyle="miter"/>
                      <v:path arrowok="t" o:connecttype="custom" o:connectlocs="458472,149032;467788,172073;475143,195604;480047,219626;482989,244137;483479,268649;481518,293161;477105,317182;470730,340714;461904,363264;451116,384835;438368,404934;423657,423563;406985,440231;388843,455428;369229,468665;348635,479450;327059,488274;304504,494647;281457,498569;257921,500530;234385,500040;210848,497098;187311,491706;164756,483862;142690,474057;121605,461801;101501,447585;82868,431407;65706,413759;50506,394149;36776,373559;25008,351499;15691,328458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2;458472,149032" o:connectangles="0,0,0,0,0,0,0,0,0,0,0,0,0,0,0,0,0,0,0,0,0,0,0,0,0,0,0,0,0,0,0,0,0,0,0,0,0,0,0,0,0,0,0,0,0,0,0,0,0,0,0,0,0,0,0,0,0,0,0,0,0,0,0,0,0,0"/>
                    </v:shape>
                    <v:shape id="Prostoročno: oblika 107" o:spid="_x0000_s1070" style="position:absolute;left:16730;top:3489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" path="m458472,149032v3432,7353,6864,15197,9316,23041c470730,179916,473182,187760,475143,195604v1962,7844,3923,16178,4904,24022c481518,227959,482498,235803,482989,244137v490,8334,490,16178,490,24512c482989,276983,482498,284827,481518,293161v-981,7843,-2452,16178,-4413,24021c475143,325026,473182,332870,470730,340714v-2452,7843,-5394,15197,-8826,22550c458472,370618,455039,377481,451116,384835v-3922,6863,-8335,13726,-12748,20099c433954,411307,429051,417681,423657,423563v-5394,5883,-10787,11766,-16672,16668c401101,445624,395217,450526,388843,455428v-6375,4903,-12749,9315,-19614,13237c362364,472587,355499,476509,348635,479450v-6865,3432,-14220,6373,-21576,8824c319704,490725,312349,493177,304504,494647v-7846,1961,-15201,2942,-23047,3922c273612,499550,265767,500040,257921,500530v-7845,,-15691,,-23536,-490c226539,499550,218694,498569,210848,497098v-7846,-1470,-15691,-3431,-23537,-5392c179466,489255,172111,486804,164756,483862v-7355,-2941,-14711,-6373,-22066,-9805c135335,470136,128470,466214,121605,461801v-6865,-4412,-13729,-9314,-20104,-14216c95127,442682,88752,437290,82868,431407,76984,425524,71100,419642,65706,413759,60312,407386,55409,401012,50506,394149,45602,387286,41189,380423,36776,373559,32363,366206,28930,358852,25008,351499v-3433,-7354,-6865,-15198,-9317,-23041c12749,320614,10297,312770,8336,304926,6375,297083,4413,288748,3432,280905,1961,272571,981,264727,490,256393,,248059,,240215,,231881v490,-8334,981,-16177,1961,-24511c2942,199526,4413,191192,6375,183348v1961,-7844,3922,-15688,6374,-23531c15201,151973,18143,144620,21575,137266v3433,-7354,6865,-14217,10788,-21570c36286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1,23046,-3922c209867,981,217713,490,225558,v7846,,15691,,23537,490c256940,981,264786,1961,272631,3432v7846,1470,15691,3431,23537,5392c304013,11276,311369,13727,318724,16668v7355,2941,14710,6373,22065,9805c348144,30395,355009,34317,361874,38729v6865,4412,13729,9314,20104,14216c388352,57848,394727,63240,400611,69123v5884,5883,11768,11766,17162,17649c423167,93145,428070,99518,432974,106381v4903,6864,9316,13727,13729,20590c451116,133834,455039,141188,458472,149032r,xe" filled="f" stroked="f" strokeweight=".34042mm">
                      <v:stroke endcap="round"/>
                      <v:path arrowok="t" o:connecttype="custom" o:connectlocs="458472,149032;467788,172073;475143,195604;480047,219626;482989,244137;483479,268649;481518,293161;477105,317182;470730,340714;461904,363264;451116,384835;438368,404934;423657,423563;406985,440231;388843,455428;369229,468665;348635,479450;327059,488274;304504,494647;281457,498569;257921,500530;234385,500040;210848,497098;187311,491706;164756,483862;142690,474057;121605,461801;101501,447585;82868,431407;65706,413759;50506,394149;36776,373559;25008,351499;15691,328458;8336,304926;3432,280905;490,256393;0,231881;1961,207370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2,149032;458472,149032" o:connectangles="0,0,0,0,0,0,0,0,0,0,0,0,0,0,0,0,0,0,0,0,0,0,0,0,0,0,0,0,0,0,0,0,0,0,0,0,0,0,0,0,0,0,0,0,0,0,0,0,0,0,0,0,0,0,0,0,0,0,0,0,0,0,0,0,0,0"/>
                    </v:shape>
                    <v:shape id="Prostoročno: oblika 108" o:spid="_x0000_s1071" style="position:absolute;left:22905;top:30348;width:7038;height:7289;visibility:visible;mso-wrap-style:square;v-text-anchor:middle" coordsize="703797,72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" path="m667190,217857v4903,10785,9807,22060,13729,33336c684842,262468,688275,274234,691707,285509v2942,11766,5394,23531,7355,35297c701023,332572,702495,344337,702985,356593v981,11766,981,24022,490,35788c702985,404146,702004,415912,700533,427677v-1471,11766,-3432,23532,-6374,34807c691707,473759,688275,485525,684842,496310v-3923,11276,-7845,22061,-12749,32846c667190,539941,662286,550236,656402,560041v-5884,10295,-11768,19609,-18633,29414c630904,598770,624040,608084,616194,616418v-7355,8824,-15691,16668,-24027,24512c583831,648773,575005,656127,565689,662990v-9317,6863,-18633,13236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5,-9314,-31873,-14707c196950,684070,186653,678187,176356,671814v-9807,-6372,-19614,-13236,-28931,-20589c138109,643871,129282,636027,120456,627693v-8826,-8334,-17162,-17158,-25007,-25982c87603,592887,80248,583082,72893,573277,66028,563473,59163,553178,53279,542883,47395,532587,41511,521803,36608,511017,31704,500232,26801,488957,22878,477681,18955,466406,15523,454640,12090,443365,9148,431599,6697,419834,4735,408068,2774,396302,1303,384537,812,372281,-168,360515,-168,348259,322,336493,812,324728,1793,312962,3264,301197,4735,289431,6697,277665,9639,266390v2451,-11275,5884,-23041,9316,-33826c22878,221288,26801,210503,31704,199718v4904,-10785,9807,-21080,15691,-30885c53279,158538,59163,149224,66028,139419v6865,-9315,13730,-18629,21575,-26963c94959,103632,103294,95788,111630,87944v8336,-7843,17162,-15197,26479,-22060c147425,59021,156742,52647,166549,46765v9807,-5883,19613,-11276,29911,-16178c206757,25685,217545,21763,227842,17841v10787,-3922,21575,-6863,32853,-9315c271973,6075,283251,4114,294529,2643,305806,1173,317084,192,328852,192v11279,-490,23047,,34325,981c374454,2153,386223,3624,397501,5585v11278,1961,22555,4902,33833,7844c442612,16860,453400,20292,464678,24704v10787,4412,21575,9314,31872,14707c506847,44804,517145,50686,527442,57060v9807,6373,19614,13236,28930,20590c565689,85003,574515,92847,583341,101181v8826,8334,17162,17158,25008,25982c616194,135987,623549,145792,630904,155597v6865,9804,13730,20099,19614,30394c656893,196287,662286,207071,667190,217857r,xe" filled="f" stroked="f" strokeweight="1.3616mm">
                      <v:stroke joinstyle="miter"/>
                      <v:path arrowok="t" o:connecttype="custom" o:connectlocs="667190,217857;680919,251193;691707,285509;699062,320806;702985,356593;703475,392381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3;3264,301197;9639,266390;18955,232564;31704,199718;47395,168833;66028,139419;87603,112456;111630,87944;138109,65884;166549,46765;196460,30587;227842,17841;260695,8526;294529,2643;328852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109" o:spid="_x0000_s1072" style="position:absolute;left:22905;top:30348;width:7038;height:7289;visibility:visible;mso-wrap-style:square;v-text-anchor:middle" coordsize="703797,728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" path="m667190,217857v4903,10785,9807,22060,13729,33336c684842,262468,688275,274234,691707,285509v2942,11766,5394,23531,7355,35297c701023,332572,702495,344337,702985,356593v981,11766,981,24022,490,35788c702985,404146,702004,415912,700533,427677v-1471,11766,-3432,23532,-6374,34807c691707,473759,688275,485525,684842,496310v-3923,11276,-7845,22061,-12749,32846c667190,539941,662286,550236,656402,560041v-5884,10295,-11768,19609,-18633,29414c630904,598770,624040,608084,616194,616418v-7355,8824,-15691,16668,-24027,24512c583831,648773,575005,656127,565689,662990v-9317,6863,-18633,13236,-28440,19119c527442,687992,517635,693385,507338,698287v-10298,4902,-21085,8824,-31382,12746c465168,714955,454381,717897,443103,720348v-11278,2451,-22556,4412,-33834,5883c397991,727701,386713,728682,374945,728682v-11278,490,-23046,,-34324,-981c329343,726721,317575,725250,306297,723289v-11278,-1961,-22556,-4902,-33834,-7844c261185,712014,250397,708582,239120,704170v-10788,-4412,-21575,-9314,-31873,-14707c196950,684070,186653,678187,176356,671814v-9807,-6372,-19614,-13236,-28931,-20589c138109,643871,129282,636027,120456,627693v-8826,-8334,-17162,-17158,-25007,-25982c87603,592887,80248,583082,72893,573277,66028,563473,59163,553178,53279,542883,47395,532587,41511,521803,36608,511017,31704,500232,26801,488957,22878,477681,18955,466406,15523,454640,12090,443365,9148,431599,6697,419834,4735,408068,2774,396302,1303,384537,812,372281,-168,360515,-168,348259,322,336493,812,324728,1793,312962,3264,301197,4735,289431,6697,277665,9639,266390v2451,-11275,5884,-23041,9316,-33826c22878,221288,26801,210503,31704,199718v4904,-10785,9807,-21080,15691,-30885c53279,158538,59163,149224,66028,139419v6865,-9804,13730,-18629,21575,-26963c94959,103632,103294,95788,111630,87944v8336,-7843,17162,-15197,26479,-22060c147425,59021,156742,52647,166549,46765v9807,-5883,19613,-11276,29911,-16178c206757,25685,217545,21763,227842,17841v10787,-3922,21575,-6863,32853,-9315c271973,6075,283251,4114,294529,2643,305806,1173,317084,192,328852,192v11279,-490,23047,,34325,981c374454,2153,386223,3624,397501,5585v11278,1961,22555,4902,33833,7844c442612,16860,453400,20292,464678,24704v10787,4412,21575,9314,31872,14707c506847,44804,517145,50686,527442,57060v9807,6373,19614,13236,28930,20590c565689,85003,574515,92847,583341,101181v8826,8334,17162,17158,25008,25982c616194,135987,623549,145792,630904,155597v6865,9804,13730,20099,19614,30394c656893,196287,662286,207071,667190,217857r,xe" filled="f" stroked="f" strokeweight=".34042mm">
                      <v:stroke endcap="round"/>
                      <v:path arrowok="t" o:connecttype="custom" o:connectlocs="667190,217857;680919,251193;691707,285509;699062,320806;702985,356593;703475,392381;700533,427677;694159,462484;684842,496310;672093,529156;656402,560041;637769,589455;616194,616418;592167,640930;565689,662990;537249,682109;507338,698287;475956,711033;443103,720348;409269,726231;374945,728682;340621,727701;306297,723289;272463,715445;239120,704170;207247,689463;176356,671814;147425,651225;120456,627693;95449,601711;72893,573277;53279,542883;36608,511017;22878,477681;12090,443365;4735,408068;812,372281;322,336493;3264,301197;9639,266390;18955,232564;31704,199718;47395,168833;66028,139419;87603,112456;111630,87944;138109,65884;166549,46765;196460,30587;227842,17841;260695,8526;294529,2643;328852,192;363177,1173;397501,5585;431334,13429;464678,24704;496550,39411;527442,57060;556372,77650;583341,101181;608349,127163;630904,155597;650518,185991;667190,217857;667190,217857" o:connectangles="0,0,0,0,0,0,0,0,0,0,0,0,0,0,0,0,0,0,0,0,0,0,0,0,0,0,0,0,0,0,0,0,0,0,0,0,0,0,0,0,0,0,0,0,0,0,0,0,0,0,0,0,0,0,0,0,0,0,0,0,0,0,0,0,0,0"/>
                    </v:shape>
                    <v:shape id="Prostoročno: oblika 110" o:spid="_x0000_s1073" style="position:absolute;left:31293;top:2810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" path="m458471,149032v3433,7353,6865,15197,9317,23041c470730,179916,473182,187760,475143,195604v1962,7844,3923,16178,4904,24021c481518,227959,482499,235803,482989,244137v490,8334,490,16178,490,24512c482989,276983,482499,284827,481518,293161v-981,7843,-2452,16177,-4413,24021c475143,325026,473182,332870,470730,340713v-2451,7844,-5394,15198,-8826,22551c458471,370618,455039,377481,451116,384835v-3922,6863,-8336,13726,-12748,20099c433954,411307,429051,417680,423657,423563v-5394,5883,-10788,11766,-16671,16668c401101,445134,395217,450526,388843,455428v-6375,4903,-12749,9315,-19614,13237c362364,472587,355499,476509,348635,479450v-6865,3432,-14220,6373,-21576,8824c319704,490725,312349,493176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136,128470,466214,121605,461801v-6864,-4412,-13729,-9314,-20104,-14216c95127,442682,88752,437290,82868,431407,76984,425524,71100,419641,65706,413759,60312,407385,55409,401012,50505,394149,45602,387286,41189,380423,36776,373559,32363,366206,28930,358852,25008,351499v-3433,-7354,-6865,-15198,-9317,-23042c12749,320614,10297,312770,8336,304926,6375,297083,4413,288748,3432,280905,1961,272571,981,264727,490,256393,,248059,,240215,,231881v490,-8334,981,-16177,1961,-24512c2942,199526,4413,191192,6375,183348v1961,-7844,3922,-15687,6374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4,4412,13730,9314,20104,14216c388352,57848,394727,63240,400611,69123v5884,5883,11768,11766,17162,17649c423167,93145,428070,99518,432974,106381v4903,6863,9316,13727,13729,20590c451116,134325,455039,141678,458471,149032r,xe" filled="f" stroked="f" strokeweight="1.3616mm">
                      <v:stroke joinstyle="miter"/>
                      <v:path arrowok="t" o:connecttype="custom" o:connectlocs="458471,149032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4,500040;210848,497098;187311,491706;164756,483862;142690,474057;121605,461801;101501,447585;82868,431407;65706,413759;50505,394149;36776,373559;25008,351499;15691,328457;8336,304926;3432,280905;490,256393;0,231881;1961,207369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11" o:spid="_x0000_s1074" style="position:absolute;left:31293;top:28100;width:4835;height:5005;visibility:visible;mso-wrap-style:square;v-text-anchor:middle" coordsize="483479,50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" path="m458471,149032v3433,7353,6865,15197,9317,23041c470730,179916,473182,187760,475143,195604v1962,7844,3923,16178,4904,24021c481518,227959,482499,235803,482989,244137v490,8334,490,16178,490,24512c483479,276983,482499,284827,481518,293161v-981,7843,-2452,16177,-4413,24021c475143,325026,473182,332870,470730,340713v-2451,7844,-5394,15198,-8826,22551c458471,370618,455039,377481,451116,384835v-3922,6863,-8336,13726,-12748,20099c433954,411307,429051,417680,423657,423563v-5394,5883,-10788,11766,-16671,16668c401101,445624,395217,450526,388843,455428v-6375,4903,-12749,9315,-19614,13237c362364,472587,355499,476509,348635,479450v-6865,3432,-14220,6373,-21576,8824c319704,490725,312349,493176,304504,494647v-7846,1961,-15201,2942,-23047,3922c273612,499550,265766,500040,257921,500530v-7846,,-15691,,-23537,-490c226539,499550,218693,498569,210848,497098v-7846,-1470,-15691,-3431,-23537,-5392c179466,489255,172111,486804,164756,483862v-7356,-2941,-14711,-6373,-22066,-9805c135335,470626,128470,466214,121605,461801v-6864,-4412,-13729,-9314,-20104,-14216c95127,442682,88752,437290,82868,431407,76984,425524,71100,419641,65706,413759,60312,407385,55409,401012,50505,394149,45602,387286,41189,380423,36776,373559,32363,366206,28930,358852,25008,351499v-3433,-7354,-6865,-15198,-9317,-23042c12749,320614,10297,312770,8336,304926,6375,297083,4413,288748,3432,280905,1961,272571,981,264727,490,256393,,248059,,240215,,231881v490,-8334,981,-16177,1961,-24512c2942,199526,4413,191192,6375,183348v1961,-7844,3922,-15687,6374,-23531c15201,151973,18143,144619,21575,137266v3433,-7354,6865,-14217,10788,-21570c36285,108832,40699,101969,45112,95596,49525,89223,54428,82850,59822,76967,65216,71084,70610,65201,76494,60299,82378,54906,88262,50004,94636,45102v6375,-4903,12749,-9315,19614,-13237c121115,27943,127980,24022,134845,21080v6864,-3432,14220,-6373,21575,-8824c163775,9805,171130,7354,178976,5883v7845,-1961,15200,-2942,23046,-3922c209867,980,217713,490,225558,v7846,,15691,,23537,490c256940,980,264786,1961,272631,3432v7846,1470,15691,3431,23537,5392c304013,11275,311368,13727,318724,16668v7355,2941,14710,6373,22065,9805c348144,30395,355009,34316,361874,38729v6864,4412,13730,9314,20104,14216c388352,57848,394727,63240,400611,69123v5884,5883,11768,11766,17162,17649c423167,93145,428070,99518,432974,106381v4903,6863,9316,13727,13729,20590c451116,134325,455039,141678,458471,149032r,xe" filled="f" stroked="f" strokeweight=".34042mm">
                      <v:stroke endcap="round"/>
                      <v:path arrowok="t" o:connecttype="custom" o:connectlocs="458471,149032;467788,172073;475143,195604;480047,219625;482989,244137;483479,268649;481518,293161;477105,317182;470730,340713;461904,363264;451116,384835;438368,404934;423657,423563;406986,440231;388843,455428;369229,468665;348635,479450;327059,488274;304504,494647;281457,498569;257921,500530;234384,500040;210848,497098;187311,491706;164756,483862;142690,474057;121605,461801;101501,447585;82868,431407;65706,413759;50505,394149;36776,373559;25008,351499;15691,328457;8336,304926;3432,280905;490,256393;0,231881;1961,207369;6375,183348;12749,159817;21575,137266;32363,115696;45112,95596;59822,76967;76494,60299;94636,45102;114250,31865;134845,21080;156420,12256;178976,5883;202022,1961;225558,0;249095,490;272631,3432;296168,8824;318724,16668;340789,26473;361874,38729;381978,52945;400611,69123;417773,86772;432974,106381;446703,126971;458471,149032;458471,149032" o:connectangles="0,0,0,0,0,0,0,0,0,0,0,0,0,0,0,0,0,0,0,0,0,0,0,0,0,0,0,0,0,0,0,0,0,0,0,0,0,0,0,0,0,0,0,0,0,0,0,0,0,0,0,0,0,0,0,0,0,0,0,0,0,0,0,0,0,0"/>
                    </v:shape>
                    <v:shape id="Prostoročno: oblika 112" o:spid="_x0000_s1075" style="position:absolute;left:37713;top:2675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" path="m249462,81869v1962,3922,3433,8334,5394,12746c256327,99027,257798,102949,258779,107361v981,4413,1961,8825,2942,13237c262211,125010,262701,129422,263192,133834v490,4412,490,8824,,13237c263192,151482,262701,155895,262211,160307v-490,4412,-1471,8824,-2451,13236c258779,177955,257798,181877,256327,186289v-1471,4412,-2942,8334,-4903,12256c249462,202467,247501,206389,245540,210311v-1962,3922,-4413,7353,-6865,10785c236223,224528,233281,227959,230829,231391v-2942,3431,-5884,6373,-8826,9314c219061,243647,215629,246588,212196,249039v-3432,2451,-6865,4903,-10788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3,266688,90101,264727v-3923,-1471,-8336,-3432,-12259,-5393c73919,257373,69996,254922,66564,252471v-3923,-2451,-7355,-4902,-10787,-7844c52344,241686,48912,238744,45479,235803v-3432,-2941,-6374,-6373,-9316,-9805c33221,222567,30279,219135,27827,215213v-2452,-3431,-4904,-7353,-7355,-11275c18020,200016,16059,196094,14097,192172v-1961,-3922,-3432,-8334,-5394,-12746c7232,175014,5761,171092,4781,166680,3800,162268,2819,157856,1839,153443,1348,149031,858,144619,368,140207v-491,-4412,-491,-8824,,-13236c858,122559,858,118147,1348,113735v491,-4413,1471,-8825,2452,-13237c4781,96086,5761,92164,7232,87752v1471,-4412,2943,-8334,4904,-12256c14097,71574,16059,67652,18020,63731v1961,-3922,4413,-7354,6865,-10786c27337,49514,30279,46082,32730,42650v2942,-3431,5884,-6373,8827,-9314c44499,30395,47931,27453,51363,25002v3433,-2451,6865,-4902,10788,-7354c65583,15688,69506,13236,73429,11766,77352,9805,81274,8334,85197,6863,89120,5392,93533,4412,97456,3432v3923,-981,8336,-1961,12749,-2452c114618,490,118541,,122954,v4413,,8826,,12749,490c140116,980,144529,1471,148452,1961v4413,980,8335,1961,12748,2941c165614,5883,169536,7353,173459,9314v3923,1471,8336,3432,12258,5393c189640,16668,193563,19119,196996,21570v3922,2451,7355,4903,10787,7844c211216,32356,214648,35297,218080,38238v3433,2942,6375,6373,9317,9805c230339,51475,233281,54906,235733,58828v2451,3432,4903,7354,7355,11275c245540,73535,247501,77457,249462,81869r,xe" filled="f" stroked="f" strokeweight="1.3616mm">
                      <v:stroke joinstyle="miter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39;201408,256393;190131,262276;178363,267178;166104,270610;153355,273061;140606,274041;127857,273551;115108,272080;102359,269139;90101,264727;77842,259334;66564,252471;55777,244627;45479,235803;36163,225998;27827,215213;20472,203938;14097,192172;8703,179426;4781,166680;1839,153443;368,140207;368,126971;1348,113735;3800,100498;7232,87752;12136,75496;18020,63731;24885,52945;32730,42650;41557,33336;51363,25002;62151,17648;73429,11766;85197,6863;97456,3432;110205,980;122954,0;135703,490;148452,1961;161200,4902;173459,9314;185717,14707;196996,21570;207783,29414;218080,38238;227397,48043;235733,58828;243088,70103;249462,81869;249462,81869" o:connectangles="0,0,0,0,0,0,0,0,0,0,0,0,0,0,0,0,0,0,0,0,0,0,0,0,0,0,0,0,0,0,0,0,0,0,0,0,0,0,0,0,0,0,0,0,0,0,0,0,0,0,0,0,0,0,0,0,0,0,0,0,0,0,0,0,0,0"/>
                    </v:shape>
                    <v:shape id="Prostoročno: oblika 113" o:spid="_x0000_s1076" style="position:absolute;left:37713;top:26757;width:2636;height:2740;visibility:visible;mso-wrap-style:square;v-text-anchor:middle" coordsize="263559,27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" path="m249462,81869v1962,3922,3433,8334,5394,12746c256327,99027,257798,102949,258779,107361v981,4413,1961,8825,2942,13237c262211,125010,262701,129422,263192,133834v490,4412,490,8824,,13237c263192,151482,262701,155895,262211,160307v-490,4412,-1471,8824,-2451,13236c258779,177955,257798,181877,256327,186289v-1471,4412,-2942,8334,-4903,12256c249462,202467,247501,206389,245540,210311v-1962,3922,-4413,7353,-6865,10785c236223,224528,233281,227959,230829,231391v-2942,3431,-5884,6373,-8826,9314c219061,243647,215629,246588,212196,249039v-3432,2451,-6865,4903,-10788,7354c197976,258354,194054,260805,190131,262276v-3923,1961,-7846,3431,-11768,4902c174440,268649,170027,269629,166104,270610v-3923,980,-8336,1961,-12749,2451c148942,273551,145019,274041,140606,274041v-4413,,-8826,,-12749,-490c123444,273061,119031,272571,115108,272080v-4413,-980,-8336,-1961,-12749,-2941c97946,268158,94023,266688,90101,264727v-3923,-1471,-8336,-3432,-12259,-5393c73919,257373,69996,254922,66564,252471v-3923,-2451,-7355,-4902,-10787,-7844c52344,241686,48912,238744,45479,235803v-3432,-2941,-6374,-6373,-9316,-9805c33221,222567,30279,219135,27827,215213v-2452,-3431,-4904,-7353,-7355,-11275c18020,200016,16059,196094,14097,192172v-1961,-3922,-3432,-8334,-5394,-12746c7232,175014,5761,171092,4781,166680,3800,162268,2819,157856,1839,153443,1348,149031,858,144619,368,140207v-491,-4412,-491,-8824,,-13236c368,122559,858,118147,1348,113735v491,-4413,1471,-8825,2452,-13237c4781,96086,5761,92164,7232,87752v1471,-4412,2943,-8334,4904,-12256c14097,71574,16059,67652,18020,63731v1961,-3922,4413,-7354,6865,-10786c27337,49514,30279,46082,32730,42650v2942,-3431,5884,-6373,8827,-9314c44499,30395,47931,27453,51363,25002v3433,-2451,6865,-4902,10788,-7354c65583,15688,69506,13236,73429,11766,77352,9805,81274,8334,85197,6863,89120,5392,93533,4412,97456,3432v3923,-981,8336,-1961,12749,-2452c114618,490,118541,,122954,v4413,,8826,,12749,490c140116,980,144529,1471,148452,1961v4413,980,8335,1961,12748,2941c165614,5883,169536,7353,173459,9314v3923,1471,8336,3432,12258,5393c189640,16668,193563,19119,196996,21570v3922,2451,7355,4903,10787,7844c211216,32356,214648,35297,218080,38238v3433,2942,6375,6373,9317,9805c230339,51475,233281,54906,235733,58828v2451,3922,4903,7354,7355,11275c245540,73535,247501,77457,249462,81869r,xe" filled="f" stroked="f" strokeweight=".34042mm">
                      <v:stroke endcap="round"/>
                      <v:path arrowok="t" o:connecttype="custom" o:connectlocs="249462,81869;254856,94615;258779,107361;261721,120598;263192,133834;263192,147071;262211,160307;259760,173543;256327,186289;251424,198545;245540,210311;238675,221096;230829,231391;222003,240705;212196,249039;201408,256393;190131,262276;178363,267178;166104,270610;153355,273061;140606,274041;127857,273551;115108,272080;102359,269139;90101,264727;77842,259334;66564,252471;55777,244627;45479,235803;36163,225998;27827,215213;20472,203938;14097,192172;8703,179426;4781,166680;1839,153443;368,140207;368,126971;1348,113735;3800,100498;7232,87752;12136,75496;18020,63731;24885,52945;32730,42650;41557,33336;51363,25002;62151,17648;73429,11766;85197,6863;97456,3432;110205,980;122954,0;135703,490;148452,1961;161200,4902;173459,9314;185717,14707;196996,21570;207783,29414;218080,38238;227397,48043;235733,58828;243088,70103;249462,81869;249462,81869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</w:p>
        <w:p w14:paraId="70A26A49" w14:textId="5E0EE5A4" w:rsidR="003E4098" w:rsidRPr="00FA21AC" w:rsidRDefault="003E4098" w:rsidP="00E179E9">
          <w:pPr>
            <w:jc w:val="center"/>
            <w:rPr>
              <w:b/>
              <w:sz w:val="28"/>
              <w:szCs w:val="28"/>
            </w:rPr>
          </w:pPr>
        </w:p>
        <w:p w14:paraId="36B650DF" w14:textId="690D7FC8" w:rsidR="00E179E9" w:rsidRPr="00FA21AC" w:rsidRDefault="00E179E9" w:rsidP="00E179E9">
          <w:pPr>
            <w:jc w:val="center"/>
            <w:rPr>
              <w:b/>
              <w:sz w:val="28"/>
              <w:szCs w:val="28"/>
            </w:rPr>
          </w:pPr>
        </w:p>
        <w:p w14:paraId="21D46443" w14:textId="7C8CAEE6" w:rsidR="003E4098" w:rsidRPr="00FA21AC" w:rsidRDefault="00E179E9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  <w:r w:rsidRPr="00FA21AC">
            <w:rPr>
              <w:b/>
              <w:noProof/>
              <w:sz w:val="28"/>
              <w:szCs w:val="28"/>
            </w:rPr>
            <mc:AlternateContent>
              <mc:Choice Requires="wpg">
                <w:drawing>
                  <wp:anchor distT="0" distB="0" distL="114300" distR="114300" simplePos="0" relativeHeight="251656704" behindDoc="1" locked="0" layoutInCell="1" allowOverlap="1" wp14:anchorId="267F190A" wp14:editId="149DD8CF">
                    <wp:simplePos x="0" y="0"/>
                    <wp:positionH relativeFrom="column">
                      <wp:posOffset>-1308459</wp:posOffset>
                    </wp:positionH>
                    <wp:positionV relativeFrom="paragraph">
                      <wp:posOffset>159799</wp:posOffset>
                    </wp:positionV>
                    <wp:extent cx="2641600" cy="2639695"/>
                    <wp:effectExtent l="0" t="0" r="25400" b="27305"/>
                    <wp:wrapNone/>
                    <wp:docPr id="7" name="Grafika 1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641600" cy="2639695"/>
                              <a:chOff x="91694" y="1219214"/>
                              <a:chExt cx="2641700" cy="2639916"/>
                            </a:xfrm>
                          </wpg:grpSpPr>
                          <wps:wsp>
                            <wps:cNvPr id="9" name="Prostoročno: oblika 9"/>
                            <wps:cNvSpPr/>
                            <wps:spPr>
                              <a:xfrm>
                                <a:off x="1380318" y="1219214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22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44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Prostoročno: oblika 10"/>
                            <wps:cNvSpPr/>
                            <wps:spPr>
                              <a:xfrm>
                                <a:off x="1380318" y="1219214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363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891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Prostoročno: oblika 15"/>
                            <wps:cNvSpPr/>
                            <wps:spPr>
                              <a:xfrm>
                                <a:off x="1562358" y="1406974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2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59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322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Prostoročno: oblika 16"/>
                            <wps:cNvSpPr/>
                            <wps:spPr>
                              <a:xfrm>
                                <a:off x="1562358" y="1406974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2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59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Prostoročno: oblika 17"/>
                            <wps:cNvSpPr/>
                            <wps:spPr>
                              <a:xfrm>
                                <a:off x="1836950" y="1691311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346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784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2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20" y="365715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Prostoročno: oblika 18"/>
                            <wps:cNvSpPr/>
                            <wps:spPr>
                              <a:xfrm>
                                <a:off x="1836950" y="1691311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2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20" y="365715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Prostoročno: oblika 19"/>
                            <wps:cNvSpPr/>
                            <wps:spPr>
                              <a:xfrm>
                                <a:off x="2249330" y="21114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92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Prostoročno: oblika 20"/>
                            <wps:cNvSpPr/>
                            <wps:spPr>
                              <a:xfrm>
                                <a:off x="2249330" y="21114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Prostoročno: oblika 21"/>
                            <wps:cNvSpPr/>
                            <wps:spPr>
                              <a:xfrm>
                                <a:off x="2568911" y="2437449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275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Prostoročno: oblika 22"/>
                            <wps:cNvSpPr/>
                            <wps:spPr>
                              <a:xfrm>
                                <a:off x="2568911" y="2437449"/>
                                <a:ext cx="164483" cy="163738"/>
                              </a:xfrm>
                              <a:custGeom>
                                <a:avLst/>
                                <a:gdLst>
                                  <a:gd name="connsiteX0" fmla="*/ 137787 w 164483"/>
                                  <a:gd name="connsiteY0" fmla="*/ 138736 h 163738"/>
                                  <a:gd name="connsiteX1" fmla="*/ 131412 w 164483"/>
                                  <a:gd name="connsiteY1" fmla="*/ 144129 h 163738"/>
                                  <a:gd name="connsiteX2" fmla="*/ 124547 w 164483"/>
                                  <a:gd name="connsiteY2" fmla="*/ 149031 h 163738"/>
                                  <a:gd name="connsiteX3" fmla="*/ 117683 w 164483"/>
                                  <a:gd name="connsiteY3" fmla="*/ 153443 h 163738"/>
                                  <a:gd name="connsiteX4" fmla="*/ 110327 w 164483"/>
                                  <a:gd name="connsiteY4" fmla="*/ 156875 h 163738"/>
                                  <a:gd name="connsiteX5" fmla="*/ 102482 w 164483"/>
                                  <a:gd name="connsiteY5" fmla="*/ 159817 h 163738"/>
                                  <a:gd name="connsiteX6" fmla="*/ 94636 w 164483"/>
                                  <a:gd name="connsiteY6" fmla="*/ 161778 h 163738"/>
                                  <a:gd name="connsiteX7" fmla="*/ 86791 w 164483"/>
                                  <a:gd name="connsiteY7" fmla="*/ 163248 h 163738"/>
                                  <a:gd name="connsiteX8" fmla="*/ 78945 w 164483"/>
                                  <a:gd name="connsiteY8" fmla="*/ 163739 h 163738"/>
                                  <a:gd name="connsiteX9" fmla="*/ 71100 w 164483"/>
                                  <a:gd name="connsiteY9" fmla="*/ 163248 h 163738"/>
                                  <a:gd name="connsiteX10" fmla="*/ 63254 w 164483"/>
                                  <a:gd name="connsiteY10" fmla="*/ 162268 h 163738"/>
                                  <a:gd name="connsiteX11" fmla="*/ 55409 w 164483"/>
                                  <a:gd name="connsiteY11" fmla="*/ 160307 h 163738"/>
                                  <a:gd name="connsiteX12" fmla="*/ 48054 w 164483"/>
                                  <a:gd name="connsiteY12" fmla="*/ 157856 h 163738"/>
                                  <a:gd name="connsiteX13" fmla="*/ 40699 w 164483"/>
                                  <a:gd name="connsiteY13" fmla="*/ 154424 h 163738"/>
                                  <a:gd name="connsiteX14" fmla="*/ 33834 w 164483"/>
                                  <a:gd name="connsiteY14" fmla="*/ 150502 h 163738"/>
                                  <a:gd name="connsiteX15" fmla="*/ 27459 w 164483"/>
                                  <a:gd name="connsiteY15" fmla="*/ 145600 h 163738"/>
                                  <a:gd name="connsiteX16" fmla="*/ 21575 w 164483"/>
                                  <a:gd name="connsiteY16" fmla="*/ 140207 h 163738"/>
                                  <a:gd name="connsiteX17" fmla="*/ 16181 w 164483"/>
                                  <a:gd name="connsiteY17" fmla="*/ 134324 h 163738"/>
                                  <a:gd name="connsiteX18" fmla="*/ 11768 w 164483"/>
                                  <a:gd name="connsiteY18" fmla="*/ 127951 h 163738"/>
                                  <a:gd name="connsiteX19" fmla="*/ 7845 w 164483"/>
                                  <a:gd name="connsiteY19" fmla="*/ 121088 h 163738"/>
                                  <a:gd name="connsiteX20" fmla="*/ 4904 w 164483"/>
                                  <a:gd name="connsiteY20" fmla="*/ 113735 h 163738"/>
                                  <a:gd name="connsiteX21" fmla="*/ 2452 w 164483"/>
                                  <a:gd name="connsiteY21" fmla="*/ 106381 h 163738"/>
                                  <a:gd name="connsiteX22" fmla="*/ 981 w 164483"/>
                                  <a:gd name="connsiteY22" fmla="*/ 98537 h 163738"/>
                                  <a:gd name="connsiteX23" fmla="*/ 0 w 164483"/>
                                  <a:gd name="connsiteY23" fmla="*/ 90693 h 163738"/>
                                  <a:gd name="connsiteX24" fmla="*/ 0 w 164483"/>
                                  <a:gd name="connsiteY24" fmla="*/ 82850 h 163738"/>
                                  <a:gd name="connsiteX25" fmla="*/ 490 w 164483"/>
                                  <a:gd name="connsiteY25" fmla="*/ 75006 h 163738"/>
                                  <a:gd name="connsiteX26" fmla="*/ 1961 w 164483"/>
                                  <a:gd name="connsiteY26" fmla="*/ 67162 h 163738"/>
                                  <a:gd name="connsiteX27" fmla="*/ 4413 w 164483"/>
                                  <a:gd name="connsiteY27" fmla="*/ 59318 h 163738"/>
                                  <a:gd name="connsiteX28" fmla="*/ 7355 w 164483"/>
                                  <a:gd name="connsiteY28" fmla="*/ 51475 h 163738"/>
                                  <a:gd name="connsiteX29" fmla="*/ 11278 w 164483"/>
                                  <a:gd name="connsiteY29" fmla="*/ 44121 h 163738"/>
                                  <a:gd name="connsiteX30" fmla="*/ 15691 w 164483"/>
                                  <a:gd name="connsiteY30" fmla="*/ 37258 h 163738"/>
                                  <a:gd name="connsiteX31" fmla="*/ 20595 w 164483"/>
                                  <a:gd name="connsiteY31" fmla="*/ 30885 h 163738"/>
                                  <a:gd name="connsiteX32" fmla="*/ 26479 w 164483"/>
                                  <a:gd name="connsiteY32" fmla="*/ 25002 h 163738"/>
                                  <a:gd name="connsiteX33" fmla="*/ 32853 w 164483"/>
                                  <a:gd name="connsiteY33" fmla="*/ 19609 h 163738"/>
                                  <a:gd name="connsiteX34" fmla="*/ 39718 w 164483"/>
                                  <a:gd name="connsiteY34" fmla="*/ 14707 h 163738"/>
                                  <a:gd name="connsiteX35" fmla="*/ 46583 w 164483"/>
                                  <a:gd name="connsiteY35" fmla="*/ 10295 h 163738"/>
                                  <a:gd name="connsiteX36" fmla="*/ 53938 w 164483"/>
                                  <a:gd name="connsiteY36" fmla="*/ 6863 h 163738"/>
                                  <a:gd name="connsiteX37" fmla="*/ 61783 w 164483"/>
                                  <a:gd name="connsiteY37" fmla="*/ 3922 h 163738"/>
                                  <a:gd name="connsiteX38" fmla="*/ 69629 w 164483"/>
                                  <a:gd name="connsiteY38" fmla="*/ 1961 h 163738"/>
                                  <a:gd name="connsiteX39" fmla="*/ 77474 w 164483"/>
                                  <a:gd name="connsiteY39" fmla="*/ 490 h 163738"/>
                                  <a:gd name="connsiteX40" fmla="*/ 85320 w 164483"/>
                                  <a:gd name="connsiteY40" fmla="*/ 0 h 163738"/>
                                  <a:gd name="connsiteX41" fmla="*/ 93165 w 164483"/>
                                  <a:gd name="connsiteY41" fmla="*/ 490 h 163738"/>
                                  <a:gd name="connsiteX42" fmla="*/ 101011 w 164483"/>
                                  <a:gd name="connsiteY42" fmla="*/ 1471 h 163738"/>
                                  <a:gd name="connsiteX43" fmla="*/ 108856 w 164483"/>
                                  <a:gd name="connsiteY43" fmla="*/ 3432 h 163738"/>
                                  <a:gd name="connsiteX44" fmla="*/ 116211 w 164483"/>
                                  <a:gd name="connsiteY44" fmla="*/ 5883 h 163738"/>
                                  <a:gd name="connsiteX45" fmla="*/ 123567 w 164483"/>
                                  <a:gd name="connsiteY45" fmla="*/ 9314 h 163738"/>
                                  <a:gd name="connsiteX46" fmla="*/ 130431 w 164483"/>
                                  <a:gd name="connsiteY46" fmla="*/ 13236 h 163738"/>
                                  <a:gd name="connsiteX47" fmla="*/ 136806 w 164483"/>
                                  <a:gd name="connsiteY47" fmla="*/ 18139 h 163738"/>
                                  <a:gd name="connsiteX48" fmla="*/ 142690 w 164483"/>
                                  <a:gd name="connsiteY48" fmla="*/ 23531 h 163738"/>
                                  <a:gd name="connsiteX49" fmla="*/ 148084 w 164483"/>
                                  <a:gd name="connsiteY49" fmla="*/ 29414 h 163738"/>
                                  <a:gd name="connsiteX50" fmla="*/ 152497 w 164483"/>
                                  <a:gd name="connsiteY50" fmla="*/ 35787 h 163738"/>
                                  <a:gd name="connsiteX51" fmla="*/ 156420 w 164483"/>
                                  <a:gd name="connsiteY51" fmla="*/ 42650 h 163738"/>
                                  <a:gd name="connsiteX52" fmla="*/ 159362 w 164483"/>
                                  <a:gd name="connsiteY52" fmla="*/ 50004 h 163738"/>
                                  <a:gd name="connsiteX53" fmla="*/ 161813 w 164483"/>
                                  <a:gd name="connsiteY53" fmla="*/ 57357 h 163738"/>
                                  <a:gd name="connsiteX54" fmla="*/ 163285 w 164483"/>
                                  <a:gd name="connsiteY54" fmla="*/ 65201 h 163738"/>
                                  <a:gd name="connsiteX55" fmla="*/ 164265 w 164483"/>
                                  <a:gd name="connsiteY55" fmla="*/ 73045 h 163738"/>
                                  <a:gd name="connsiteX56" fmla="*/ 164265 w 164483"/>
                                  <a:gd name="connsiteY56" fmla="*/ 80889 h 163738"/>
                                  <a:gd name="connsiteX57" fmla="*/ 163775 w 164483"/>
                                  <a:gd name="connsiteY57" fmla="*/ 88732 h 163738"/>
                                  <a:gd name="connsiteX58" fmla="*/ 162304 w 164483"/>
                                  <a:gd name="connsiteY58" fmla="*/ 96576 h 163738"/>
                                  <a:gd name="connsiteX59" fmla="*/ 159852 w 164483"/>
                                  <a:gd name="connsiteY59" fmla="*/ 104420 h 163738"/>
                                  <a:gd name="connsiteX60" fmla="*/ 156910 w 164483"/>
                                  <a:gd name="connsiteY60" fmla="*/ 112264 h 163738"/>
                                  <a:gd name="connsiteX61" fmla="*/ 152987 w 164483"/>
                                  <a:gd name="connsiteY61" fmla="*/ 119617 h 163738"/>
                                  <a:gd name="connsiteX62" fmla="*/ 148574 w 164483"/>
                                  <a:gd name="connsiteY62" fmla="*/ 126481 h 163738"/>
                                  <a:gd name="connsiteX63" fmla="*/ 143671 w 164483"/>
                                  <a:gd name="connsiteY63" fmla="*/ 132854 h 163738"/>
                                  <a:gd name="connsiteX64" fmla="*/ 137787 w 164483"/>
                                  <a:gd name="connsiteY64" fmla="*/ 138736 h 163738"/>
                                  <a:gd name="connsiteX65" fmla="*/ 137787 w 164483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483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88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774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756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Prostoročno: oblika 23"/>
                            <wps:cNvSpPr/>
                            <wps:spPr>
                              <a:xfrm>
                                <a:off x="1040141" y="141579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3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9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10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5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3 h 301494"/>
                                  <a:gd name="connsiteX65" fmla="*/ 252895 w 301806"/>
                                  <a:gd name="connsiteY65" fmla="*/ 255413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3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9"/>
                                    </a:cubicBezTo>
                                    <a:cubicBezTo>
                                      <a:pt x="197976" y="290710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10"/>
                                    </a:cubicBezTo>
                                    <a:cubicBezTo>
                                      <a:pt x="82746" y="288749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950" y="26521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3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91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458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1291"/>
                                      <a:pt x="283296" y="215213"/>
                                      <a:pt x="280845" y="219625"/>
                                    </a:cubicBezTo>
                                    <a:cubicBezTo>
                                      <a:pt x="278393" y="224038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6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3"/>
                                    </a:cubicBezTo>
                                    <a:lnTo>
                                      <a:pt x="252895" y="2554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Prostoročno: oblika 24"/>
                            <wps:cNvSpPr/>
                            <wps:spPr>
                              <a:xfrm>
                                <a:off x="1040141" y="141579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3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9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10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5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3 h 301494"/>
                                  <a:gd name="connsiteX65" fmla="*/ 252895 w 301806"/>
                                  <a:gd name="connsiteY65" fmla="*/ 255413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3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9"/>
                                    </a:cubicBezTo>
                                    <a:cubicBezTo>
                                      <a:pt x="198467" y="290710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10"/>
                                    </a:cubicBezTo>
                                    <a:cubicBezTo>
                                      <a:pt x="82746" y="288749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3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862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094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5" y="219625"/>
                                    </a:cubicBezTo>
                                    <a:cubicBezTo>
                                      <a:pt x="278393" y="224038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6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3"/>
                                    </a:cubicBezTo>
                                    <a:lnTo>
                                      <a:pt x="252895" y="25541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Prostoročno: oblika 25"/>
                            <wps:cNvSpPr/>
                            <wps:spPr>
                              <a:xfrm>
                                <a:off x="1355310" y="1838381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220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Prostoročno: oblika 26"/>
                            <wps:cNvSpPr/>
                            <wps:spPr>
                              <a:xfrm>
                                <a:off x="1355310" y="1838381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37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Prostoročno: oblika 27"/>
                            <wps:cNvSpPr/>
                            <wps:spPr>
                              <a:xfrm>
                                <a:off x="1533427" y="21227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Prostoročno: oblika 28"/>
                            <wps:cNvSpPr/>
                            <wps:spPr>
                              <a:xfrm>
                                <a:off x="1533427" y="21227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8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8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625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Prostoročno: oblika 29"/>
                            <wps:cNvSpPr/>
                            <wps:spPr>
                              <a:xfrm>
                                <a:off x="1949607" y="24472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9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6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3" y="61770"/>
                                      <a:pt x="4413" y="59319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4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5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726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98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9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1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Prostoročno: oblika 30"/>
                            <wps:cNvSpPr/>
                            <wps:spPr>
                              <a:xfrm>
                                <a:off x="1949607" y="24472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4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9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5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9954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6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4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3" y="61770"/>
                                      <a:pt x="4413" y="59319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4" y="32846"/>
                                      <a:pt x="20595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93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5305" y="18139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9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2200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Prostoročno: oblika 31"/>
                            <wps:cNvSpPr/>
                            <wps:spPr>
                              <a:xfrm>
                                <a:off x="2228245" y="2633543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698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6584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756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Prostoročno: oblika 32"/>
                            <wps:cNvSpPr/>
                            <wps:spPr>
                              <a:xfrm>
                                <a:off x="2228245" y="2633543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9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2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6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3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40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1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4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4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9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2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60250" y="24854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Prostoročno: oblika 33"/>
                            <wps:cNvSpPr/>
                            <wps:spPr>
                              <a:xfrm>
                                <a:off x="598832" y="1710920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1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382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1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8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4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2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699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4" y="186779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4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19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Prostoročno: oblika 34"/>
                            <wps:cNvSpPr/>
                            <wps:spPr>
                              <a:xfrm>
                                <a:off x="598832" y="1710920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1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1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8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4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2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699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4" y="186779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4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19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Prostoročno: oblika 35"/>
                            <wps:cNvSpPr/>
                            <wps:spPr>
                              <a:xfrm>
                                <a:off x="1011211" y="21315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Prostoročno: oblika 36"/>
                            <wps:cNvSpPr/>
                            <wps:spPr>
                              <a:xfrm>
                                <a:off x="1011211" y="2131542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49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Prostoročno: oblika 37"/>
                            <wps:cNvSpPr/>
                            <wps:spPr>
                              <a:xfrm>
                                <a:off x="1330302" y="2457548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6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2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6" y="121088"/>
                                    </a:cubicBezTo>
                                    <a:cubicBezTo>
                                      <a:pt x="637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490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2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891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Prostoročno: oblika 38"/>
                            <wps:cNvSpPr/>
                            <wps:spPr>
                              <a:xfrm>
                                <a:off x="1330302" y="2457548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6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2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2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4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6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7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6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5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2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2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3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2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4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4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2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Prostoročno: oblika 39"/>
                            <wps:cNvSpPr/>
                            <wps:spPr>
                              <a:xfrm>
                                <a:off x="1512343" y="264530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83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322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Prostoročno: oblika 40"/>
                            <wps:cNvSpPr/>
                            <wps:spPr>
                              <a:xfrm>
                                <a:off x="1512343" y="264530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5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3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Prostoročno: oblika 41"/>
                            <wps:cNvSpPr/>
                            <wps:spPr>
                              <a:xfrm>
                                <a:off x="1786935" y="29291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800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4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2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7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9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652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800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800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4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3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2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2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7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382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818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1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1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8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20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Prostoročno: oblika 42"/>
                            <wps:cNvSpPr/>
                            <wps:spPr>
                              <a:xfrm>
                                <a:off x="1786935" y="29291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1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7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800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4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2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7 h 437289"/>
                                  <a:gd name="connsiteX21" fmla="*/ 7233 w 438612"/>
                                  <a:gd name="connsiteY21" fmla="*/ 285317 h 437289"/>
                                  <a:gd name="connsiteX22" fmla="*/ 2820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6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1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2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4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3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1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1"/>
                                    </a:cubicBezTo>
                                    <a:cubicBezTo>
                                      <a:pt x="327918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9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7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800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800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7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4" y="413268"/>
                                    </a:cubicBezTo>
                                    <a:cubicBezTo>
                                      <a:pt x="101869" y="409837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3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2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2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90"/>
                                      <a:pt x="13607" y="305417"/>
                                    </a:cubicBezTo>
                                    <a:cubicBezTo>
                                      <a:pt x="11155" y="299043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4"/>
                                      <a:pt x="3800" y="271590"/>
                                      <a:pt x="2820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3"/>
                                      <a:pt x="-123" y="229430"/>
                                      <a:pt x="368" y="222076"/>
                                    </a:cubicBezTo>
                                    <a:cubicBezTo>
                                      <a:pt x="858" y="214723"/>
                                      <a:pt x="1349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40" y="144619"/>
                                      <a:pt x="19981" y="138246"/>
                                    </a:cubicBezTo>
                                    <a:cubicBezTo>
                                      <a:pt x="22924" y="13187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4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432" y="15197"/>
                                      <a:pt x="156787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2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3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6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4"/>
                                    </a:cubicBezTo>
                                    <a:cubicBezTo>
                                      <a:pt x="435303" y="244137"/>
                                      <a:pt x="433832" y="251001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1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3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8"/>
                                      <a:pt x="383326" y="354930"/>
                                    </a:cubicBezTo>
                                    <a:cubicBezTo>
                                      <a:pt x="378423" y="360813"/>
                                      <a:pt x="373520" y="36620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Prostoročno: oblika 43"/>
                            <wps:cNvSpPr/>
                            <wps:spPr>
                              <a:xfrm>
                                <a:off x="295309" y="2142817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625"/>
                                      <a:pt x="11155" y="21521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Prostoročno: oblika 44"/>
                            <wps:cNvSpPr/>
                            <wps:spPr>
                              <a:xfrm>
                                <a:off x="295309" y="2142817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8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625"/>
                                      <a:pt x="11155" y="21521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8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30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Prostoročno: oblika 45"/>
                            <wps:cNvSpPr/>
                            <wps:spPr>
                              <a:xfrm>
                                <a:off x="711489" y="24673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8960" y="14560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Prostoročno: oblika 46"/>
                            <wps:cNvSpPr/>
                            <wps:spPr>
                              <a:xfrm>
                                <a:off x="711489" y="2467353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6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1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6 h 163738"/>
                                  <a:gd name="connsiteX65" fmla="*/ 137787 w 164265"/>
                                  <a:gd name="connsiteY65" fmla="*/ 138736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6"/>
                                    </a:moveTo>
                                    <a:cubicBezTo>
                                      <a:pt x="135825" y="140697"/>
                                      <a:pt x="133864" y="142658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1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1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7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77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2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5"/>
                                      <a:pt x="137787" y="138736"/>
                                    </a:cubicBezTo>
                                    <a:lnTo>
                                      <a:pt x="137787" y="1387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Prostoročno: oblika 47"/>
                            <wps:cNvSpPr/>
                            <wps:spPr>
                              <a:xfrm>
                                <a:off x="990313" y="2653868"/>
                                <a:ext cx="301117" cy="301042"/>
                              </a:xfrm>
                              <a:custGeom>
                                <a:avLst/>
                                <a:gdLst>
                                  <a:gd name="connsiteX0" fmla="*/ 252709 w 301117"/>
                                  <a:gd name="connsiteY0" fmla="*/ 255187 h 301042"/>
                                  <a:gd name="connsiteX1" fmla="*/ 39899 w 301117"/>
                                  <a:gd name="connsiteY1" fmla="*/ 258618 h 301042"/>
                                  <a:gd name="connsiteX2" fmla="*/ 48235 w 301117"/>
                                  <a:gd name="connsiteY2" fmla="*/ 45856 h 301042"/>
                                  <a:gd name="connsiteX3" fmla="*/ 261044 w 301117"/>
                                  <a:gd name="connsiteY3" fmla="*/ 42425 h 301042"/>
                                  <a:gd name="connsiteX4" fmla="*/ 252709 w 301117"/>
                                  <a:gd name="connsiteY4" fmla="*/ 255187 h 301042"/>
                                  <a:gd name="connsiteX5" fmla="*/ 252709 w 301117"/>
                                  <a:gd name="connsiteY5" fmla="*/ 255187 h 30104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1117" h="301042">
                                    <a:moveTo>
                                      <a:pt x="252709" y="255187"/>
                                    </a:moveTo>
                                    <a:cubicBezTo>
                                      <a:pt x="191416" y="314995"/>
                                      <a:pt x="96289" y="316466"/>
                                      <a:pt x="39899" y="258618"/>
                                    </a:cubicBezTo>
                                    <a:cubicBezTo>
                                      <a:pt x="-16490" y="200770"/>
                                      <a:pt x="-12567" y="105665"/>
                                      <a:pt x="48235" y="45856"/>
                                    </a:cubicBezTo>
                                    <a:cubicBezTo>
                                      <a:pt x="109528" y="-13953"/>
                                      <a:pt x="204655" y="-15423"/>
                                      <a:pt x="261044" y="42425"/>
                                    </a:cubicBezTo>
                                    <a:cubicBezTo>
                                      <a:pt x="317434" y="100272"/>
                                      <a:pt x="314002" y="195378"/>
                                      <a:pt x="252709" y="255187"/>
                                    </a:cubicBezTo>
                                    <a:lnTo>
                                      <a:pt x="252709" y="2551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Prostoročno: oblika 48"/>
                            <wps:cNvSpPr/>
                            <wps:spPr>
                              <a:xfrm>
                                <a:off x="990313" y="2653868"/>
                                <a:ext cx="301117" cy="301042"/>
                              </a:xfrm>
                              <a:custGeom>
                                <a:avLst/>
                                <a:gdLst>
                                  <a:gd name="connsiteX0" fmla="*/ 252709 w 301117"/>
                                  <a:gd name="connsiteY0" fmla="*/ 255187 h 301042"/>
                                  <a:gd name="connsiteX1" fmla="*/ 39899 w 301117"/>
                                  <a:gd name="connsiteY1" fmla="*/ 258618 h 301042"/>
                                  <a:gd name="connsiteX2" fmla="*/ 48235 w 301117"/>
                                  <a:gd name="connsiteY2" fmla="*/ 45856 h 301042"/>
                                  <a:gd name="connsiteX3" fmla="*/ 261044 w 301117"/>
                                  <a:gd name="connsiteY3" fmla="*/ 42425 h 301042"/>
                                  <a:gd name="connsiteX4" fmla="*/ 252709 w 301117"/>
                                  <a:gd name="connsiteY4" fmla="*/ 255187 h 301042"/>
                                  <a:gd name="connsiteX5" fmla="*/ 252709 w 301117"/>
                                  <a:gd name="connsiteY5" fmla="*/ 255187 h 30104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301117" h="301042">
                                    <a:moveTo>
                                      <a:pt x="252709" y="255187"/>
                                    </a:moveTo>
                                    <a:cubicBezTo>
                                      <a:pt x="191416" y="314995"/>
                                      <a:pt x="96289" y="316466"/>
                                      <a:pt x="39899" y="258618"/>
                                    </a:cubicBezTo>
                                    <a:cubicBezTo>
                                      <a:pt x="-16490" y="200770"/>
                                      <a:pt x="-12567" y="105665"/>
                                      <a:pt x="48235" y="45856"/>
                                    </a:cubicBezTo>
                                    <a:cubicBezTo>
                                      <a:pt x="109528" y="-13953"/>
                                      <a:pt x="204655" y="-15423"/>
                                      <a:pt x="261044" y="42425"/>
                                    </a:cubicBezTo>
                                    <a:cubicBezTo>
                                      <a:pt x="317434" y="100272"/>
                                      <a:pt x="314002" y="195378"/>
                                      <a:pt x="252709" y="255187"/>
                                    </a:cubicBezTo>
                                    <a:lnTo>
                                      <a:pt x="252709" y="2551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Prostoročno: oblika 49"/>
                            <wps:cNvSpPr/>
                            <wps:spPr>
                              <a:xfrm>
                                <a:off x="1305295" y="3076225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9954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490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Prostoročno: oblika 50"/>
                            <wps:cNvSpPr/>
                            <wps:spPr>
                              <a:xfrm>
                                <a:off x="1305295" y="3076225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3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8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4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3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4 h 163738"/>
                                  <a:gd name="connsiteX46" fmla="*/ 130431 w 164265"/>
                                  <a:gd name="connsiteY46" fmla="*/ 13236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0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7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2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3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8"/>
                                      <a:pt x="81397" y="163738"/>
                                      <a:pt x="78945" y="163738"/>
                                    </a:cubicBezTo>
                                    <a:cubicBezTo>
                                      <a:pt x="76494" y="163738"/>
                                      <a:pt x="73552" y="163738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5"/>
                                      <a:pt x="16181" y="134324"/>
                                    </a:cubicBezTo>
                                    <a:cubicBezTo>
                                      <a:pt x="14710" y="132363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3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8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3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3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2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6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2"/>
                                      <a:pt x="61783" y="3922"/>
                                    </a:cubicBezTo>
                                    <a:cubicBezTo>
                                      <a:pt x="64235" y="2941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0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0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2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4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6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8"/>
                                      <a:pt x="154949" y="40199"/>
                                      <a:pt x="156420" y="42650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7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2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2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7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8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70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Prostoročno: oblika 51"/>
                            <wps:cNvSpPr/>
                            <wps:spPr>
                              <a:xfrm>
                                <a:off x="1483412" y="3361051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70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1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8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6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6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70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1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1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8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57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094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8987" y="168151"/>
                                      <a:pt x="298497" y="173053"/>
                                      <a:pt x="297026" y="177956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6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6"/>
                                      <a:pt x="263192" y="244137"/>
                                    </a:cubicBezTo>
                                    <a:cubicBezTo>
                                      <a:pt x="260250" y="24805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Prostoročno: oblika 52"/>
                            <wps:cNvSpPr/>
                            <wps:spPr>
                              <a:xfrm>
                                <a:off x="1483412" y="3361051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8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6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4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1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3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70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8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4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1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9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2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1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8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6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6 h 301494"/>
                                  <a:gd name="connsiteX62" fmla="*/ 272509 w 301806"/>
                                  <a:gd name="connsiteY62" fmla="*/ 232372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8"/>
                                    </a:cubicBezTo>
                                    <a:cubicBezTo>
                                      <a:pt x="237694" y="269139"/>
                                      <a:pt x="233771" y="272081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2" y="279924"/>
                                      <a:pt x="216609" y="282376"/>
                                    </a:cubicBezTo>
                                    <a:cubicBezTo>
                                      <a:pt x="212196" y="284827"/>
                                      <a:pt x="207783" y="286788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3"/>
                                      <a:pt x="173949" y="298063"/>
                                    </a:cubicBezTo>
                                    <a:cubicBezTo>
                                      <a:pt x="169046" y="299044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4"/>
                                    </a:cubicBezTo>
                                    <a:cubicBezTo>
                                      <a:pt x="110205" y="298063"/>
                                      <a:pt x="105792" y="297083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8"/>
                                      <a:pt x="73919" y="284827"/>
                                    </a:cubicBezTo>
                                    <a:cubicBezTo>
                                      <a:pt x="69506" y="282376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1"/>
                                      <a:pt x="50383" y="268649"/>
                                    </a:cubicBezTo>
                                    <a:cubicBezTo>
                                      <a:pt x="46460" y="265708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2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7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1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3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4"/>
                                      <a:pt x="18510" y="86281"/>
                                      <a:pt x="20962" y="81870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8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1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2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4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1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1"/>
                                      <a:pt x="181795" y="1471"/>
                                      <a:pt x="186699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4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1" y="19119"/>
                                      <a:pt x="236223" y="21570"/>
                                      <a:pt x="240146" y="24022"/>
                                    </a:cubicBezTo>
                                    <a:cubicBezTo>
                                      <a:pt x="244069" y="26473"/>
                                      <a:pt x="247992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1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8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5" y="69123"/>
                                      <a:pt x="284767" y="73535"/>
                                      <a:pt x="286729" y="77948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7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6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6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2"/>
                                    </a:cubicBezTo>
                                    <a:cubicBezTo>
                                      <a:pt x="269567" y="236293"/>
                                      <a:pt x="266624" y="240706"/>
                                      <a:pt x="263192" y="244137"/>
                                    </a:cubicBezTo>
                                    <a:cubicBezTo>
                                      <a:pt x="259760" y="247569"/>
                                      <a:pt x="256818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Prostoročno: oblika 53"/>
                            <wps:cNvSpPr/>
                            <wps:spPr>
                              <a:xfrm>
                                <a:off x="91694" y="2477157"/>
                                <a:ext cx="164755" cy="163738"/>
                              </a:xfrm>
                              <a:custGeom>
                                <a:avLst/>
                                <a:gdLst>
                                  <a:gd name="connsiteX0" fmla="*/ 138277 w 164755"/>
                                  <a:gd name="connsiteY0" fmla="*/ 138737 h 163738"/>
                                  <a:gd name="connsiteX1" fmla="*/ 131903 w 164755"/>
                                  <a:gd name="connsiteY1" fmla="*/ 144129 h 163738"/>
                                  <a:gd name="connsiteX2" fmla="*/ 125038 w 164755"/>
                                  <a:gd name="connsiteY2" fmla="*/ 149032 h 163738"/>
                                  <a:gd name="connsiteX3" fmla="*/ 118173 w 164755"/>
                                  <a:gd name="connsiteY3" fmla="*/ 153444 h 163738"/>
                                  <a:gd name="connsiteX4" fmla="*/ 110818 w 164755"/>
                                  <a:gd name="connsiteY4" fmla="*/ 156875 h 163738"/>
                                  <a:gd name="connsiteX5" fmla="*/ 102972 w 164755"/>
                                  <a:gd name="connsiteY5" fmla="*/ 159817 h 163738"/>
                                  <a:gd name="connsiteX6" fmla="*/ 95127 w 164755"/>
                                  <a:gd name="connsiteY6" fmla="*/ 161778 h 163738"/>
                                  <a:gd name="connsiteX7" fmla="*/ 87281 w 164755"/>
                                  <a:gd name="connsiteY7" fmla="*/ 163248 h 163738"/>
                                  <a:gd name="connsiteX8" fmla="*/ 79436 w 164755"/>
                                  <a:gd name="connsiteY8" fmla="*/ 163739 h 163738"/>
                                  <a:gd name="connsiteX9" fmla="*/ 71590 w 164755"/>
                                  <a:gd name="connsiteY9" fmla="*/ 163248 h 163738"/>
                                  <a:gd name="connsiteX10" fmla="*/ 63745 w 164755"/>
                                  <a:gd name="connsiteY10" fmla="*/ 162268 h 163738"/>
                                  <a:gd name="connsiteX11" fmla="*/ 55409 w 164755"/>
                                  <a:gd name="connsiteY11" fmla="*/ 160797 h 163738"/>
                                  <a:gd name="connsiteX12" fmla="*/ 48054 w 164755"/>
                                  <a:gd name="connsiteY12" fmla="*/ 158346 h 163738"/>
                                  <a:gd name="connsiteX13" fmla="*/ 40699 w 164755"/>
                                  <a:gd name="connsiteY13" fmla="*/ 154914 h 163738"/>
                                  <a:gd name="connsiteX14" fmla="*/ 33834 w 164755"/>
                                  <a:gd name="connsiteY14" fmla="*/ 150993 h 163738"/>
                                  <a:gd name="connsiteX15" fmla="*/ 27459 w 164755"/>
                                  <a:gd name="connsiteY15" fmla="*/ 146090 h 163738"/>
                                  <a:gd name="connsiteX16" fmla="*/ 21575 w 164755"/>
                                  <a:gd name="connsiteY16" fmla="*/ 140698 h 163738"/>
                                  <a:gd name="connsiteX17" fmla="*/ 16181 w 164755"/>
                                  <a:gd name="connsiteY17" fmla="*/ 134815 h 163738"/>
                                  <a:gd name="connsiteX18" fmla="*/ 11768 w 164755"/>
                                  <a:gd name="connsiteY18" fmla="*/ 128442 h 163738"/>
                                  <a:gd name="connsiteX19" fmla="*/ 7846 w 164755"/>
                                  <a:gd name="connsiteY19" fmla="*/ 121578 h 163738"/>
                                  <a:gd name="connsiteX20" fmla="*/ 4903 w 164755"/>
                                  <a:gd name="connsiteY20" fmla="*/ 114225 h 163738"/>
                                  <a:gd name="connsiteX21" fmla="*/ 2452 w 164755"/>
                                  <a:gd name="connsiteY21" fmla="*/ 106871 h 163738"/>
                                  <a:gd name="connsiteX22" fmla="*/ 981 w 164755"/>
                                  <a:gd name="connsiteY22" fmla="*/ 99028 h 163738"/>
                                  <a:gd name="connsiteX23" fmla="*/ 0 w 164755"/>
                                  <a:gd name="connsiteY23" fmla="*/ 91184 h 163738"/>
                                  <a:gd name="connsiteX24" fmla="*/ 0 w 164755"/>
                                  <a:gd name="connsiteY24" fmla="*/ 83340 h 163738"/>
                                  <a:gd name="connsiteX25" fmla="*/ 490 w 164755"/>
                                  <a:gd name="connsiteY25" fmla="*/ 75496 h 163738"/>
                                  <a:gd name="connsiteX26" fmla="*/ 2452 w 164755"/>
                                  <a:gd name="connsiteY26" fmla="*/ 67162 h 163738"/>
                                  <a:gd name="connsiteX27" fmla="*/ 4903 w 164755"/>
                                  <a:gd name="connsiteY27" fmla="*/ 59319 h 163738"/>
                                  <a:gd name="connsiteX28" fmla="*/ 7846 w 164755"/>
                                  <a:gd name="connsiteY28" fmla="*/ 51475 h 163738"/>
                                  <a:gd name="connsiteX29" fmla="*/ 11768 w 164755"/>
                                  <a:gd name="connsiteY29" fmla="*/ 44121 h 163738"/>
                                  <a:gd name="connsiteX30" fmla="*/ 16181 w 164755"/>
                                  <a:gd name="connsiteY30" fmla="*/ 37258 h 163738"/>
                                  <a:gd name="connsiteX31" fmla="*/ 21085 w 164755"/>
                                  <a:gd name="connsiteY31" fmla="*/ 30885 h 163738"/>
                                  <a:gd name="connsiteX32" fmla="*/ 26969 w 164755"/>
                                  <a:gd name="connsiteY32" fmla="*/ 25002 h 163738"/>
                                  <a:gd name="connsiteX33" fmla="*/ 33343 w 164755"/>
                                  <a:gd name="connsiteY33" fmla="*/ 19609 h 163738"/>
                                  <a:gd name="connsiteX34" fmla="*/ 40208 w 164755"/>
                                  <a:gd name="connsiteY34" fmla="*/ 14707 h 163738"/>
                                  <a:gd name="connsiteX35" fmla="*/ 47073 w 164755"/>
                                  <a:gd name="connsiteY35" fmla="*/ 10295 h 163738"/>
                                  <a:gd name="connsiteX36" fmla="*/ 54428 w 164755"/>
                                  <a:gd name="connsiteY36" fmla="*/ 6863 h 163738"/>
                                  <a:gd name="connsiteX37" fmla="*/ 62274 w 164755"/>
                                  <a:gd name="connsiteY37" fmla="*/ 3922 h 163738"/>
                                  <a:gd name="connsiteX38" fmla="*/ 70119 w 164755"/>
                                  <a:gd name="connsiteY38" fmla="*/ 1961 h 163738"/>
                                  <a:gd name="connsiteX39" fmla="*/ 77965 w 164755"/>
                                  <a:gd name="connsiteY39" fmla="*/ 490 h 163738"/>
                                  <a:gd name="connsiteX40" fmla="*/ 85810 w 164755"/>
                                  <a:gd name="connsiteY40" fmla="*/ 0 h 163738"/>
                                  <a:gd name="connsiteX41" fmla="*/ 93656 w 164755"/>
                                  <a:gd name="connsiteY41" fmla="*/ 490 h 163738"/>
                                  <a:gd name="connsiteX42" fmla="*/ 101501 w 164755"/>
                                  <a:gd name="connsiteY42" fmla="*/ 1471 h 163738"/>
                                  <a:gd name="connsiteX43" fmla="*/ 109347 w 164755"/>
                                  <a:gd name="connsiteY43" fmla="*/ 2941 h 163738"/>
                                  <a:gd name="connsiteX44" fmla="*/ 116702 w 164755"/>
                                  <a:gd name="connsiteY44" fmla="*/ 5393 h 163738"/>
                                  <a:gd name="connsiteX45" fmla="*/ 124057 w 164755"/>
                                  <a:gd name="connsiteY45" fmla="*/ 8824 h 163738"/>
                                  <a:gd name="connsiteX46" fmla="*/ 130922 w 164755"/>
                                  <a:gd name="connsiteY46" fmla="*/ 12746 h 163738"/>
                                  <a:gd name="connsiteX47" fmla="*/ 137296 w 164755"/>
                                  <a:gd name="connsiteY47" fmla="*/ 17648 h 163738"/>
                                  <a:gd name="connsiteX48" fmla="*/ 143180 w 164755"/>
                                  <a:gd name="connsiteY48" fmla="*/ 23041 h 163738"/>
                                  <a:gd name="connsiteX49" fmla="*/ 148574 w 164755"/>
                                  <a:gd name="connsiteY49" fmla="*/ 28924 h 163738"/>
                                  <a:gd name="connsiteX50" fmla="*/ 152987 w 164755"/>
                                  <a:gd name="connsiteY50" fmla="*/ 35297 h 163738"/>
                                  <a:gd name="connsiteX51" fmla="*/ 156910 w 164755"/>
                                  <a:gd name="connsiteY51" fmla="*/ 42160 h 163738"/>
                                  <a:gd name="connsiteX52" fmla="*/ 159852 w 164755"/>
                                  <a:gd name="connsiteY52" fmla="*/ 49514 h 163738"/>
                                  <a:gd name="connsiteX53" fmla="*/ 162304 w 164755"/>
                                  <a:gd name="connsiteY53" fmla="*/ 56867 h 163738"/>
                                  <a:gd name="connsiteX54" fmla="*/ 163775 w 164755"/>
                                  <a:gd name="connsiteY54" fmla="*/ 64711 h 163738"/>
                                  <a:gd name="connsiteX55" fmla="*/ 164756 w 164755"/>
                                  <a:gd name="connsiteY55" fmla="*/ 72555 h 163738"/>
                                  <a:gd name="connsiteX56" fmla="*/ 164756 w 164755"/>
                                  <a:gd name="connsiteY56" fmla="*/ 80399 h 163738"/>
                                  <a:gd name="connsiteX57" fmla="*/ 164265 w 164755"/>
                                  <a:gd name="connsiteY57" fmla="*/ 88242 h 163738"/>
                                  <a:gd name="connsiteX58" fmla="*/ 162794 w 164755"/>
                                  <a:gd name="connsiteY58" fmla="*/ 96086 h 163738"/>
                                  <a:gd name="connsiteX59" fmla="*/ 160342 w 164755"/>
                                  <a:gd name="connsiteY59" fmla="*/ 103930 h 163738"/>
                                  <a:gd name="connsiteX60" fmla="*/ 157400 w 164755"/>
                                  <a:gd name="connsiteY60" fmla="*/ 111774 h 163738"/>
                                  <a:gd name="connsiteX61" fmla="*/ 153478 w 164755"/>
                                  <a:gd name="connsiteY61" fmla="*/ 119127 h 163738"/>
                                  <a:gd name="connsiteX62" fmla="*/ 149065 w 164755"/>
                                  <a:gd name="connsiteY62" fmla="*/ 125990 h 163738"/>
                                  <a:gd name="connsiteX63" fmla="*/ 144161 w 164755"/>
                                  <a:gd name="connsiteY63" fmla="*/ 132364 h 163738"/>
                                  <a:gd name="connsiteX64" fmla="*/ 138277 w 164755"/>
                                  <a:gd name="connsiteY64" fmla="*/ 138737 h 163738"/>
                                  <a:gd name="connsiteX65" fmla="*/ 138277 w 16475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755" h="163738">
                                    <a:moveTo>
                                      <a:pt x="138277" y="138737"/>
                                    </a:moveTo>
                                    <a:cubicBezTo>
                                      <a:pt x="136316" y="140698"/>
                                      <a:pt x="134354" y="142658"/>
                                      <a:pt x="131903" y="144129"/>
                                    </a:cubicBezTo>
                                    <a:cubicBezTo>
                                      <a:pt x="129941" y="146090"/>
                                      <a:pt x="127489" y="147561"/>
                                      <a:pt x="125038" y="149032"/>
                                    </a:cubicBezTo>
                                    <a:cubicBezTo>
                                      <a:pt x="122586" y="150502"/>
                                      <a:pt x="120625" y="151973"/>
                                      <a:pt x="118173" y="153444"/>
                                    </a:cubicBezTo>
                                    <a:cubicBezTo>
                                      <a:pt x="115721" y="154914"/>
                                      <a:pt x="113269" y="155895"/>
                                      <a:pt x="110818" y="156875"/>
                                    </a:cubicBezTo>
                                    <a:cubicBezTo>
                                      <a:pt x="108366" y="157856"/>
                                      <a:pt x="105914" y="158836"/>
                                      <a:pt x="102972" y="159817"/>
                                    </a:cubicBezTo>
                                    <a:cubicBezTo>
                                      <a:pt x="100521" y="160797"/>
                                      <a:pt x="97578" y="161287"/>
                                      <a:pt x="95127" y="161778"/>
                                    </a:cubicBezTo>
                                    <a:cubicBezTo>
                                      <a:pt x="92675" y="162268"/>
                                      <a:pt x="89733" y="162758"/>
                                      <a:pt x="87281" y="163248"/>
                                    </a:cubicBezTo>
                                    <a:cubicBezTo>
                                      <a:pt x="84829" y="163739"/>
                                      <a:pt x="81887" y="163739"/>
                                      <a:pt x="79436" y="163739"/>
                                    </a:cubicBezTo>
                                    <a:cubicBezTo>
                                      <a:pt x="76984" y="163739"/>
                                      <a:pt x="74042" y="163739"/>
                                      <a:pt x="71590" y="163248"/>
                                    </a:cubicBezTo>
                                    <a:cubicBezTo>
                                      <a:pt x="69138" y="163248"/>
                                      <a:pt x="66196" y="162758"/>
                                      <a:pt x="63745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797"/>
                                    </a:cubicBezTo>
                                    <a:cubicBezTo>
                                      <a:pt x="52957" y="159817"/>
                                      <a:pt x="50505" y="159326"/>
                                      <a:pt x="48054" y="158346"/>
                                    </a:cubicBezTo>
                                    <a:cubicBezTo>
                                      <a:pt x="45602" y="157366"/>
                                      <a:pt x="43150" y="156385"/>
                                      <a:pt x="40699" y="154914"/>
                                    </a:cubicBezTo>
                                    <a:cubicBezTo>
                                      <a:pt x="38247" y="153444"/>
                                      <a:pt x="36285" y="152463"/>
                                      <a:pt x="33834" y="150993"/>
                                    </a:cubicBezTo>
                                    <a:cubicBezTo>
                                      <a:pt x="31872" y="149522"/>
                                      <a:pt x="29421" y="148051"/>
                                      <a:pt x="27459" y="146090"/>
                                    </a:cubicBezTo>
                                    <a:cubicBezTo>
                                      <a:pt x="25498" y="144619"/>
                                      <a:pt x="23537" y="142658"/>
                                      <a:pt x="21575" y="140698"/>
                                    </a:cubicBezTo>
                                    <a:cubicBezTo>
                                      <a:pt x="19614" y="138737"/>
                                      <a:pt x="18143" y="136776"/>
                                      <a:pt x="16181" y="134815"/>
                                    </a:cubicBezTo>
                                    <a:cubicBezTo>
                                      <a:pt x="14710" y="132854"/>
                                      <a:pt x="13239" y="130403"/>
                                      <a:pt x="11768" y="128442"/>
                                    </a:cubicBezTo>
                                    <a:cubicBezTo>
                                      <a:pt x="10297" y="125990"/>
                                      <a:pt x="9317" y="124030"/>
                                      <a:pt x="7846" y="121578"/>
                                    </a:cubicBezTo>
                                    <a:cubicBezTo>
                                      <a:pt x="6865" y="119127"/>
                                      <a:pt x="5394" y="116676"/>
                                      <a:pt x="4903" y="114225"/>
                                    </a:cubicBezTo>
                                    <a:cubicBezTo>
                                      <a:pt x="3923" y="111774"/>
                                      <a:pt x="2942" y="109322"/>
                                      <a:pt x="2452" y="106871"/>
                                    </a:cubicBezTo>
                                    <a:cubicBezTo>
                                      <a:pt x="1961" y="104420"/>
                                      <a:pt x="1471" y="101479"/>
                                      <a:pt x="981" y="99028"/>
                                    </a:cubicBezTo>
                                    <a:cubicBezTo>
                                      <a:pt x="490" y="96576"/>
                                      <a:pt x="490" y="93635"/>
                                      <a:pt x="0" y="91184"/>
                                    </a:cubicBezTo>
                                    <a:cubicBezTo>
                                      <a:pt x="0" y="88733"/>
                                      <a:pt x="0" y="85791"/>
                                      <a:pt x="0" y="83340"/>
                                    </a:cubicBezTo>
                                    <a:cubicBezTo>
                                      <a:pt x="0" y="80889"/>
                                      <a:pt x="490" y="77947"/>
                                      <a:pt x="490" y="75496"/>
                                    </a:cubicBezTo>
                                    <a:cubicBezTo>
                                      <a:pt x="1471" y="72065"/>
                                      <a:pt x="1961" y="69613"/>
                                      <a:pt x="2452" y="67162"/>
                                    </a:cubicBezTo>
                                    <a:cubicBezTo>
                                      <a:pt x="2942" y="64711"/>
                                      <a:pt x="3923" y="61770"/>
                                      <a:pt x="4903" y="59319"/>
                                    </a:cubicBezTo>
                                    <a:cubicBezTo>
                                      <a:pt x="5884" y="56867"/>
                                      <a:pt x="6865" y="54416"/>
                                      <a:pt x="7846" y="51475"/>
                                    </a:cubicBezTo>
                                    <a:cubicBezTo>
                                      <a:pt x="8826" y="49024"/>
                                      <a:pt x="10297" y="46572"/>
                                      <a:pt x="11768" y="44121"/>
                                    </a:cubicBezTo>
                                    <a:cubicBezTo>
                                      <a:pt x="13239" y="41670"/>
                                      <a:pt x="14710" y="39219"/>
                                      <a:pt x="16181" y="37258"/>
                                    </a:cubicBezTo>
                                    <a:cubicBezTo>
                                      <a:pt x="17652" y="34807"/>
                                      <a:pt x="19614" y="32846"/>
                                      <a:pt x="21085" y="30885"/>
                                    </a:cubicBezTo>
                                    <a:cubicBezTo>
                                      <a:pt x="23046" y="28924"/>
                                      <a:pt x="24517" y="26963"/>
                                      <a:pt x="26969" y="25002"/>
                                    </a:cubicBezTo>
                                    <a:cubicBezTo>
                                      <a:pt x="28930" y="23041"/>
                                      <a:pt x="30892" y="21080"/>
                                      <a:pt x="33343" y="19609"/>
                                    </a:cubicBezTo>
                                    <a:cubicBezTo>
                                      <a:pt x="35305" y="17648"/>
                                      <a:pt x="37756" y="16178"/>
                                      <a:pt x="40208" y="14707"/>
                                    </a:cubicBezTo>
                                    <a:cubicBezTo>
                                      <a:pt x="42660" y="13236"/>
                                      <a:pt x="44621" y="11766"/>
                                      <a:pt x="47073" y="10295"/>
                                    </a:cubicBezTo>
                                    <a:cubicBezTo>
                                      <a:pt x="49525" y="8824"/>
                                      <a:pt x="51976" y="7844"/>
                                      <a:pt x="54428" y="6863"/>
                                    </a:cubicBezTo>
                                    <a:cubicBezTo>
                                      <a:pt x="56880" y="5883"/>
                                      <a:pt x="59332" y="4902"/>
                                      <a:pt x="62274" y="3922"/>
                                    </a:cubicBezTo>
                                    <a:cubicBezTo>
                                      <a:pt x="64725" y="2941"/>
                                      <a:pt x="67667" y="2451"/>
                                      <a:pt x="70119" y="1961"/>
                                    </a:cubicBezTo>
                                    <a:cubicBezTo>
                                      <a:pt x="72571" y="1471"/>
                                      <a:pt x="75513" y="980"/>
                                      <a:pt x="77965" y="490"/>
                                    </a:cubicBezTo>
                                    <a:cubicBezTo>
                                      <a:pt x="80416" y="0"/>
                                      <a:pt x="83358" y="0"/>
                                      <a:pt x="85810" y="0"/>
                                    </a:cubicBezTo>
                                    <a:cubicBezTo>
                                      <a:pt x="88262" y="0"/>
                                      <a:pt x="91204" y="0"/>
                                      <a:pt x="93656" y="490"/>
                                    </a:cubicBezTo>
                                    <a:cubicBezTo>
                                      <a:pt x="96107" y="490"/>
                                      <a:pt x="99049" y="980"/>
                                      <a:pt x="101501" y="1471"/>
                                    </a:cubicBezTo>
                                    <a:cubicBezTo>
                                      <a:pt x="104443" y="1471"/>
                                      <a:pt x="106895" y="1961"/>
                                      <a:pt x="109347" y="2941"/>
                                    </a:cubicBezTo>
                                    <a:cubicBezTo>
                                      <a:pt x="111798" y="3922"/>
                                      <a:pt x="114250" y="4412"/>
                                      <a:pt x="116702" y="5393"/>
                                    </a:cubicBezTo>
                                    <a:cubicBezTo>
                                      <a:pt x="119154" y="6373"/>
                                      <a:pt x="121605" y="7354"/>
                                      <a:pt x="124057" y="8824"/>
                                    </a:cubicBezTo>
                                    <a:cubicBezTo>
                                      <a:pt x="126509" y="10295"/>
                                      <a:pt x="128470" y="11275"/>
                                      <a:pt x="130922" y="12746"/>
                                    </a:cubicBezTo>
                                    <a:cubicBezTo>
                                      <a:pt x="132883" y="14217"/>
                                      <a:pt x="135335" y="15688"/>
                                      <a:pt x="137296" y="17648"/>
                                    </a:cubicBezTo>
                                    <a:cubicBezTo>
                                      <a:pt x="139258" y="19119"/>
                                      <a:pt x="141219" y="21080"/>
                                      <a:pt x="143180" y="23041"/>
                                    </a:cubicBezTo>
                                    <a:cubicBezTo>
                                      <a:pt x="145142" y="25002"/>
                                      <a:pt x="146613" y="26963"/>
                                      <a:pt x="148574" y="28924"/>
                                    </a:cubicBezTo>
                                    <a:cubicBezTo>
                                      <a:pt x="150045" y="30885"/>
                                      <a:pt x="151516" y="33336"/>
                                      <a:pt x="152987" y="35297"/>
                                    </a:cubicBezTo>
                                    <a:cubicBezTo>
                                      <a:pt x="154458" y="37748"/>
                                      <a:pt x="155439" y="39709"/>
                                      <a:pt x="156910" y="42160"/>
                                    </a:cubicBezTo>
                                    <a:cubicBezTo>
                                      <a:pt x="157891" y="44611"/>
                                      <a:pt x="159362" y="47063"/>
                                      <a:pt x="159852" y="49514"/>
                                    </a:cubicBezTo>
                                    <a:cubicBezTo>
                                      <a:pt x="160833" y="51965"/>
                                      <a:pt x="161813" y="54416"/>
                                      <a:pt x="162304" y="56867"/>
                                    </a:cubicBezTo>
                                    <a:cubicBezTo>
                                      <a:pt x="162794" y="59319"/>
                                      <a:pt x="163285" y="62260"/>
                                      <a:pt x="163775" y="64711"/>
                                    </a:cubicBezTo>
                                    <a:cubicBezTo>
                                      <a:pt x="164265" y="67162"/>
                                      <a:pt x="164265" y="70104"/>
                                      <a:pt x="164756" y="72555"/>
                                    </a:cubicBezTo>
                                    <a:cubicBezTo>
                                      <a:pt x="164756" y="75006"/>
                                      <a:pt x="164756" y="77947"/>
                                      <a:pt x="164756" y="80399"/>
                                    </a:cubicBezTo>
                                    <a:cubicBezTo>
                                      <a:pt x="164756" y="82850"/>
                                      <a:pt x="164265" y="85791"/>
                                      <a:pt x="164265" y="88242"/>
                                    </a:cubicBezTo>
                                    <a:cubicBezTo>
                                      <a:pt x="163775" y="90694"/>
                                      <a:pt x="163285" y="93635"/>
                                      <a:pt x="162794" y="96086"/>
                                    </a:cubicBezTo>
                                    <a:cubicBezTo>
                                      <a:pt x="162304" y="98537"/>
                                      <a:pt x="161323" y="101479"/>
                                      <a:pt x="160342" y="103930"/>
                                    </a:cubicBezTo>
                                    <a:cubicBezTo>
                                      <a:pt x="159362" y="106381"/>
                                      <a:pt x="158381" y="108832"/>
                                      <a:pt x="157400" y="111774"/>
                                    </a:cubicBezTo>
                                    <a:cubicBezTo>
                                      <a:pt x="156420" y="114225"/>
                                      <a:pt x="154949" y="116676"/>
                                      <a:pt x="153478" y="119127"/>
                                    </a:cubicBezTo>
                                    <a:cubicBezTo>
                                      <a:pt x="152007" y="121578"/>
                                      <a:pt x="150536" y="124030"/>
                                      <a:pt x="149065" y="125990"/>
                                    </a:cubicBezTo>
                                    <a:cubicBezTo>
                                      <a:pt x="147594" y="128442"/>
                                      <a:pt x="145632" y="130403"/>
                                      <a:pt x="144161" y="132364"/>
                                    </a:cubicBezTo>
                                    <a:cubicBezTo>
                                      <a:pt x="142200" y="134815"/>
                                      <a:pt x="140238" y="136776"/>
                                      <a:pt x="138277" y="138737"/>
                                    </a:cubicBezTo>
                                    <a:lnTo>
                                      <a:pt x="13827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Prostoročno: oblika 54"/>
                            <wps:cNvSpPr/>
                            <wps:spPr>
                              <a:xfrm>
                                <a:off x="91694" y="2477157"/>
                                <a:ext cx="164755" cy="163738"/>
                              </a:xfrm>
                              <a:custGeom>
                                <a:avLst/>
                                <a:gdLst>
                                  <a:gd name="connsiteX0" fmla="*/ 138277 w 164755"/>
                                  <a:gd name="connsiteY0" fmla="*/ 138737 h 163738"/>
                                  <a:gd name="connsiteX1" fmla="*/ 131903 w 164755"/>
                                  <a:gd name="connsiteY1" fmla="*/ 144129 h 163738"/>
                                  <a:gd name="connsiteX2" fmla="*/ 125038 w 164755"/>
                                  <a:gd name="connsiteY2" fmla="*/ 149032 h 163738"/>
                                  <a:gd name="connsiteX3" fmla="*/ 118173 w 164755"/>
                                  <a:gd name="connsiteY3" fmla="*/ 153444 h 163738"/>
                                  <a:gd name="connsiteX4" fmla="*/ 110818 w 164755"/>
                                  <a:gd name="connsiteY4" fmla="*/ 156875 h 163738"/>
                                  <a:gd name="connsiteX5" fmla="*/ 102972 w 164755"/>
                                  <a:gd name="connsiteY5" fmla="*/ 159817 h 163738"/>
                                  <a:gd name="connsiteX6" fmla="*/ 95127 w 164755"/>
                                  <a:gd name="connsiteY6" fmla="*/ 161778 h 163738"/>
                                  <a:gd name="connsiteX7" fmla="*/ 87281 w 164755"/>
                                  <a:gd name="connsiteY7" fmla="*/ 163248 h 163738"/>
                                  <a:gd name="connsiteX8" fmla="*/ 79436 w 164755"/>
                                  <a:gd name="connsiteY8" fmla="*/ 163739 h 163738"/>
                                  <a:gd name="connsiteX9" fmla="*/ 71590 w 164755"/>
                                  <a:gd name="connsiteY9" fmla="*/ 163248 h 163738"/>
                                  <a:gd name="connsiteX10" fmla="*/ 63745 w 164755"/>
                                  <a:gd name="connsiteY10" fmla="*/ 162268 h 163738"/>
                                  <a:gd name="connsiteX11" fmla="*/ 55409 w 164755"/>
                                  <a:gd name="connsiteY11" fmla="*/ 160797 h 163738"/>
                                  <a:gd name="connsiteX12" fmla="*/ 48054 w 164755"/>
                                  <a:gd name="connsiteY12" fmla="*/ 158346 h 163738"/>
                                  <a:gd name="connsiteX13" fmla="*/ 40699 w 164755"/>
                                  <a:gd name="connsiteY13" fmla="*/ 154914 h 163738"/>
                                  <a:gd name="connsiteX14" fmla="*/ 33834 w 164755"/>
                                  <a:gd name="connsiteY14" fmla="*/ 150993 h 163738"/>
                                  <a:gd name="connsiteX15" fmla="*/ 27459 w 164755"/>
                                  <a:gd name="connsiteY15" fmla="*/ 146090 h 163738"/>
                                  <a:gd name="connsiteX16" fmla="*/ 21575 w 164755"/>
                                  <a:gd name="connsiteY16" fmla="*/ 140698 h 163738"/>
                                  <a:gd name="connsiteX17" fmla="*/ 16181 w 164755"/>
                                  <a:gd name="connsiteY17" fmla="*/ 134815 h 163738"/>
                                  <a:gd name="connsiteX18" fmla="*/ 11768 w 164755"/>
                                  <a:gd name="connsiteY18" fmla="*/ 128442 h 163738"/>
                                  <a:gd name="connsiteX19" fmla="*/ 7846 w 164755"/>
                                  <a:gd name="connsiteY19" fmla="*/ 121578 h 163738"/>
                                  <a:gd name="connsiteX20" fmla="*/ 4903 w 164755"/>
                                  <a:gd name="connsiteY20" fmla="*/ 114225 h 163738"/>
                                  <a:gd name="connsiteX21" fmla="*/ 2452 w 164755"/>
                                  <a:gd name="connsiteY21" fmla="*/ 106871 h 163738"/>
                                  <a:gd name="connsiteX22" fmla="*/ 981 w 164755"/>
                                  <a:gd name="connsiteY22" fmla="*/ 99028 h 163738"/>
                                  <a:gd name="connsiteX23" fmla="*/ 0 w 164755"/>
                                  <a:gd name="connsiteY23" fmla="*/ 91184 h 163738"/>
                                  <a:gd name="connsiteX24" fmla="*/ 0 w 164755"/>
                                  <a:gd name="connsiteY24" fmla="*/ 83340 h 163738"/>
                                  <a:gd name="connsiteX25" fmla="*/ 490 w 164755"/>
                                  <a:gd name="connsiteY25" fmla="*/ 75496 h 163738"/>
                                  <a:gd name="connsiteX26" fmla="*/ 2452 w 164755"/>
                                  <a:gd name="connsiteY26" fmla="*/ 67162 h 163738"/>
                                  <a:gd name="connsiteX27" fmla="*/ 4903 w 164755"/>
                                  <a:gd name="connsiteY27" fmla="*/ 59319 h 163738"/>
                                  <a:gd name="connsiteX28" fmla="*/ 7846 w 164755"/>
                                  <a:gd name="connsiteY28" fmla="*/ 51475 h 163738"/>
                                  <a:gd name="connsiteX29" fmla="*/ 11768 w 164755"/>
                                  <a:gd name="connsiteY29" fmla="*/ 44121 h 163738"/>
                                  <a:gd name="connsiteX30" fmla="*/ 16181 w 164755"/>
                                  <a:gd name="connsiteY30" fmla="*/ 37258 h 163738"/>
                                  <a:gd name="connsiteX31" fmla="*/ 21085 w 164755"/>
                                  <a:gd name="connsiteY31" fmla="*/ 30885 h 163738"/>
                                  <a:gd name="connsiteX32" fmla="*/ 26969 w 164755"/>
                                  <a:gd name="connsiteY32" fmla="*/ 25002 h 163738"/>
                                  <a:gd name="connsiteX33" fmla="*/ 33343 w 164755"/>
                                  <a:gd name="connsiteY33" fmla="*/ 19609 h 163738"/>
                                  <a:gd name="connsiteX34" fmla="*/ 40208 w 164755"/>
                                  <a:gd name="connsiteY34" fmla="*/ 14707 h 163738"/>
                                  <a:gd name="connsiteX35" fmla="*/ 47073 w 164755"/>
                                  <a:gd name="connsiteY35" fmla="*/ 10295 h 163738"/>
                                  <a:gd name="connsiteX36" fmla="*/ 54428 w 164755"/>
                                  <a:gd name="connsiteY36" fmla="*/ 6863 h 163738"/>
                                  <a:gd name="connsiteX37" fmla="*/ 62274 w 164755"/>
                                  <a:gd name="connsiteY37" fmla="*/ 3922 h 163738"/>
                                  <a:gd name="connsiteX38" fmla="*/ 70119 w 164755"/>
                                  <a:gd name="connsiteY38" fmla="*/ 1961 h 163738"/>
                                  <a:gd name="connsiteX39" fmla="*/ 77965 w 164755"/>
                                  <a:gd name="connsiteY39" fmla="*/ 490 h 163738"/>
                                  <a:gd name="connsiteX40" fmla="*/ 85810 w 164755"/>
                                  <a:gd name="connsiteY40" fmla="*/ 0 h 163738"/>
                                  <a:gd name="connsiteX41" fmla="*/ 93656 w 164755"/>
                                  <a:gd name="connsiteY41" fmla="*/ 490 h 163738"/>
                                  <a:gd name="connsiteX42" fmla="*/ 101501 w 164755"/>
                                  <a:gd name="connsiteY42" fmla="*/ 1471 h 163738"/>
                                  <a:gd name="connsiteX43" fmla="*/ 109347 w 164755"/>
                                  <a:gd name="connsiteY43" fmla="*/ 2941 h 163738"/>
                                  <a:gd name="connsiteX44" fmla="*/ 116702 w 164755"/>
                                  <a:gd name="connsiteY44" fmla="*/ 5393 h 163738"/>
                                  <a:gd name="connsiteX45" fmla="*/ 124057 w 164755"/>
                                  <a:gd name="connsiteY45" fmla="*/ 8824 h 163738"/>
                                  <a:gd name="connsiteX46" fmla="*/ 130922 w 164755"/>
                                  <a:gd name="connsiteY46" fmla="*/ 12746 h 163738"/>
                                  <a:gd name="connsiteX47" fmla="*/ 137296 w 164755"/>
                                  <a:gd name="connsiteY47" fmla="*/ 17648 h 163738"/>
                                  <a:gd name="connsiteX48" fmla="*/ 143180 w 164755"/>
                                  <a:gd name="connsiteY48" fmla="*/ 23041 h 163738"/>
                                  <a:gd name="connsiteX49" fmla="*/ 148574 w 164755"/>
                                  <a:gd name="connsiteY49" fmla="*/ 28924 h 163738"/>
                                  <a:gd name="connsiteX50" fmla="*/ 152987 w 164755"/>
                                  <a:gd name="connsiteY50" fmla="*/ 35297 h 163738"/>
                                  <a:gd name="connsiteX51" fmla="*/ 156910 w 164755"/>
                                  <a:gd name="connsiteY51" fmla="*/ 42160 h 163738"/>
                                  <a:gd name="connsiteX52" fmla="*/ 159852 w 164755"/>
                                  <a:gd name="connsiteY52" fmla="*/ 49514 h 163738"/>
                                  <a:gd name="connsiteX53" fmla="*/ 162304 w 164755"/>
                                  <a:gd name="connsiteY53" fmla="*/ 56867 h 163738"/>
                                  <a:gd name="connsiteX54" fmla="*/ 163775 w 164755"/>
                                  <a:gd name="connsiteY54" fmla="*/ 64711 h 163738"/>
                                  <a:gd name="connsiteX55" fmla="*/ 164756 w 164755"/>
                                  <a:gd name="connsiteY55" fmla="*/ 72555 h 163738"/>
                                  <a:gd name="connsiteX56" fmla="*/ 164756 w 164755"/>
                                  <a:gd name="connsiteY56" fmla="*/ 80399 h 163738"/>
                                  <a:gd name="connsiteX57" fmla="*/ 164265 w 164755"/>
                                  <a:gd name="connsiteY57" fmla="*/ 88242 h 163738"/>
                                  <a:gd name="connsiteX58" fmla="*/ 162794 w 164755"/>
                                  <a:gd name="connsiteY58" fmla="*/ 96086 h 163738"/>
                                  <a:gd name="connsiteX59" fmla="*/ 160342 w 164755"/>
                                  <a:gd name="connsiteY59" fmla="*/ 103930 h 163738"/>
                                  <a:gd name="connsiteX60" fmla="*/ 157400 w 164755"/>
                                  <a:gd name="connsiteY60" fmla="*/ 111774 h 163738"/>
                                  <a:gd name="connsiteX61" fmla="*/ 153478 w 164755"/>
                                  <a:gd name="connsiteY61" fmla="*/ 119127 h 163738"/>
                                  <a:gd name="connsiteX62" fmla="*/ 149065 w 164755"/>
                                  <a:gd name="connsiteY62" fmla="*/ 125990 h 163738"/>
                                  <a:gd name="connsiteX63" fmla="*/ 144161 w 164755"/>
                                  <a:gd name="connsiteY63" fmla="*/ 132364 h 163738"/>
                                  <a:gd name="connsiteX64" fmla="*/ 138277 w 164755"/>
                                  <a:gd name="connsiteY64" fmla="*/ 138737 h 163738"/>
                                  <a:gd name="connsiteX65" fmla="*/ 138277 w 16475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755" h="163738">
                                    <a:moveTo>
                                      <a:pt x="138277" y="138737"/>
                                    </a:moveTo>
                                    <a:cubicBezTo>
                                      <a:pt x="136316" y="140698"/>
                                      <a:pt x="134354" y="142658"/>
                                      <a:pt x="131903" y="144129"/>
                                    </a:cubicBezTo>
                                    <a:cubicBezTo>
                                      <a:pt x="129941" y="146090"/>
                                      <a:pt x="127489" y="147561"/>
                                      <a:pt x="125038" y="149032"/>
                                    </a:cubicBezTo>
                                    <a:cubicBezTo>
                                      <a:pt x="122586" y="150502"/>
                                      <a:pt x="120625" y="151973"/>
                                      <a:pt x="118173" y="153444"/>
                                    </a:cubicBezTo>
                                    <a:cubicBezTo>
                                      <a:pt x="115721" y="154914"/>
                                      <a:pt x="113269" y="155895"/>
                                      <a:pt x="110818" y="156875"/>
                                    </a:cubicBezTo>
                                    <a:cubicBezTo>
                                      <a:pt x="108366" y="157856"/>
                                      <a:pt x="105914" y="158836"/>
                                      <a:pt x="102972" y="159817"/>
                                    </a:cubicBezTo>
                                    <a:cubicBezTo>
                                      <a:pt x="100521" y="160797"/>
                                      <a:pt x="97578" y="161287"/>
                                      <a:pt x="95127" y="161778"/>
                                    </a:cubicBezTo>
                                    <a:cubicBezTo>
                                      <a:pt x="92675" y="162268"/>
                                      <a:pt x="89733" y="162758"/>
                                      <a:pt x="87281" y="163248"/>
                                    </a:cubicBezTo>
                                    <a:cubicBezTo>
                                      <a:pt x="84829" y="163739"/>
                                      <a:pt x="81887" y="163739"/>
                                      <a:pt x="79436" y="163739"/>
                                    </a:cubicBezTo>
                                    <a:cubicBezTo>
                                      <a:pt x="76984" y="163739"/>
                                      <a:pt x="74042" y="163739"/>
                                      <a:pt x="71590" y="163248"/>
                                    </a:cubicBezTo>
                                    <a:cubicBezTo>
                                      <a:pt x="69138" y="163248"/>
                                      <a:pt x="66196" y="162758"/>
                                      <a:pt x="63745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797"/>
                                    </a:cubicBezTo>
                                    <a:cubicBezTo>
                                      <a:pt x="52957" y="159817"/>
                                      <a:pt x="50505" y="159326"/>
                                      <a:pt x="48054" y="158346"/>
                                    </a:cubicBezTo>
                                    <a:cubicBezTo>
                                      <a:pt x="45602" y="157366"/>
                                      <a:pt x="43150" y="156385"/>
                                      <a:pt x="40699" y="154914"/>
                                    </a:cubicBezTo>
                                    <a:cubicBezTo>
                                      <a:pt x="38247" y="153444"/>
                                      <a:pt x="36285" y="152463"/>
                                      <a:pt x="33834" y="150993"/>
                                    </a:cubicBezTo>
                                    <a:cubicBezTo>
                                      <a:pt x="31872" y="149522"/>
                                      <a:pt x="29421" y="148051"/>
                                      <a:pt x="27459" y="146090"/>
                                    </a:cubicBezTo>
                                    <a:cubicBezTo>
                                      <a:pt x="25498" y="144619"/>
                                      <a:pt x="23537" y="142658"/>
                                      <a:pt x="21575" y="140698"/>
                                    </a:cubicBezTo>
                                    <a:cubicBezTo>
                                      <a:pt x="19614" y="138737"/>
                                      <a:pt x="18143" y="136776"/>
                                      <a:pt x="16181" y="134815"/>
                                    </a:cubicBezTo>
                                    <a:cubicBezTo>
                                      <a:pt x="14710" y="132854"/>
                                      <a:pt x="13239" y="130403"/>
                                      <a:pt x="11768" y="128442"/>
                                    </a:cubicBezTo>
                                    <a:cubicBezTo>
                                      <a:pt x="10297" y="125990"/>
                                      <a:pt x="9317" y="124030"/>
                                      <a:pt x="7846" y="121578"/>
                                    </a:cubicBezTo>
                                    <a:cubicBezTo>
                                      <a:pt x="6865" y="119127"/>
                                      <a:pt x="5394" y="116676"/>
                                      <a:pt x="4903" y="114225"/>
                                    </a:cubicBezTo>
                                    <a:cubicBezTo>
                                      <a:pt x="3923" y="111774"/>
                                      <a:pt x="2942" y="109322"/>
                                      <a:pt x="2452" y="106871"/>
                                    </a:cubicBezTo>
                                    <a:cubicBezTo>
                                      <a:pt x="1961" y="104420"/>
                                      <a:pt x="1471" y="101479"/>
                                      <a:pt x="981" y="99028"/>
                                    </a:cubicBezTo>
                                    <a:cubicBezTo>
                                      <a:pt x="490" y="96576"/>
                                      <a:pt x="490" y="93635"/>
                                      <a:pt x="0" y="91184"/>
                                    </a:cubicBezTo>
                                    <a:cubicBezTo>
                                      <a:pt x="0" y="88733"/>
                                      <a:pt x="0" y="85791"/>
                                      <a:pt x="0" y="83340"/>
                                    </a:cubicBezTo>
                                    <a:cubicBezTo>
                                      <a:pt x="0" y="80889"/>
                                      <a:pt x="490" y="77947"/>
                                      <a:pt x="490" y="75496"/>
                                    </a:cubicBezTo>
                                    <a:cubicBezTo>
                                      <a:pt x="1471" y="72065"/>
                                      <a:pt x="1961" y="69613"/>
                                      <a:pt x="2452" y="67162"/>
                                    </a:cubicBezTo>
                                    <a:cubicBezTo>
                                      <a:pt x="2942" y="64711"/>
                                      <a:pt x="3923" y="61770"/>
                                      <a:pt x="4903" y="59319"/>
                                    </a:cubicBezTo>
                                    <a:cubicBezTo>
                                      <a:pt x="5884" y="56867"/>
                                      <a:pt x="6865" y="54416"/>
                                      <a:pt x="7846" y="51475"/>
                                    </a:cubicBezTo>
                                    <a:cubicBezTo>
                                      <a:pt x="8826" y="49024"/>
                                      <a:pt x="10297" y="46572"/>
                                      <a:pt x="11768" y="44121"/>
                                    </a:cubicBezTo>
                                    <a:cubicBezTo>
                                      <a:pt x="13239" y="41670"/>
                                      <a:pt x="14710" y="39219"/>
                                      <a:pt x="16181" y="37258"/>
                                    </a:cubicBezTo>
                                    <a:cubicBezTo>
                                      <a:pt x="17652" y="34807"/>
                                      <a:pt x="19614" y="32846"/>
                                      <a:pt x="21085" y="30885"/>
                                    </a:cubicBezTo>
                                    <a:cubicBezTo>
                                      <a:pt x="23046" y="28924"/>
                                      <a:pt x="24517" y="26963"/>
                                      <a:pt x="26969" y="25002"/>
                                    </a:cubicBezTo>
                                    <a:cubicBezTo>
                                      <a:pt x="28930" y="23041"/>
                                      <a:pt x="30892" y="21080"/>
                                      <a:pt x="33343" y="19609"/>
                                    </a:cubicBezTo>
                                    <a:cubicBezTo>
                                      <a:pt x="35305" y="17648"/>
                                      <a:pt x="37756" y="16178"/>
                                      <a:pt x="40208" y="14707"/>
                                    </a:cubicBezTo>
                                    <a:cubicBezTo>
                                      <a:pt x="42660" y="13236"/>
                                      <a:pt x="44621" y="11766"/>
                                      <a:pt x="47073" y="10295"/>
                                    </a:cubicBezTo>
                                    <a:cubicBezTo>
                                      <a:pt x="49525" y="8824"/>
                                      <a:pt x="51976" y="7844"/>
                                      <a:pt x="54428" y="6863"/>
                                    </a:cubicBezTo>
                                    <a:cubicBezTo>
                                      <a:pt x="56880" y="5883"/>
                                      <a:pt x="59332" y="4902"/>
                                      <a:pt x="62274" y="3922"/>
                                    </a:cubicBezTo>
                                    <a:cubicBezTo>
                                      <a:pt x="64725" y="2941"/>
                                      <a:pt x="67667" y="2451"/>
                                      <a:pt x="70119" y="1961"/>
                                    </a:cubicBezTo>
                                    <a:cubicBezTo>
                                      <a:pt x="72571" y="1471"/>
                                      <a:pt x="75513" y="980"/>
                                      <a:pt x="77965" y="490"/>
                                    </a:cubicBezTo>
                                    <a:cubicBezTo>
                                      <a:pt x="80416" y="0"/>
                                      <a:pt x="83358" y="0"/>
                                      <a:pt x="85810" y="0"/>
                                    </a:cubicBezTo>
                                    <a:cubicBezTo>
                                      <a:pt x="88262" y="0"/>
                                      <a:pt x="91204" y="0"/>
                                      <a:pt x="93656" y="490"/>
                                    </a:cubicBezTo>
                                    <a:cubicBezTo>
                                      <a:pt x="96107" y="490"/>
                                      <a:pt x="99049" y="980"/>
                                      <a:pt x="101501" y="1471"/>
                                    </a:cubicBezTo>
                                    <a:cubicBezTo>
                                      <a:pt x="104443" y="1471"/>
                                      <a:pt x="106895" y="1961"/>
                                      <a:pt x="109347" y="2941"/>
                                    </a:cubicBezTo>
                                    <a:cubicBezTo>
                                      <a:pt x="111798" y="3922"/>
                                      <a:pt x="114250" y="4412"/>
                                      <a:pt x="116702" y="5393"/>
                                    </a:cubicBezTo>
                                    <a:cubicBezTo>
                                      <a:pt x="119154" y="6373"/>
                                      <a:pt x="121605" y="7354"/>
                                      <a:pt x="124057" y="8824"/>
                                    </a:cubicBezTo>
                                    <a:cubicBezTo>
                                      <a:pt x="126509" y="10295"/>
                                      <a:pt x="128470" y="11275"/>
                                      <a:pt x="130922" y="12746"/>
                                    </a:cubicBezTo>
                                    <a:cubicBezTo>
                                      <a:pt x="132883" y="14217"/>
                                      <a:pt x="135335" y="15688"/>
                                      <a:pt x="137296" y="17648"/>
                                    </a:cubicBezTo>
                                    <a:cubicBezTo>
                                      <a:pt x="139258" y="19119"/>
                                      <a:pt x="141219" y="21080"/>
                                      <a:pt x="143180" y="23041"/>
                                    </a:cubicBezTo>
                                    <a:cubicBezTo>
                                      <a:pt x="145142" y="25002"/>
                                      <a:pt x="146613" y="26963"/>
                                      <a:pt x="148574" y="28924"/>
                                    </a:cubicBezTo>
                                    <a:cubicBezTo>
                                      <a:pt x="150045" y="30885"/>
                                      <a:pt x="151516" y="33336"/>
                                      <a:pt x="152987" y="35297"/>
                                    </a:cubicBezTo>
                                    <a:cubicBezTo>
                                      <a:pt x="154458" y="37748"/>
                                      <a:pt x="155439" y="39709"/>
                                      <a:pt x="156910" y="42160"/>
                                    </a:cubicBezTo>
                                    <a:cubicBezTo>
                                      <a:pt x="157891" y="44611"/>
                                      <a:pt x="159362" y="47063"/>
                                      <a:pt x="159852" y="49514"/>
                                    </a:cubicBezTo>
                                    <a:cubicBezTo>
                                      <a:pt x="160833" y="51965"/>
                                      <a:pt x="161813" y="54416"/>
                                      <a:pt x="162304" y="56867"/>
                                    </a:cubicBezTo>
                                    <a:cubicBezTo>
                                      <a:pt x="162794" y="59319"/>
                                      <a:pt x="163285" y="62260"/>
                                      <a:pt x="163775" y="64711"/>
                                    </a:cubicBezTo>
                                    <a:cubicBezTo>
                                      <a:pt x="164265" y="67162"/>
                                      <a:pt x="164265" y="70104"/>
                                      <a:pt x="164756" y="72555"/>
                                    </a:cubicBezTo>
                                    <a:cubicBezTo>
                                      <a:pt x="164756" y="75006"/>
                                      <a:pt x="164756" y="77947"/>
                                      <a:pt x="164756" y="80399"/>
                                    </a:cubicBezTo>
                                    <a:cubicBezTo>
                                      <a:pt x="164756" y="82850"/>
                                      <a:pt x="164265" y="85791"/>
                                      <a:pt x="164265" y="88242"/>
                                    </a:cubicBezTo>
                                    <a:cubicBezTo>
                                      <a:pt x="163775" y="90694"/>
                                      <a:pt x="163285" y="93635"/>
                                      <a:pt x="162794" y="96086"/>
                                    </a:cubicBezTo>
                                    <a:cubicBezTo>
                                      <a:pt x="162304" y="98537"/>
                                      <a:pt x="161323" y="101479"/>
                                      <a:pt x="160342" y="103930"/>
                                    </a:cubicBezTo>
                                    <a:cubicBezTo>
                                      <a:pt x="159362" y="106381"/>
                                      <a:pt x="158381" y="108832"/>
                                      <a:pt x="157400" y="111774"/>
                                    </a:cubicBezTo>
                                    <a:cubicBezTo>
                                      <a:pt x="156420" y="114225"/>
                                      <a:pt x="154949" y="116676"/>
                                      <a:pt x="153478" y="119127"/>
                                    </a:cubicBezTo>
                                    <a:cubicBezTo>
                                      <a:pt x="152007" y="121578"/>
                                      <a:pt x="150536" y="124030"/>
                                      <a:pt x="149065" y="125990"/>
                                    </a:cubicBezTo>
                                    <a:cubicBezTo>
                                      <a:pt x="147594" y="128442"/>
                                      <a:pt x="145632" y="130403"/>
                                      <a:pt x="144161" y="132364"/>
                                    </a:cubicBezTo>
                                    <a:cubicBezTo>
                                      <a:pt x="142200" y="134815"/>
                                      <a:pt x="140238" y="136776"/>
                                      <a:pt x="138277" y="138737"/>
                                    </a:cubicBezTo>
                                    <a:lnTo>
                                      <a:pt x="13827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Prostoročno: oblika 55"/>
                            <wps:cNvSpPr/>
                            <wps:spPr>
                              <a:xfrm>
                                <a:off x="274224" y="26649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Prostoročno: oblika 56"/>
                            <wps:cNvSpPr/>
                            <wps:spPr>
                              <a:xfrm>
                                <a:off x="274224" y="2664918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50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5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8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6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6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4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50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5"/>
                                      <a:pt x="144529" y="301495"/>
                                    </a:cubicBezTo>
                                    <a:cubicBezTo>
                                      <a:pt x="139625" y="301495"/>
                                      <a:pt x="134722" y="301495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3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8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6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2"/>
                                      <a:pt x="4781" y="123539"/>
                                    </a:cubicBezTo>
                                    <a:cubicBezTo>
                                      <a:pt x="5762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910"/>
                                      <a:pt x="12136" y="100008"/>
                                      <a:pt x="14097" y="95106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6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6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3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4"/>
                                      <a:pt x="271528" y="53436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2"/>
                                      <a:pt x="292613" y="91184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8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4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8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8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5"/>
                                      <a:pt x="289671" y="201487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50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4" y="240705"/>
                                      <a:pt x="263192" y="244137"/>
                                    </a:cubicBezTo>
                                    <a:cubicBezTo>
                                      <a:pt x="259760" y="24854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Prostoročno: oblika 57"/>
                            <wps:cNvSpPr/>
                            <wps:spPr>
                              <a:xfrm>
                                <a:off x="548817" y="29492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2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8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7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3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4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0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2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8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8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483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4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3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4"/>
                                      <a:pt x="-123" y="229430"/>
                                      <a:pt x="368" y="222077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5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8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3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7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4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19" y="36571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Prostoročno: oblika 58"/>
                            <wps:cNvSpPr/>
                            <wps:spPr>
                              <a:xfrm>
                                <a:off x="548817" y="2949254"/>
                                <a:ext cx="438612" cy="437289"/>
                              </a:xfrm>
                              <a:custGeom>
                                <a:avLst/>
                                <a:gdLst>
                                  <a:gd name="connsiteX0" fmla="*/ 368126 w 438612"/>
                                  <a:gd name="connsiteY0" fmla="*/ 371108 h 437289"/>
                                  <a:gd name="connsiteX1" fmla="*/ 351454 w 438612"/>
                                  <a:gd name="connsiteY1" fmla="*/ 385815 h 437289"/>
                                  <a:gd name="connsiteX2" fmla="*/ 333802 w 438612"/>
                                  <a:gd name="connsiteY2" fmla="*/ 399052 h 437289"/>
                                  <a:gd name="connsiteX3" fmla="*/ 315169 w 438612"/>
                                  <a:gd name="connsiteY3" fmla="*/ 410327 h 437289"/>
                                  <a:gd name="connsiteX4" fmla="*/ 295555 w 438612"/>
                                  <a:gd name="connsiteY4" fmla="*/ 419641 h 437289"/>
                                  <a:gd name="connsiteX5" fmla="*/ 274960 w 438612"/>
                                  <a:gd name="connsiteY5" fmla="*/ 426995 h 437289"/>
                                  <a:gd name="connsiteX6" fmla="*/ 253876 w 438612"/>
                                  <a:gd name="connsiteY6" fmla="*/ 432388 h 437289"/>
                                  <a:gd name="connsiteX7" fmla="*/ 232300 w 438612"/>
                                  <a:gd name="connsiteY7" fmla="*/ 435819 h 437289"/>
                                  <a:gd name="connsiteX8" fmla="*/ 210725 w 438612"/>
                                  <a:gd name="connsiteY8" fmla="*/ 437290 h 437289"/>
                                  <a:gd name="connsiteX9" fmla="*/ 189150 w 438612"/>
                                  <a:gd name="connsiteY9" fmla="*/ 436799 h 437289"/>
                                  <a:gd name="connsiteX10" fmla="*/ 168065 w 438612"/>
                                  <a:gd name="connsiteY10" fmla="*/ 433858 h 437289"/>
                                  <a:gd name="connsiteX11" fmla="*/ 147471 w 438612"/>
                                  <a:gd name="connsiteY11" fmla="*/ 428956 h 437289"/>
                                  <a:gd name="connsiteX12" fmla="*/ 127367 w 438612"/>
                                  <a:gd name="connsiteY12" fmla="*/ 422092 h 437289"/>
                                  <a:gd name="connsiteX13" fmla="*/ 108243 w 438612"/>
                                  <a:gd name="connsiteY13" fmla="*/ 413268 h 437289"/>
                                  <a:gd name="connsiteX14" fmla="*/ 90101 w 438612"/>
                                  <a:gd name="connsiteY14" fmla="*/ 402483 h 437289"/>
                                  <a:gd name="connsiteX15" fmla="*/ 73429 w 438612"/>
                                  <a:gd name="connsiteY15" fmla="*/ 389737 h 437289"/>
                                  <a:gd name="connsiteX16" fmla="*/ 58228 w 438612"/>
                                  <a:gd name="connsiteY16" fmla="*/ 375520 h 437289"/>
                                  <a:gd name="connsiteX17" fmla="*/ 44499 w 438612"/>
                                  <a:gd name="connsiteY17" fmla="*/ 359833 h 437289"/>
                                  <a:gd name="connsiteX18" fmla="*/ 32240 w 438612"/>
                                  <a:gd name="connsiteY18" fmla="*/ 342674 h 437289"/>
                                  <a:gd name="connsiteX19" fmla="*/ 21943 w 438612"/>
                                  <a:gd name="connsiteY19" fmla="*/ 324536 h 437289"/>
                                  <a:gd name="connsiteX20" fmla="*/ 13607 w 438612"/>
                                  <a:gd name="connsiteY20" fmla="*/ 305416 h 437289"/>
                                  <a:gd name="connsiteX21" fmla="*/ 7233 w 438612"/>
                                  <a:gd name="connsiteY21" fmla="*/ 285317 h 437289"/>
                                  <a:gd name="connsiteX22" fmla="*/ 2819 w 438612"/>
                                  <a:gd name="connsiteY22" fmla="*/ 264727 h 437289"/>
                                  <a:gd name="connsiteX23" fmla="*/ 368 w 438612"/>
                                  <a:gd name="connsiteY23" fmla="*/ 243647 h 437289"/>
                                  <a:gd name="connsiteX24" fmla="*/ 368 w 438612"/>
                                  <a:gd name="connsiteY24" fmla="*/ 222077 h 437289"/>
                                  <a:gd name="connsiteX25" fmla="*/ 2329 w 438612"/>
                                  <a:gd name="connsiteY25" fmla="*/ 200506 h 437289"/>
                                  <a:gd name="connsiteX26" fmla="*/ 6252 w 438612"/>
                                  <a:gd name="connsiteY26" fmla="*/ 179426 h 437289"/>
                                  <a:gd name="connsiteX27" fmla="*/ 12136 w 438612"/>
                                  <a:gd name="connsiteY27" fmla="*/ 158346 h 437289"/>
                                  <a:gd name="connsiteX28" fmla="*/ 19982 w 438612"/>
                                  <a:gd name="connsiteY28" fmla="*/ 138246 h 437289"/>
                                  <a:gd name="connsiteX29" fmla="*/ 29788 w 438612"/>
                                  <a:gd name="connsiteY29" fmla="*/ 118637 h 437289"/>
                                  <a:gd name="connsiteX30" fmla="*/ 41557 w 438612"/>
                                  <a:gd name="connsiteY30" fmla="*/ 100008 h 437289"/>
                                  <a:gd name="connsiteX31" fmla="*/ 55286 w 438612"/>
                                  <a:gd name="connsiteY31" fmla="*/ 82360 h 437289"/>
                                  <a:gd name="connsiteX32" fmla="*/ 70487 w 438612"/>
                                  <a:gd name="connsiteY32" fmla="*/ 66182 h 437289"/>
                                  <a:gd name="connsiteX33" fmla="*/ 87159 w 438612"/>
                                  <a:gd name="connsiteY33" fmla="*/ 51475 h 437289"/>
                                  <a:gd name="connsiteX34" fmla="*/ 104811 w 438612"/>
                                  <a:gd name="connsiteY34" fmla="*/ 38238 h 437289"/>
                                  <a:gd name="connsiteX35" fmla="*/ 123444 w 438612"/>
                                  <a:gd name="connsiteY35" fmla="*/ 26963 h 437289"/>
                                  <a:gd name="connsiteX36" fmla="*/ 143058 w 438612"/>
                                  <a:gd name="connsiteY36" fmla="*/ 17648 h 437289"/>
                                  <a:gd name="connsiteX37" fmla="*/ 163652 w 438612"/>
                                  <a:gd name="connsiteY37" fmla="*/ 10295 h 437289"/>
                                  <a:gd name="connsiteX38" fmla="*/ 184737 w 438612"/>
                                  <a:gd name="connsiteY38" fmla="*/ 4902 h 437289"/>
                                  <a:gd name="connsiteX39" fmla="*/ 206312 w 438612"/>
                                  <a:gd name="connsiteY39" fmla="*/ 1471 h 437289"/>
                                  <a:gd name="connsiteX40" fmla="*/ 227887 w 438612"/>
                                  <a:gd name="connsiteY40" fmla="*/ 0 h 437289"/>
                                  <a:gd name="connsiteX41" fmla="*/ 249463 w 438612"/>
                                  <a:gd name="connsiteY41" fmla="*/ 490 h 437289"/>
                                  <a:gd name="connsiteX42" fmla="*/ 270547 w 438612"/>
                                  <a:gd name="connsiteY42" fmla="*/ 3432 h 437289"/>
                                  <a:gd name="connsiteX43" fmla="*/ 291142 w 438612"/>
                                  <a:gd name="connsiteY43" fmla="*/ 8334 h 437289"/>
                                  <a:gd name="connsiteX44" fmla="*/ 311246 w 438612"/>
                                  <a:gd name="connsiteY44" fmla="*/ 15197 h 437289"/>
                                  <a:gd name="connsiteX45" fmla="*/ 330369 w 438612"/>
                                  <a:gd name="connsiteY45" fmla="*/ 24022 h 437289"/>
                                  <a:gd name="connsiteX46" fmla="*/ 348512 w 438612"/>
                                  <a:gd name="connsiteY46" fmla="*/ 34807 h 437289"/>
                                  <a:gd name="connsiteX47" fmla="*/ 365184 w 438612"/>
                                  <a:gd name="connsiteY47" fmla="*/ 47553 h 437289"/>
                                  <a:gd name="connsiteX48" fmla="*/ 380384 w 438612"/>
                                  <a:gd name="connsiteY48" fmla="*/ 61770 h 437289"/>
                                  <a:gd name="connsiteX49" fmla="*/ 394114 w 438612"/>
                                  <a:gd name="connsiteY49" fmla="*/ 77457 h 437289"/>
                                  <a:gd name="connsiteX50" fmla="*/ 406373 w 438612"/>
                                  <a:gd name="connsiteY50" fmla="*/ 94615 h 437289"/>
                                  <a:gd name="connsiteX51" fmla="*/ 416670 w 438612"/>
                                  <a:gd name="connsiteY51" fmla="*/ 112754 h 437289"/>
                                  <a:gd name="connsiteX52" fmla="*/ 425006 w 438612"/>
                                  <a:gd name="connsiteY52" fmla="*/ 131873 h 437289"/>
                                  <a:gd name="connsiteX53" fmla="*/ 431380 w 438612"/>
                                  <a:gd name="connsiteY53" fmla="*/ 151973 h 437289"/>
                                  <a:gd name="connsiteX54" fmla="*/ 435793 w 438612"/>
                                  <a:gd name="connsiteY54" fmla="*/ 172563 h 437289"/>
                                  <a:gd name="connsiteX55" fmla="*/ 438245 w 438612"/>
                                  <a:gd name="connsiteY55" fmla="*/ 193643 h 437289"/>
                                  <a:gd name="connsiteX56" fmla="*/ 438245 w 438612"/>
                                  <a:gd name="connsiteY56" fmla="*/ 215213 h 437289"/>
                                  <a:gd name="connsiteX57" fmla="*/ 436284 w 438612"/>
                                  <a:gd name="connsiteY57" fmla="*/ 236783 h 437289"/>
                                  <a:gd name="connsiteX58" fmla="*/ 432361 w 438612"/>
                                  <a:gd name="connsiteY58" fmla="*/ 257864 h 437289"/>
                                  <a:gd name="connsiteX59" fmla="*/ 426477 w 438612"/>
                                  <a:gd name="connsiteY59" fmla="*/ 278944 h 437289"/>
                                  <a:gd name="connsiteX60" fmla="*/ 418631 w 438612"/>
                                  <a:gd name="connsiteY60" fmla="*/ 299044 h 437289"/>
                                  <a:gd name="connsiteX61" fmla="*/ 408824 w 438612"/>
                                  <a:gd name="connsiteY61" fmla="*/ 318653 h 437289"/>
                                  <a:gd name="connsiteX62" fmla="*/ 397056 w 438612"/>
                                  <a:gd name="connsiteY62" fmla="*/ 337282 h 437289"/>
                                  <a:gd name="connsiteX63" fmla="*/ 383326 w 438612"/>
                                  <a:gd name="connsiteY63" fmla="*/ 354930 h 437289"/>
                                  <a:gd name="connsiteX64" fmla="*/ 368126 w 438612"/>
                                  <a:gd name="connsiteY64" fmla="*/ 371108 h 437289"/>
                                  <a:gd name="connsiteX65" fmla="*/ 368126 w 438612"/>
                                  <a:gd name="connsiteY65" fmla="*/ 371108 h 4372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438612" h="437289">
                                    <a:moveTo>
                                      <a:pt x="368126" y="371108"/>
                                    </a:moveTo>
                                    <a:cubicBezTo>
                                      <a:pt x="362732" y="376500"/>
                                      <a:pt x="357338" y="380913"/>
                                      <a:pt x="351454" y="385815"/>
                                    </a:cubicBezTo>
                                    <a:cubicBezTo>
                                      <a:pt x="345570" y="390227"/>
                                      <a:pt x="339686" y="394639"/>
                                      <a:pt x="333802" y="399052"/>
                                    </a:cubicBezTo>
                                    <a:cubicBezTo>
                                      <a:pt x="327917" y="402973"/>
                                      <a:pt x="321543" y="406895"/>
                                      <a:pt x="315169" y="410327"/>
                                    </a:cubicBezTo>
                                    <a:cubicBezTo>
                                      <a:pt x="308794" y="413758"/>
                                      <a:pt x="301929" y="417190"/>
                                      <a:pt x="295555" y="419641"/>
                                    </a:cubicBezTo>
                                    <a:cubicBezTo>
                                      <a:pt x="288690" y="422583"/>
                                      <a:pt x="281825" y="425034"/>
                                      <a:pt x="274960" y="426995"/>
                                    </a:cubicBezTo>
                                    <a:cubicBezTo>
                                      <a:pt x="268096" y="428956"/>
                                      <a:pt x="261231" y="430917"/>
                                      <a:pt x="253876" y="432388"/>
                                    </a:cubicBezTo>
                                    <a:cubicBezTo>
                                      <a:pt x="247011" y="433858"/>
                                      <a:pt x="239656" y="434839"/>
                                      <a:pt x="232300" y="435819"/>
                                    </a:cubicBezTo>
                                    <a:cubicBezTo>
                                      <a:pt x="224945" y="436799"/>
                                      <a:pt x="218080" y="437290"/>
                                      <a:pt x="210725" y="437290"/>
                                    </a:cubicBezTo>
                                    <a:cubicBezTo>
                                      <a:pt x="203370" y="437290"/>
                                      <a:pt x="196505" y="437290"/>
                                      <a:pt x="189150" y="436799"/>
                                    </a:cubicBezTo>
                                    <a:cubicBezTo>
                                      <a:pt x="182285" y="436309"/>
                                      <a:pt x="174930" y="435329"/>
                                      <a:pt x="168065" y="433858"/>
                                    </a:cubicBezTo>
                                    <a:cubicBezTo>
                                      <a:pt x="161201" y="432388"/>
                                      <a:pt x="154336" y="430917"/>
                                      <a:pt x="147471" y="428956"/>
                                    </a:cubicBezTo>
                                    <a:cubicBezTo>
                                      <a:pt x="140606" y="426995"/>
                                      <a:pt x="134232" y="424544"/>
                                      <a:pt x="127367" y="422092"/>
                                    </a:cubicBezTo>
                                    <a:cubicBezTo>
                                      <a:pt x="120992" y="419641"/>
                                      <a:pt x="114618" y="416700"/>
                                      <a:pt x="108243" y="413268"/>
                                    </a:cubicBezTo>
                                    <a:cubicBezTo>
                                      <a:pt x="101869" y="409836"/>
                                      <a:pt x="95985" y="406405"/>
                                      <a:pt x="90101" y="402483"/>
                                    </a:cubicBezTo>
                                    <a:cubicBezTo>
                                      <a:pt x="84217" y="398561"/>
                                      <a:pt x="78823" y="394639"/>
                                      <a:pt x="73429" y="389737"/>
                                    </a:cubicBezTo>
                                    <a:cubicBezTo>
                                      <a:pt x="68035" y="385325"/>
                                      <a:pt x="63132" y="380422"/>
                                      <a:pt x="58228" y="375520"/>
                                    </a:cubicBezTo>
                                    <a:cubicBezTo>
                                      <a:pt x="53325" y="370618"/>
                                      <a:pt x="48912" y="365225"/>
                                      <a:pt x="44499" y="359833"/>
                                    </a:cubicBezTo>
                                    <a:cubicBezTo>
                                      <a:pt x="40086" y="354440"/>
                                      <a:pt x="36163" y="348557"/>
                                      <a:pt x="32240" y="342674"/>
                                    </a:cubicBezTo>
                                    <a:cubicBezTo>
                                      <a:pt x="28317" y="336791"/>
                                      <a:pt x="24885" y="330909"/>
                                      <a:pt x="21943" y="324536"/>
                                    </a:cubicBezTo>
                                    <a:cubicBezTo>
                                      <a:pt x="19001" y="318163"/>
                                      <a:pt x="16059" y="311789"/>
                                      <a:pt x="13607" y="305416"/>
                                    </a:cubicBezTo>
                                    <a:cubicBezTo>
                                      <a:pt x="11155" y="299044"/>
                                      <a:pt x="9194" y="292180"/>
                                      <a:pt x="7233" y="285317"/>
                                    </a:cubicBezTo>
                                    <a:cubicBezTo>
                                      <a:pt x="5271" y="278453"/>
                                      <a:pt x="3800" y="271590"/>
                                      <a:pt x="2819" y="264727"/>
                                    </a:cubicBezTo>
                                    <a:cubicBezTo>
                                      <a:pt x="1839" y="257864"/>
                                      <a:pt x="858" y="250510"/>
                                      <a:pt x="368" y="243647"/>
                                    </a:cubicBezTo>
                                    <a:cubicBezTo>
                                      <a:pt x="-123" y="236294"/>
                                      <a:pt x="-123" y="229430"/>
                                      <a:pt x="368" y="222077"/>
                                    </a:cubicBezTo>
                                    <a:cubicBezTo>
                                      <a:pt x="858" y="214723"/>
                                      <a:pt x="1348" y="207860"/>
                                      <a:pt x="2329" y="200506"/>
                                    </a:cubicBezTo>
                                    <a:cubicBezTo>
                                      <a:pt x="3310" y="193153"/>
                                      <a:pt x="4781" y="186289"/>
                                      <a:pt x="6252" y="179426"/>
                                    </a:cubicBezTo>
                                    <a:cubicBezTo>
                                      <a:pt x="7723" y="172563"/>
                                      <a:pt x="10175" y="165209"/>
                                      <a:pt x="12136" y="158346"/>
                                    </a:cubicBezTo>
                                    <a:cubicBezTo>
                                      <a:pt x="14588" y="151483"/>
                                      <a:pt x="17039" y="144619"/>
                                      <a:pt x="19982" y="138246"/>
                                    </a:cubicBezTo>
                                    <a:cubicBezTo>
                                      <a:pt x="22924" y="131383"/>
                                      <a:pt x="26356" y="125010"/>
                                      <a:pt x="29788" y="118637"/>
                                    </a:cubicBezTo>
                                    <a:cubicBezTo>
                                      <a:pt x="33221" y="112264"/>
                                      <a:pt x="37144" y="105891"/>
                                      <a:pt x="41557" y="100008"/>
                                    </a:cubicBezTo>
                                    <a:cubicBezTo>
                                      <a:pt x="45970" y="94125"/>
                                      <a:pt x="50383" y="88242"/>
                                      <a:pt x="55286" y="82360"/>
                                    </a:cubicBezTo>
                                    <a:cubicBezTo>
                                      <a:pt x="60190" y="76967"/>
                                      <a:pt x="65093" y="71574"/>
                                      <a:pt x="70487" y="66182"/>
                                    </a:cubicBezTo>
                                    <a:cubicBezTo>
                                      <a:pt x="75881" y="60789"/>
                                      <a:pt x="81275" y="56377"/>
                                      <a:pt x="87159" y="51475"/>
                                    </a:cubicBezTo>
                                    <a:cubicBezTo>
                                      <a:pt x="93043" y="47063"/>
                                      <a:pt x="98927" y="42650"/>
                                      <a:pt x="104811" y="38238"/>
                                    </a:cubicBezTo>
                                    <a:cubicBezTo>
                                      <a:pt x="110695" y="34316"/>
                                      <a:pt x="117070" y="30395"/>
                                      <a:pt x="123444" y="26963"/>
                                    </a:cubicBezTo>
                                    <a:cubicBezTo>
                                      <a:pt x="129819" y="23531"/>
                                      <a:pt x="136683" y="20100"/>
                                      <a:pt x="143058" y="17648"/>
                                    </a:cubicBezTo>
                                    <a:cubicBezTo>
                                      <a:pt x="149923" y="14707"/>
                                      <a:pt x="156788" y="12256"/>
                                      <a:pt x="163652" y="10295"/>
                                    </a:cubicBezTo>
                                    <a:cubicBezTo>
                                      <a:pt x="170517" y="8334"/>
                                      <a:pt x="177382" y="6373"/>
                                      <a:pt x="184737" y="4902"/>
                                    </a:cubicBezTo>
                                    <a:cubicBezTo>
                                      <a:pt x="191602" y="3432"/>
                                      <a:pt x="198957" y="2451"/>
                                      <a:pt x="206312" y="1471"/>
                                    </a:cubicBezTo>
                                    <a:cubicBezTo>
                                      <a:pt x="213667" y="490"/>
                                      <a:pt x="220532" y="0"/>
                                      <a:pt x="227887" y="0"/>
                                    </a:cubicBezTo>
                                    <a:cubicBezTo>
                                      <a:pt x="235243" y="0"/>
                                      <a:pt x="242107" y="0"/>
                                      <a:pt x="249463" y="490"/>
                                    </a:cubicBezTo>
                                    <a:cubicBezTo>
                                      <a:pt x="256327" y="980"/>
                                      <a:pt x="263682" y="1961"/>
                                      <a:pt x="270547" y="3432"/>
                                    </a:cubicBezTo>
                                    <a:cubicBezTo>
                                      <a:pt x="277412" y="4902"/>
                                      <a:pt x="284277" y="6373"/>
                                      <a:pt x="291142" y="8334"/>
                                    </a:cubicBezTo>
                                    <a:cubicBezTo>
                                      <a:pt x="298007" y="10295"/>
                                      <a:pt x="304381" y="12746"/>
                                      <a:pt x="311246" y="15197"/>
                                    </a:cubicBezTo>
                                    <a:cubicBezTo>
                                      <a:pt x="317620" y="17648"/>
                                      <a:pt x="323995" y="20590"/>
                                      <a:pt x="330369" y="24022"/>
                                    </a:cubicBezTo>
                                    <a:cubicBezTo>
                                      <a:pt x="336744" y="27453"/>
                                      <a:pt x="342628" y="30885"/>
                                      <a:pt x="348512" y="34807"/>
                                    </a:cubicBezTo>
                                    <a:cubicBezTo>
                                      <a:pt x="354396" y="38729"/>
                                      <a:pt x="359790" y="42650"/>
                                      <a:pt x="365184" y="47553"/>
                                    </a:cubicBezTo>
                                    <a:cubicBezTo>
                                      <a:pt x="370577" y="51965"/>
                                      <a:pt x="375481" y="56867"/>
                                      <a:pt x="380384" y="61770"/>
                                    </a:cubicBezTo>
                                    <a:cubicBezTo>
                                      <a:pt x="385288" y="66672"/>
                                      <a:pt x="389701" y="72065"/>
                                      <a:pt x="394114" y="77457"/>
                                    </a:cubicBezTo>
                                    <a:cubicBezTo>
                                      <a:pt x="398527" y="82850"/>
                                      <a:pt x="402450" y="88733"/>
                                      <a:pt x="406373" y="94615"/>
                                    </a:cubicBezTo>
                                    <a:cubicBezTo>
                                      <a:pt x="410295" y="100498"/>
                                      <a:pt x="413728" y="106381"/>
                                      <a:pt x="416670" y="112754"/>
                                    </a:cubicBezTo>
                                    <a:cubicBezTo>
                                      <a:pt x="419612" y="119127"/>
                                      <a:pt x="422554" y="125500"/>
                                      <a:pt x="425006" y="131873"/>
                                    </a:cubicBezTo>
                                    <a:cubicBezTo>
                                      <a:pt x="427457" y="138246"/>
                                      <a:pt x="429419" y="145110"/>
                                      <a:pt x="431380" y="151973"/>
                                    </a:cubicBezTo>
                                    <a:cubicBezTo>
                                      <a:pt x="433341" y="158836"/>
                                      <a:pt x="434812" y="165700"/>
                                      <a:pt x="435793" y="172563"/>
                                    </a:cubicBezTo>
                                    <a:cubicBezTo>
                                      <a:pt x="436774" y="179426"/>
                                      <a:pt x="437755" y="186780"/>
                                      <a:pt x="438245" y="193643"/>
                                    </a:cubicBezTo>
                                    <a:cubicBezTo>
                                      <a:pt x="438735" y="200997"/>
                                      <a:pt x="438735" y="207860"/>
                                      <a:pt x="438245" y="215213"/>
                                    </a:cubicBezTo>
                                    <a:cubicBezTo>
                                      <a:pt x="437755" y="222567"/>
                                      <a:pt x="437264" y="229430"/>
                                      <a:pt x="436284" y="236783"/>
                                    </a:cubicBezTo>
                                    <a:cubicBezTo>
                                      <a:pt x="435303" y="244137"/>
                                      <a:pt x="433832" y="251000"/>
                                      <a:pt x="432361" y="257864"/>
                                    </a:cubicBezTo>
                                    <a:cubicBezTo>
                                      <a:pt x="430890" y="264727"/>
                                      <a:pt x="428438" y="272080"/>
                                      <a:pt x="426477" y="278944"/>
                                    </a:cubicBezTo>
                                    <a:cubicBezTo>
                                      <a:pt x="424025" y="285807"/>
                                      <a:pt x="421573" y="292670"/>
                                      <a:pt x="418631" y="299044"/>
                                    </a:cubicBezTo>
                                    <a:cubicBezTo>
                                      <a:pt x="415689" y="305907"/>
                                      <a:pt x="412257" y="312280"/>
                                      <a:pt x="408824" y="318653"/>
                                    </a:cubicBezTo>
                                    <a:cubicBezTo>
                                      <a:pt x="405392" y="325026"/>
                                      <a:pt x="401469" y="331399"/>
                                      <a:pt x="397056" y="337282"/>
                                    </a:cubicBezTo>
                                    <a:cubicBezTo>
                                      <a:pt x="392643" y="343165"/>
                                      <a:pt x="388230" y="349047"/>
                                      <a:pt x="383326" y="354930"/>
                                    </a:cubicBezTo>
                                    <a:cubicBezTo>
                                      <a:pt x="378423" y="360323"/>
                                      <a:pt x="373519" y="365716"/>
                                      <a:pt x="368126" y="371108"/>
                                    </a:cubicBezTo>
                                    <a:lnTo>
                                      <a:pt x="368126" y="371108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Prostoročno: oblika 59"/>
                            <wps:cNvSpPr/>
                            <wps:spPr>
                              <a:xfrm>
                                <a:off x="961196" y="3369386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4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5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5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3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4"/>
                                      <a:pt x="144529" y="301494"/>
                                    </a:cubicBezTo>
                                    <a:cubicBezTo>
                                      <a:pt x="139625" y="301494"/>
                                      <a:pt x="134722" y="301494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5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1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5"/>
                                    </a:cubicBezTo>
                                    <a:cubicBezTo>
                                      <a:pt x="16059" y="9020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5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5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2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3"/>
                                      <a:pt x="271528" y="53435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1"/>
                                      <a:pt x="292613" y="91183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7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7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7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4"/>
                                      <a:pt x="289671" y="201486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49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Prostoročno: oblika 60"/>
                            <wps:cNvSpPr/>
                            <wps:spPr>
                              <a:xfrm>
                                <a:off x="961196" y="3369386"/>
                                <a:ext cx="301806" cy="301494"/>
                              </a:xfrm>
                              <a:custGeom>
                                <a:avLst/>
                                <a:gdLst>
                                  <a:gd name="connsiteX0" fmla="*/ 252895 w 301806"/>
                                  <a:gd name="connsiteY0" fmla="*/ 255412 h 301494"/>
                                  <a:gd name="connsiteX1" fmla="*/ 241617 w 301806"/>
                                  <a:gd name="connsiteY1" fmla="*/ 265707 h 301494"/>
                                  <a:gd name="connsiteX2" fmla="*/ 229358 w 301806"/>
                                  <a:gd name="connsiteY2" fmla="*/ 274532 h 301494"/>
                                  <a:gd name="connsiteX3" fmla="*/ 216609 w 301806"/>
                                  <a:gd name="connsiteY3" fmla="*/ 282375 h 301494"/>
                                  <a:gd name="connsiteX4" fmla="*/ 202880 w 301806"/>
                                  <a:gd name="connsiteY4" fmla="*/ 288748 h 301494"/>
                                  <a:gd name="connsiteX5" fmla="*/ 188660 w 301806"/>
                                  <a:gd name="connsiteY5" fmla="*/ 294141 h 301494"/>
                                  <a:gd name="connsiteX6" fmla="*/ 173949 w 301806"/>
                                  <a:gd name="connsiteY6" fmla="*/ 298063 h 301494"/>
                                  <a:gd name="connsiteX7" fmla="*/ 159239 w 301806"/>
                                  <a:gd name="connsiteY7" fmla="*/ 300514 h 301494"/>
                                  <a:gd name="connsiteX8" fmla="*/ 144529 w 301806"/>
                                  <a:gd name="connsiteY8" fmla="*/ 301494 h 301494"/>
                                  <a:gd name="connsiteX9" fmla="*/ 129819 w 301806"/>
                                  <a:gd name="connsiteY9" fmla="*/ 301004 h 301494"/>
                                  <a:gd name="connsiteX10" fmla="*/ 115108 w 301806"/>
                                  <a:gd name="connsiteY10" fmla="*/ 299043 h 301494"/>
                                  <a:gd name="connsiteX11" fmla="*/ 100888 w 301806"/>
                                  <a:gd name="connsiteY11" fmla="*/ 295612 h 301494"/>
                                  <a:gd name="connsiteX12" fmla="*/ 87159 w 301806"/>
                                  <a:gd name="connsiteY12" fmla="*/ 290709 h 301494"/>
                                  <a:gd name="connsiteX13" fmla="*/ 73919 w 301806"/>
                                  <a:gd name="connsiteY13" fmla="*/ 284827 h 301494"/>
                                  <a:gd name="connsiteX14" fmla="*/ 61661 w 301806"/>
                                  <a:gd name="connsiteY14" fmla="*/ 277473 h 301494"/>
                                  <a:gd name="connsiteX15" fmla="*/ 50383 w 301806"/>
                                  <a:gd name="connsiteY15" fmla="*/ 268649 h 301494"/>
                                  <a:gd name="connsiteX16" fmla="*/ 39595 w 301806"/>
                                  <a:gd name="connsiteY16" fmla="*/ 258844 h 301494"/>
                                  <a:gd name="connsiteX17" fmla="*/ 30279 w 301806"/>
                                  <a:gd name="connsiteY17" fmla="*/ 248059 h 301494"/>
                                  <a:gd name="connsiteX18" fmla="*/ 21943 w 301806"/>
                                  <a:gd name="connsiteY18" fmla="*/ 236293 h 301494"/>
                                  <a:gd name="connsiteX19" fmla="*/ 15078 w 301806"/>
                                  <a:gd name="connsiteY19" fmla="*/ 223547 h 301494"/>
                                  <a:gd name="connsiteX20" fmla="*/ 9194 w 301806"/>
                                  <a:gd name="connsiteY20" fmla="*/ 210311 h 301494"/>
                                  <a:gd name="connsiteX21" fmla="*/ 4781 w 301806"/>
                                  <a:gd name="connsiteY21" fmla="*/ 196584 h 301494"/>
                                  <a:gd name="connsiteX22" fmla="*/ 1839 w 301806"/>
                                  <a:gd name="connsiteY22" fmla="*/ 182367 h 301494"/>
                                  <a:gd name="connsiteX23" fmla="*/ 368 w 301806"/>
                                  <a:gd name="connsiteY23" fmla="*/ 167660 h 301494"/>
                                  <a:gd name="connsiteX24" fmla="*/ 368 w 301806"/>
                                  <a:gd name="connsiteY24" fmla="*/ 152953 h 301494"/>
                                  <a:gd name="connsiteX25" fmla="*/ 1839 w 301806"/>
                                  <a:gd name="connsiteY25" fmla="*/ 138246 h 301494"/>
                                  <a:gd name="connsiteX26" fmla="*/ 4781 w 301806"/>
                                  <a:gd name="connsiteY26" fmla="*/ 123539 h 301494"/>
                                  <a:gd name="connsiteX27" fmla="*/ 8704 w 301806"/>
                                  <a:gd name="connsiteY27" fmla="*/ 109322 h 301494"/>
                                  <a:gd name="connsiteX28" fmla="*/ 14097 w 301806"/>
                                  <a:gd name="connsiteY28" fmla="*/ 95105 h 301494"/>
                                  <a:gd name="connsiteX29" fmla="*/ 20962 w 301806"/>
                                  <a:gd name="connsiteY29" fmla="*/ 81869 h 301494"/>
                                  <a:gd name="connsiteX30" fmla="*/ 29298 w 301806"/>
                                  <a:gd name="connsiteY30" fmla="*/ 69123 h 301494"/>
                                  <a:gd name="connsiteX31" fmla="*/ 38615 w 301806"/>
                                  <a:gd name="connsiteY31" fmla="*/ 57357 h 301494"/>
                                  <a:gd name="connsiteX32" fmla="*/ 48912 w 301806"/>
                                  <a:gd name="connsiteY32" fmla="*/ 46082 h 301494"/>
                                  <a:gd name="connsiteX33" fmla="*/ 60190 w 301806"/>
                                  <a:gd name="connsiteY33" fmla="*/ 35787 h 301494"/>
                                  <a:gd name="connsiteX34" fmla="*/ 72448 w 301806"/>
                                  <a:gd name="connsiteY34" fmla="*/ 26963 h 301494"/>
                                  <a:gd name="connsiteX35" fmla="*/ 85197 w 301806"/>
                                  <a:gd name="connsiteY35" fmla="*/ 19119 h 301494"/>
                                  <a:gd name="connsiteX36" fmla="*/ 98927 w 301806"/>
                                  <a:gd name="connsiteY36" fmla="*/ 12746 h 301494"/>
                                  <a:gd name="connsiteX37" fmla="*/ 113147 w 301806"/>
                                  <a:gd name="connsiteY37" fmla="*/ 7353 h 301494"/>
                                  <a:gd name="connsiteX38" fmla="*/ 127857 w 301806"/>
                                  <a:gd name="connsiteY38" fmla="*/ 3432 h 301494"/>
                                  <a:gd name="connsiteX39" fmla="*/ 142567 w 301806"/>
                                  <a:gd name="connsiteY39" fmla="*/ 980 h 301494"/>
                                  <a:gd name="connsiteX40" fmla="*/ 157278 w 301806"/>
                                  <a:gd name="connsiteY40" fmla="*/ 0 h 301494"/>
                                  <a:gd name="connsiteX41" fmla="*/ 171988 w 301806"/>
                                  <a:gd name="connsiteY41" fmla="*/ 490 h 301494"/>
                                  <a:gd name="connsiteX42" fmla="*/ 186698 w 301806"/>
                                  <a:gd name="connsiteY42" fmla="*/ 2451 h 301494"/>
                                  <a:gd name="connsiteX43" fmla="*/ 200918 w 301806"/>
                                  <a:gd name="connsiteY43" fmla="*/ 5883 h 301494"/>
                                  <a:gd name="connsiteX44" fmla="*/ 214648 w 301806"/>
                                  <a:gd name="connsiteY44" fmla="*/ 10785 h 301494"/>
                                  <a:gd name="connsiteX45" fmla="*/ 227887 w 301806"/>
                                  <a:gd name="connsiteY45" fmla="*/ 16668 h 301494"/>
                                  <a:gd name="connsiteX46" fmla="*/ 240146 w 301806"/>
                                  <a:gd name="connsiteY46" fmla="*/ 24021 h 301494"/>
                                  <a:gd name="connsiteX47" fmla="*/ 251424 w 301806"/>
                                  <a:gd name="connsiteY47" fmla="*/ 32846 h 301494"/>
                                  <a:gd name="connsiteX48" fmla="*/ 262211 w 301806"/>
                                  <a:gd name="connsiteY48" fmla="*/ 42650 h 301494"/>
                                  <a:gd name="connsiteX49" fmla="*/ 271528 w 301806"/>
                                  <a:gd name="connsiteY49" fmla="*/ 53435 h 301494"/>
                                  <a:gd name="connsiteX50" fmla="*/ 279864 w 301806"/>
                                  <a:gd name="connsiteY50" fmla="*/ 65201 h 301494"/>
                                  <a:gd name="connsiteX51" fmla="*/ 286729 w 301806"/>
                                  <a:gd name="connsiteY51" fmla="*/ 77947 h 301494"/>
                                  <a:gd name="connsiteX52" fmla="*/ 292613 w 301806"/>
                                  <a:gd name="connsiteY52" fmla="*/ 91183 h 301494"/>
                                  <a:gd name="connsiteX53" fmla="*/ 297026 w 301806"/>
                                  <a:gd name="connsiteY53" fmla="*/ 104910 h 301494"/>
                                  <a:gd name="connsiteX54" fmla="*/ 299968 w 301806"/>
                                  <a:gd name="connsiteY54" fmla="*/ 119127 h 301494"/>
                                  <a:gd name="connsiteX55" fmla="*/ 301439 w 301806"/>
                                  <a:gd name="connsiteY55" fmla="*/ 133834 h 301494"/>
                                  <a:gd name="connsiteX56" fmla="*/ 301439 w 301806"/>
                                  <a:gd name="connsiteY56" fmla="*/ 148541 h 301494"/>
                                  <a:gd name="connsiteX57" fmla="*/ 299968 w 301806"/>
                                  <a:gd name="connsiteY57" fmla="*/ 163248 h 301494"/>
                                  <a:gd name="connsiteX58" fmla="*/ 297026 w 301806"/>
                                  <a:gd name="connsiteY58" fmla="*/ 177955 h 301494"/>
                                  <a:gd name="connsiteX59" fmla="*/ 293103 w 301806"/>
                                  <a:gd name="connsiteY59" fmla="*/ 192172 h 301494"/>
                                  <a:gd name="connsiteX60" fmla="*/ 287709 w 301806"/>
                                  <a:gd name="connsiteY60" fmla="*/ 206389 h 301494"/>
                                  <a:gd name="connsiteX61" fmla="*/ 280844 w 301806"/>
                                  <a:gd name="connsiteY61" fmla="*/ 219625 h 301494"/>
                                  <a:gd name="connsiteX62" fmla="*/ 272509 w 301806"/>
                                  <a:gd name="connsiteY62" fmla="*/ 232371 h 301494"/>
                                  <a:gd name="connsiteX63" fmla="*/ 263192 w 301806"/>
                                  <a:gd name="connsiteY63" fmla="*/ 244137 h 301494"/>
                                  <a:gd name="connsiteX64" fmla="*/ 252895 w 301806"/>
                                  <a:gd name="connsiteY64" fmla="*/ 255412 h 301494"/>
                                  <a:gd name="connsiteX65" fmla="*/ 252895 w 301806"/>
                                  <a:gd name="connsiteY65" fmla="*/ 255412 h 3014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301806" h="301494">
                                    <a:moveTo>
                                      <a:pt x="252895" y="255412"/>
                                    </a:moveTo>
                                    <a:cubicBezTo>
                                      <a:pt x="249462" y="258844"/>
                                      <a:pt x="245540" y="262276"/>
                                      <a:pt x="241617" y="265707"/>
                                    </a:cubicBezTo>
                                    <a:cubicBezTo>
                                      <a:pt x="237694" y="269139"/>
                                      <a:pt x="233771" y="272080"/>
                                      <a:pt x="229358" y="274532"/>
                                    </a:cubicBezTo>
                                    <a:cubicBezTo>
                                      <a:pt x="224945" y="277473"/>
                                      <a:pt x="221023" y="279924"/>
                                      <a:pt x="216609" y="282375"/>
                                    </a:cubicBezTo>
                                    <a:cubicBezTo>
                                      <a:pt x="212196" y="284827"/>
                                      <a:pt x="207783" y="286787"/>
                                      <a:pt x="202880" y="288748"/>
                                    </a:cubicBezTo>
                                    <a:cubicBezTo>
                                      <a:pt x="198467" y="290709"/>
                                      <a:pt x="193563" y="292670"/>
                                      <a:pt x="188660" y="294141"/>
                                    </a:cubicBezTo>
                                    <a:cubicBezTo>
                                      <a:pt x="183756" y="295612"/>
                                      <a:pt x="178853" y="297082"/>
                                      <a:pt x="173949" y="298063"/>
                                    </a:cubicBezTo>
                                    <a:cubicBezTo>
                                      <a:pt x="169046" y="299043"/>
                                      <a:pt x="164143" y="300024"/>
                                      <a:pt x="159239" y="300514"/>
                                    </a:cubicBezTo>
                                    <a:cubicBezTo>
                                      <a:pt x="154336" y="301004"/>
                                      <a:pt x="149432" y="301494"/>
                                      <a:pt x="144529" y="301494"/>
                                    </a:cubicBezTo>
                                    <a:cubicBezTo>
                                      <a:pt x="139625" y="301494"/>
                                      <a:pt x="134722" y="301494"/>
                                      <a:pt x="129819" y="301004"/>
                                    </a:cubicBezTo>
                                    <a:cubicBezTo>
                                      <a:pt x="124915" y="300514"/>
                                      <a:pt x="120012" y="300024"/>
                                      <a:pt x="115108" y="299043"/>
                                    </a:cubicBezTo>
                                    <a:cubicBezTo>
                                      <a:pt x="110205" y="298063"/>
                                      <a:pt x="105792" y="297082"/>
                                      <a:pt x="100888" y="295612"/>
                                    </a:cubicBezTo>
                                    <a:cubicBezTo>
                                      <a:pt x="95985" y="294141"/>
                                      <a:pt x="91572" y="292670"/>
                                      <a:pt x="87159" y="290709"/>
                                    </a:cubicBezTo>
                                    <a:cubicBezTo>
                                      <a:pt x="82746" y="288748"/>
                                      <a:pt x="78332" y="286787"/>
                                      <a:pt x="73919" y="284827"/>
                                    </a:cubicBezTo>
                                    <a:cubicBezTo>
                                      <a:pt x="69506" y="282375"/>
                                      <a:pt x="65584" y="279924"/>
                                      <a:pt x="61661" y="277473"/>
                                    </a:cubicBezTo>
                                    <a:cubicBezTo>
                                      <a:pt x="57738" y="275022"/>
                                      <a:pt x="53815" y="272080"/>
                                      <a:pt x="50383" y="268649"/>
                                    </a:cubicBezTo>
                                    <a:cubicBezTo>
                                      <a:pt x="46460" y="265707"/>
                                      <a:pt x="43028" y="262276"/>
                                      <a:pt x="39595" y="258844"/>
                                    </a:cubicBezTo>
                                    <a:cubicBezTo>
                                      <a:pt x="36163" y="255412"/>
                                      <a:pt x="33221" y="251981"/>
                                      <a:pt x="30279" y="248059"/>
                                    </a:cubicBezTo>
                                    <a:cubicBezTo>
                                      <a:pt x="27337" y="244137"/>
                                      <a:pt x="24395" y="240215"/>
                                      <a:pt x="21943" y="236293"/>
                                    </a:cubicBezTo>
                                    <a:cubicBezTo>
                                      <a:pt x="19491" y="232371"/>
                                      <a:pt x="17039" y="227959"/>
                                      <a:pt x="15078" y="223547"/>
                                    </a:cubicBezTo>
                                    <a:cubicBezTo>
                                      <a:pt x="13117" y="219135"/>
                                      <a:pt x="11155" y="214723"/>
                                      <a:pt x="9194" y="210311"/>
                                    </a:cubicBezTo>
                                    <a:cubicBezTo>
                                      <a:pt x="7723" y="205899"/>
                                      <a:pt x="6252" y="200996"/>
                                      <a:pt x="4781" y="196584"/>
                                    </a:cubicBezTo>
                                    <a:cubicBezTo>
                                      <a:pt x="3310" y="191682"/>
                                      <a:pt x="2329" y="187270"/>
                                      <a:pt x="1839" y="182367"/>
                                    </a:cubicBezTo>
                                    <a:cubicBezTo>
                                      <a:pt x="858" y="177465"/>
                                      <a:pt x="368" y="172563"/>
                                      <a:pt x="368" y="167660"/>
                                    </a:cubicBezTo>
                                    <a:cubicBezTo>
                                      <a:pt x="-123" y="162758"/>
                                      <a:pt x="-123" y="157855"/>
                                      <a:pt x="368" y="152953"/>
                                    </a:cubicBezTo>
                                    <a:cubicBezTo>
                                      <a:pt x="368" y="148051"/>
                                      <a:pt x="858" y="143149"/>
                                      <a:pt x="1839" y="138246"/>
                                    </a:cubicBezTo>
                                    <a:cubicBezTo>
                                      <a:pt x="2329" y="133344"/>
                                      <a:pt x="3310" y="128441"/>
                                      <a:pt x="4781" y="123539"/>
                                    </a:cubicBezTo>
                                    <a:cubicBezTo>
                                      <a:pt x="5761" y="118637"/>
                                      <a:pt x="7233" y="113735"/>
                                      <a:pt x="8704" y="109322"/>
                                    </a:cubicBezTo>
                                    <a:cubicBezTo>
                                      <a:pt x="10175" y="104420"/>
                                      <a:pt x="12136" y="100008"/>
                                      <a:pt x="14097" y="95105"/>
                                    </a:cubicBezTo>
                                    <a:cubicBezTo>
                                      <a:pt x="16059" y="90693"/>
                                      <a:pt x="18510" y="86281"/>
                                      <a:pt x="20962" y="81869"/>
                                    </a:cubicBezTo>
                                    <a:cubicBezTo>
                                      <a:pt x="23414" y="77457"/>
                                      <a:pt x="26356" y="73045"/>
                                      <a:pt x="29298" y="69123"/>
                                    </a:cubicBezTo>
                                    <a:cubicBezTo>
                                      <a:pt x="32240" y="65201"/>
                                      <a:pt x="35182" y="60789"/>
                                      <a:pt x="38615" y="57357"/>
                                    </a:cubicBezTo>
                                    <a:cubicBezTo>
                                      <a:pt x="42047" y="53435"/>
                                      <a:pt x="45479" y="50004"/>
                                      <a:pt x="48912" y="46082"/>
                                    </a:cubicBezTo>
                                    <a:cubicBezTo>
                                      <a:pt x="52344" y="42650"/>
                                      <a:pt x="56267" y="39219"/>
                                      <a:pt x="60190" y="35787"/>
                                    </a:cubicBezTo>
                                    <a:cubicBezTo>
                                      <a:pt x="64112" y="32355"/>
                                      <a:pt x="68035" y="29414"/>
                                      <a:pt x="72448" y="26963"/>
                                    </a:cubicBezTo>
                                    <a:cubicBezTo>
                                      <a:pt x="76861" y="24021"/>
                                      <a:pt x="80784" y="21570"/>
                                      <a:pt x="85197" y="19119"/>
                                    </a:cubicBezTo>
                                    <a:cubicBezTo>
                                      <a:pt x="89610" y="16668"/>
                                      <a:pt x="94023" y="14707"/>
                                      <a:pt x="98927" y="12746"/>
                                    </a:cubicBezTo>
                                    <a:cubicBezTo>
                                      <a:pt x="103340" y="10785"/>
                                      <a:pt x="108243" y="8824"/>
                                      <a:pt x="113147" y="7353"/>
                                    </a:cubicBezTo>
                                    <a:cubicBezTo>
                                      <a:pt x="118050" y="5883"/>
                                      <a:pt x="122954" y="4412"/>
                                      <a:pt x="127857" y="3432"/>
                                    </a:cubicBezTo>
                                    <a:cubicBezTo>
                                      <a:pt x="132761" y="2451"/>
                                      <a:pt x="137664" y="1471"/>
                                      <a:pt x="142567" y="980"/>
                                    </a:cubicBezTo>
                                    <a:cubicBezTo>
                                      <a:pt x="147471" y="490"/>
                                      <a:pt x="152374" y="0"/>
                                      <a:pt x="157278" y="0"/>
                                    </a:cubicBezTo>
                                    <a:cubicBezTo>
                                      <a:pt x="162181" y="0"/>
                                      <a:pt x="167085" y="0"/>
                                      <a:pt x="171988" y="490"/>
                                    </a:cubicBezTo>
                                    <a:cubicBezTo>
                                      <a:pt x="176892" y="980"/>
                                      <a:pt x="181795" y="1471"/>
                                      <a:pt x="186698" y="2451"/>
                                    </a:cubicBezTo>
                                    <a:cubicBezTo>
                                      <a:pt x="191602" y="3432"/>
                                      <a:pt x="196015" y="4412"/>
                                      <a:pt x="200918" y="5883"/>
                                    </a:cubicBezTo>
                                    <a:cubicBezTo>
                                      <a:pt x="205822" y="7353"/>
                                      <a:pt x="210235" y="8824"/>
                                      <a:pt x="214648" y="10785"/>
                                    </a:cubicBezTo>
                                    <a:cubicBezTo>
                                      <a:pt x="219061" y="12746"/>
                                      <a:pt x="223474" y="14707"/>
                                      <a:pt x="227887" y="16668"/>
                                    </a:cubicBezTo>
                                    <a:cubicBezTo>
                                      <a:pt x="232300" y="19119"/>
                                      <a:pt x="236223" y="21570"/>
                                      <a:pt x="240146" y="24021"/>
                                    </a:cubicBezTo>
                                    <a:cubicBezTo>
                                      <a:pt x="244069" y="26472"/>
                                      <a:pt x="247991" y="29414"/>
                                      <a:pt x="251424" y="32846"/>
                                    </a:cubicBezTo>
                                    <a:cubicBezTo>
                                      <a:pt x="255347" y="35787"/>
                                      <a:pt x="258779" y="39219"/>
                                      <a:pt x="262211" y="42650"/>
                                    </a:cubicBezTo>
                                    <a:cubicBezTo>
                                      <a:pt x="265644" y="46082"/>
                                      <a:pt x="268586" y="49513"/>
                                      <a:pt x="271528" y="53435"/>
                                    </a:cubicBezTo>
                                    <a:cubicBezTo>
                                      <a:pt x="274470" y="57357"/>
                                      <a:pt x="277412" y="61279"/>
                                      <a:pt x="279864" y="65201"/>
                                    </a:cubicBezTo>
                                    <a:cubicBezTo>
                                      <a:pt x="282316" y="69123"/>
                                      <a:pt x="284767" y="73535"/>
                                      <a:pt x="286729" y="77947"/>
                                    </a:cubicBezTo>
                                    <a:cubicBezTo>
                                      <a:pt x="288690" y="82360"/>
                                      <a:pt x="290651" y="86771"/>
                                      <a:pt x="292613" y="91183"/>
                                    </a:cubicBezTo>
                                    <a:cubicBezTo>
                                      <a:pt x="294084" y="95596"/>
                                      <a:pt x="295555" y="100498"/>
                                      <a:pt x="297026" y="104910"/>
                                    </a:cubicBezTo>
                                    <a:cubicBezTo>
                                      <a:pt x="298497" y="109813"/>
                                      <a:pt x="299477" y="114225"/>
                                      <a:pt x="299968" y="119127"/>
                                    </a:cubicBezTo>
                                    <a:cubicBezTo>
                                      <a:pt x="300949" y="124029"/>
                                      <a:pt x="301439" y="128932"/>
                                      <a:pt x="301439" y="133834"/>
                                    </a:cubicBezTo>
                                    <a:cubicBezTo>
                                      <a:pt x="301929" y="138736"/>
                                      <a:pt x="301929" y="143639"/>
                                      <a:pt x="301439" y="148541"/>
                                    </a:cubicBezTo>
                                    <a:cubicBezTo>
                                      <a:pt x="301439" y="153443"/>
                                      <a:pt x="300949" y="158346"/>
                                      <a:pt x="299968" y="163248"/>
                                    </a:cubicBezTo>
                                    <a:cubicBezTo>
                                      <a:pt x="299477" y="168151"/>
                                      <a:pt x="298497" y="173053"/>
                                      <a:pt x="297026" y="177955"/>
                                    </a:cubicBezTo>
                                    <a:cubicBezTo>
                                      <a:pt x="296045" y="182857"/>
                                      <a:pt x="294574" y="187760"/>
                                      <a:pt x="293103" y="192172"/>
                                    </a:cubicBezTo>
                                    <a:cubicBezTo>
                                      <a:pt x="291632" y="197074"/>
                                      <a:pt x="289671" y="201486"/>
                                      <a:pt x="287709" y="206389"/>
                                    </a:cubicBezTo>
                                    <a:cubicBezTo>
                                      <a:pt x="285748" y="210801"/>
                                      <a:pt x="283296" y="215213"/>
                                      <a:pt x="280844" y="219625"/>
                                    </a:cubicBezTo>
                                    <a:cubicBezTo>
                                      <a:pt x="278393" y="224037"/>
                                      <a:pt x="275451" y="228449"/>
                                      <a:pt x="272509" y="232371"/>
                                    </a:cubicBezTo>
                                    <a:cubicBezTo>
                                      <a:pt x="269567" y="236293"/>
                                      <a:pt x="266625" y="240705"/>
                                      <a:pt x="263192" y="244137"/>
                                    </a:cubicBezTo>
                                    <a:cubicBezTo>
                                      <a:pt x="259760" y="248059"/>
                                      <a:pt x="256327" y="251981"/>
                                      <a:pt x="252895" y="255412"/>
                                    </a:cubicBezTo>
                                    <a:lnTo>
                                      <a:pt x="252895" y="25541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" name="Prostoročno: oblika 61"/>
                            <wps:cNvSpPr/>
                            <wps:spPr>
                              <a:xfrm>
                                <a:off x="1280778" y="3695392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7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6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4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4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3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7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3"/>
                                      <a:pt x="61783" y="3922"/>
                                    </a:cubicBezTo>
                                    <a:cubicBezTo>
                                      <a:pt x="64235" y="2942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1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1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3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7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9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98E8A"/>
                              </a:solidFill>
                              <a:ln w="49019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" name="Prostoročno: oblika 62"/>
                            <wps:cNvSpPr/>
                            <wps:spPr>
                              <a:xfrm>
                                <a:off x="1280778" y="3695392"/>
                                <a:ext cx="164265" cy="163738"/>
                              </a:xfrm>
                              <a:custGeom>
                                <a:avLst/>
                                <a:gdLst>
                                  <a:gd name="connsiteX0" fmla="*/ 137787 w 164265"/>
                                  <a:gd name="connsiteY0" fmla="*/ 138737 h 163738"/>
                                  <a:gd name="connsiteX1" fmla="*/ 131412 w 164265"/>
                                  <a:gd name="connsiteY1" fmla="*/ 144129 h 163738"/>
                                  <a:gd name="connsiteX2" fmla="*/ 124547 w 164265"/>
                                  <a:gd name="connsiteY2" fmla="*/ 149032 h 163738"/>
                                  <a:gd name="connsiteX3" fmla="*/ 117683 w 164265"/>
                                  <a:gd name="connsiteY3" fmla="*/ 153444 h 163738"/>
                                  <a:gd name="connsiteX4" fmla="*/ 110327 w 164265"/>
                                  <a:gd name="connsiteY4" fmla="*/ 156875 h 163738"/>
                                  <a:gd name="connsiteX5" fmla="*/ 102482 w 164265"/>
                                  <a:gd name="connsiteY5" fmla="*/ 159817 h 163738"/>
                                  <a:gd name="connsiteX6" fmla="*/ 94636 w 164265"/>
                                  <a:gd name="connsiteY6" fmla="*/ 161778 h 163738"/>
                                  <a:gd name="connsiteX7" fmla="*/ 86791 w 164265"/>
                                  <a:gd name="connsiteY7" fmla="*/ 163248 h 163738"/>
                                  <a:gd name="connsiteX8" fmla="*/ 78945 w 164265"/>
                                  <a:gd name="connsiteY8" fmla="*/ 163739 h 163738"/>
                                  <a:gd name="connsiteX9" fmla="*/ 71100 w 164265"/>
                                  <a:gd name="connsiteY9" fmla="*/ 163248 h 163738"/>
                                  <a:gd name="connsiteX10" fmla="*/ 63254 w 164265"/>
                                  <a:gd name="connsiteY10" fmla="*/ 162268 h 163738"/>
                                  <a:gd name="connsiteX11" fmla="*/ 55409 w 164265"/>
                                  <a:gd name="connsiteY11" fmla="*/ 160307 h 163738"/>
                                  <a:gd name="connsiteX12" fmla="*/ 48054 w 164265"/>
                                  <a:gd name="connsiteY12" fmla="*/ 157856 h 163738"/>
                                  <a:gd name="connsiteX13" fmla="*/ 40699 w 164265"/>
                                  <a:gd name="connsiteY13" fmla="*/ 154424 h 163738"/>
                                  <a:gd name="connsiteX14" fmla="*/ 33834 w 164265"/>
                                  <a:gd name="connsiteY14" fmla="*/ 150502 h 163738"/>
                                  <a:gd name="connsiteX15" fmla="*/ 27459 w 164265"/>
                                  <a:gd name="connsiteY15" fmla="*/ 145600 h 163738"/>
                                  <a:gd name="connsiteX16" fmla="*/ 21575 w 164265"/>
                                  <a:gd name="connsiteY16" fmla="*/ 140207 h 163738"/>
                                  <a:gd name="connsiteX17" fmla="*/ 16181 w 164265"/>
                                  <a:gd name="connsiteY17" fmla="*/ 134325 h 163738"/>
                                  <a:gd name="connsiteX18" fmla="*/ 11768 w 164265"/>
                                  <a:gd name="connsiteY18" fmla="*/ 127951 h 163738"/>
                                  <a:gd name="connsiteX19" fmla="*/ 7845 w 164265"/>
                                  <a:gd name="connsiteY19" fmla="*/ 121088 h 163738"/>
                                  <a:gd name="connsiteX20" fmla="*/ 4903 w 164265"/>
                                  <a:gd name="connsiteY20" fmla="*/ 113735 h 163738"/>
                                  <a:gd name="connsiteX21" fmla="*/ 2452 w 164265"/>
                                  <a:gd name="connsiteY21" fmla="*/ 106381 h 163738"/>
                                  <a:gd name="connsiteX22" fmla="*/ 981 w 164265"/>
                                  <a:gd name="connsiteY22" fmla="*/ 98537 h 163738"/>
                                  <a:gd name="connsiteX23" fmla="*/ 0 w 164265"/>
                                  <a:gd name="connsiteY23" fmla="*/ 90694 h 163738"/>
                                  <a:gd name="connsiteX24" fmla="*/ 0 w 164265"/>
                                  <a:gd name="connsiteY24" fmla="*/ 82850 h 163738"/>
                                  <a:gd name="connsiteX25" fmla="*/ 490 w 164265"/>
                                  <a:gd name="connsiteY25" fmla="*/ 75006 h 163738"/>
                                  <a:gd name="connsiteX26" fmla="*/ 1961 w 164265"/>
                                  <a:gd name="connsiteY26" fmla="*/ 67162 h 163738"/>
                                  <a:gd name="connsiteX27" fmla="*/ 4413 w 164265"/>
                                  <a:gd name="connsiteY27" fmla="*/ 59318 h 163738"/>
                                  <a:gd name="connsiteX28" fmla="*/ 7355 w 164265"/>
                                  <a:gd name="connsiteY28" fmla="*/ 51475 h 163738"/>
                                  <a:gd name="connsiteX29" fmla="*/ 11278 w 164265"/>
                                  <a:gd name="connsiteY29" fmla="*/ 44121 h 163738"/>
                                  <a:gd name="connsiteX30" fmla="*/ 15691 w 164265"/>
                                  <a:gd name="connsiteY30" fmla="*/ 37258 h 163738"/>
                                  <a:gd name="connsiteX31" fmla="*/ 20594 w 164265"/>
                                  <a:gd name="connsiteY31" fmla="*/ 30885 h 163738"/>
                                  <a:gd name="connsiteX32" fmla="*/ 26479 w 164265"/>
                                  <a:gd name="connsiteY32" fmla="*/ 25002 h 163738"/>
                                  <a:gd name="connsiteX33" fmla="*/ 32853 w 164265"/>
                                  <a:gd name="connsiteY33" fmla="*/ 19609 h 163738"/>
                                  <a:gd name="connsiteX34" fmla="*/ 39718 w 164265"/>
                                  <a:gd name="connsiteY34" fmla="*/ 14707 h 163738"/>
                                  <a:gd name="connsiteX35" fmla="*/ 46583 w 164265"/>
                                  <a:gd name="connsiteY35" fmla="*/ 10295 h 163738"/>
                                  <a:gd name="connsiteX36" fmla="*/ 53938 w 164265"/>
                                  <a:gd name="connsiteY36" fmla="*/ 6863 h 163738"/>
                                  <a:gd name="connsiteX37" fmla="*/ 61783 w 164265"/>
                                  <a:gd name="connsiteY37" fmla="*/ 3922 h 163738"/>
                                  <a:gd name="connsiteX38" fmla="*/ 69629 w 164265"/>
                                  <a:gd name="connsiteY38" fmla="*/ 1961 h 163738"/>
                                  <a:gd name="connsiteX39" fmla="*/ 77474 w 164265"/>
                                  <a:gd name="connsiteY39" fmla="*/ 490 h 163738"/>
                                  <a:gd name="connsiteX40" fmla="*/ 85320 w 164265"/>
                                  <a:gd name="connsiteY40" fmla="*/ 0 h 163738"/>
                                  <a:gd name="connsiteX41" fmla="*/ 93165 w 164265"/>
                                  <a:gd name="connsiteY41" fmla="*/ 490 h 163738"/>
                                  <a:gd name="connsiteX42" fmla="*/ 101011 w 164265"/>
                                  <a:gd name="connsiteY42" fmla="*/ 1471 h 163738"/>
                                  <a:gd name="connsiteX43" fmla="*/ 108856 w 164265"/>
                                  <a:gd name="connsiteY43" fmla="*/ 3432 h 163738"/>
                                  <a:gd name="connsiteX44" fmla="*/ 116211 w 164265"/>
                                  <a:gd name="connsiteY44" fmla="*/ 5883 h 163738"/>
                                  <a:gd name="connsiteX45" fmla="*/ 123567 w 164265"/>
                                  <a:gd name="connsiteY45" fmla="*/ 9315 h 163738"/>
                                  <a:gd name="connsiteX46" fmla="*/ 130431 w 164265"/>
                                  <a:gd name="connsiteY46" fmla="*/ 13237 h 163738"/>
                                  <a:gd name="connsiteX47" fmla="*/ 136806 w 164265"/>
                                  <a:gd name="connsiteY47" fmla="*/ 18139 h 163738"/>
                                  <a:gd name="connsiteX48" fmla="*/ 142690 w 164265"/>
                                  <a:gd name="connsiteY48" fmla="*/ 23531 h 163738"/>
                                  <a:gd name="connsiteX49" fmla="*/ 148084 w 164265"/>
                                  <a:gd name="connsiteY49" fmla="*/ 29414 h 163738"/>
                                  <a:gd name="connsiteX50" fmla="*/ 152497 w 164265"/>
                                  <a:gd name="connsiteY50" fmla="*/ 35787 h 163738"/>
                                  <a:gd name="connsiteX51" fmla="*/ 156420 w 164265"/>
                                  <a:gd name="connsiteY51" fmla="*/ 42651 h 163738"/>
                                  <a:gd name="connsiteX52" fmla="*/ 159362 w 164265"/>
                                  <a:gd name="connsiteY52" fmla="*/ 50004 h 163738"/>
                                  <a:gd name="connsiteX53" fmla="*/ 161813 w 164265"/>
                                  <a:gd name="connsiteY53" fmla="*/ 57358 h 163738"/>
                                  <a:gd name="connsiteX54" fmla="*/ 163285 w 164265"/>
                                  <a:gd name="connsiteY54" fmla="*/ 65201 h 163738"/>
                                  <a:gd name="connsiteX55" fmla="*/ 164265 w 164265"/>
                                  <a:gd name="connsiteY55" fmla="*/ 73045 h 163738"/>
                                  <a:gd name="connsiteX56" fmla="*/ 164265 w 164265"/>
                                  <a:gd name="connsiteY56" fmla="*/ 80889 h 163738"/>
                                  <a:gd name="connsiteX57" fmla="*/ 163775 w 164265"/>
                                  <a:gd name="connsiteY57" fmla="*/ 88733 h 163738"/>
                                  <a:gd name="connsiteX58" fmla="*/ 162304 w 164265"/>
                                  <a:gd name="connsiteY58" fmla="*/ 96576 h 163738"/>
                                  <a:gd name="connsiteX59" fmla="*/ 159852 w 164265"/>
                                  <a:gd name="connsiteY59" fmla="*/ 104420 h 163738"/>
                                  <a:gd name="connsiteX60" fmla="*/ 156910 w 164265"/>
                                  <a:gd name="connsiteY60" fmla="*/ 112264 h 163738"/>
                                  <a:gd name="connsiteX61" fmla="*/ 152987 w 164265"/>
                                  <a:gd name="connsiteY61" fmla="*/ 119617 h 163738"/>
                                  <a:gd name="connsiteX62" fmla="*/ 148574 w 164265"/>
                                  <a:gd name="connsiteY62" fmla="*/ 126481 h 163738"/>
                                  <a:gd name="connsiteX63" fmla="*/ 143671 w 164265"/>
                                  <a:gd name="connsiteY63" fmla="*/ 132854 h 163738"/>
                                  <a:gd name="connsiteX64" fmla="*/ 137787 w 164265"/>
                                  <a:gd name="connsiteY64" fmla="*/ 138737 h 163738"/>
                                  <a:gd name="connsiteX65" fmla="*/ 137787 w 164265"/>
                                  <a:gd name="connsiteY65" fmla="*/ 138737 h 16373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</a:cxnLst>
                                <a:rect l="l" t="t" r="r" b="b"/>
                                <a:pathLst>
                                  <a:path w="164265" h="163738">
                                    <a:moveTo>
                                      <a:pt x="137787" y="138737"/>
                                    </a:moveTo>
                                    <a:cubicBezTo>
                                      <a:pt x="135825" y="140698"/>
                                      <a:pt x="133864" y="142659"/>
                                      <a:pt x="131412" y="144129"/>
                                    </a:cubicBezTo>
                                    <a:cubicBezTo>
                                      <a:pt x="129451" y="146090"/>
                                      <a:pt x="126999" y="147561"/>
                                      <a:pt x="124547" y="149032"/>
                                    </a:cubicBezTo>
                                    <a:cubicBezTo>
                                      <a:pt x="122096" y="150502"/>
                                      <a:pt x="120134" y="151973"/>
                                      <a:pt x="117683" y="153444"/>
                                    </a:cubicBezTo>
                                    <a:cubicBezTo>
                                      <a:pt x="115231" y="154914"/>
                                      <a:pt x="112779" y="155895"/>
                                      <a:pt x="110327" y="156875"/>
                                    </a:cubicBezTo>
                                    <a:cubicBezTo>
                                      <a:pt x="107876" y="157856"/>
                                      <a:pt x="105424" y="158836"/>
                                      <a:pt x="102482" y="159817"/>
                                    </a:cubicBezTo>
                                    <a:cubicBezTo>
                                      <a:pt x="100030" y="160797"/>
                                      <a:pt x="97088" y="161287"/>
                                      <a:pt x="94636" y="161778"/>
                                    </a:cubicBezTo>
                                    <a:cubicBezTo>
                                      <a:pt x="92185" y="162268"/>
                                      <a:pt x="89243" y="162758"/>
                                      <a:pt x="86791" y="163248"/>
                                    </a:cubicBezTo>
                                    <a:cubicBezTo>
                                      <a:pt x="84339" y="163739"/>
                                      <a:pt x="81397" y="163739"/>
                                      <a:pt x="78945" y="163739"/>
                                    </a:cubicBezTo>
                                    <a:cubicBezTo>
                                      <a:pt x="76494" y="163739"/>
                                      <a:pt x="73552" y="163739"/>
                                      <a:pt x="71100" y="163248"/>
                                    </a:cubicBezTo>
                                    <a:cubicBezTo>
                                      <a:pt x="68648" y="163248"/>
                                      <a:pt x="65706" y="162758"/>
                                      <a:pt x="63254" y="162268"/>
                                    </a:cubicBezTo>
                                    <a:cubicBezTo>
                                      <a:pt x="60803" y="161778"/>
                                      <a:pt x="57861" y="161287"/>
                                      <a:pt x="55409" y="160307"/>
                                    </a:cubicBezTo>
                                    <a:cubicBezTo>
                                      <a:pt x="52957" y="159326"/>
                                      <a:pt x="50505" y="158836"/>
                                      <a:pt x="48054" y="157856"/>
                                    </a:cubicBezTo>
                                    <a:cubicBezTo>
                                      <a:pt x="45602" y="156875"/>
                                      <a:pt x="43150" y="155895"/>
                                      <a:pt x="40699" y="154424"/>
                                    </a:cubicBezTo>
                                    <a:cubicBezTo>
                                      <a:pt x="38247" y="152953"/>
                                      <a:pt x="36285" y="151973"/>
                                      <a:pt x="33834" y="150502"/>
                                    </a:cubicBezTo>
                                    <a:cubicBezTo>
                                      <a:pt x="31872" y="149032"/>
                                      <a:pt x="29421" y="147561"/>
                                      <a:pt x="27459" y="145600"/>
                                    </a:cubicBezTo>
                                    <a:cubicBezTo>
                                      <a:pt x="25498" y="144129"/>
                                      <a:pt x="23536" y="142168"/>
                                      <a:pt x="21575" y="140207"/>
                                    </a:cubicBezTo>
                                    <a:cubicBezTo>
                                      <a:pt x="19614" y="138246"/>
                                      <a:pt x="18143" y="136286"/>
                                      <a:pt x="16181" y="134325"/>
                                    </a:cubicBezTo>
                                    <a:cubicBezTo>
                                      <a:pt x="14710" y="132364"/>
                                      <a:pt x="13239" y="129912"/>
                                      <a:pt x="11768" y="127951"/>
                                    </a:cubicBezTo>
                                    <a:cubicBezTo>
                                      <a:pt x="10297" y="125500"/>
                                      <a:pt x="9316" y="123539"/>
                                      <a:pt x="7845" y="121088"/>
                                    </a:cubicBezTo>
                                    <a:cubicBezTo>
                                      <a:pt x="6865" y="118637"/>
                                      <a:pt x="5394" y="116186"/>
                                      <a:pt x="4903" y="113735"/>
                                    </a:cubicBezTo>
                                    <a:cubicBezTo>
                                      <a:pt x="3923" y="111284"/>
                                      <a:pt x="2942" y="108832"/>
                                      <a:pt x="2452" y="106381"/>
                                    </a:cubicBezTo>
                                    <a:cubicBezTo>
                                      <a:pt x="1961" y="103930"/>
                                      <a:pt x="1471" y="100989"/>
                                      <a:pt x="981" y="98537"/>
                                    </a:cubicBezTo>
                                    <a:cubicBezTo>
                                      <a:pt x="490" y="96086"/>
                                      <a:pt x="490" y="93145"/>
                                      <a:pt x="0" y="90694"/>
                                    </a:cubicBezTo>
                                    <a:cubicBezTo>
                                      <a:pt x="0" y="88242"/>
                                      <a:pt x="0" y="85301"/>
                                      <a:pt x="0" y="82850"/>
                                    </a:cubicBezTo>
                                    <a:cubicBezTo>
                                      <a:pt x="0" y="80399"/>
                                      <a:pt x="490" y="77457"/>
                                      <a:pt x="490" y="75006"/>
                                    </a:cubicBezTo>
                                    <a:cubicBezTo>
                                      <a:pt x="981" y="72555"/>
                                      <a:pt x="1471" y="69614"/>
                                      <a:pt x="1961" y="67162"/>
                                    </a:cubicBezTo>
                                    <a:cubicBezTo>
                                      <a:pt x="2452" y="64711"/>
                                      <a:pt x="3432" y="61770"/>
                                      <a:pt x="4413" y="59318"/>
                                    </a:cubicBezTo>
                                    <a:cubicBezTo>
                                      <a:pt x="5394" y="56867"/>
                                      <a:pt x="6374" y="54416"/>
                                      <a:pt x="7355" y="51475"/>
                                    </a:cubicBezTo>
                                    <a:cubicBezTo>
                                      <a:pt x="8336" y="49024"/>
                                      <a:pt x="9807" y="46573"/>
                                      <a:pt x="11278" y="44121"/>
                                    </a:cubicBezTo>
                                    <a:cubicBezTo>
                                      <a:pt x="12749" y="41670"/>
                                      <a:pt x="14220" y="39219"/>
                                      <a:pt x="15691" y="37258"/>
                                    </a:cubicBezTo>
                                    <a:cubicBezTo>
                                      <a:pt x="17162" y="34807"/>
                                      <a:pt x="19123" y="32846"/>
                                      <a:pt x="20594" y="30885"/>
                                    </a:cubicBezTo>
                                    <a:cubicBezTo>
                                      <a:pt x="22556" y="28924"/>
                                      <a:pt x="24027" y="26963"/>
                                      <a:pt x="26479" y="25002"/>
                                    </a:cubicBezTo>
                                    <a:cubicBezTo>
                                      <a:pt x="28440" y="23041"/>
                                      <a:pt x="30401" y="21080"/>
                                      <a:pt x="32853" y="19609"/>
                                    </a:cubicBezTo>
                                    <a:cubicBezTo>
                                      <a:pt x="34814" y="17648"/>
                                      <a:pt x="37266" y="16178"/>
                                      <a:pt x="39718" y="14707"/>
                                    </a:cubicBezTo>
                                    <a:cubicBezTo>
                                      <a:pt x="42170" y="13237"/>
                                      <a:pt x="44131" y="11766"/>
                                      <a:pt x="46583" y="10295"/>
                                    </a:cubicBezTo>
                                    <a:cubicBezTo>
                                      <a:pt x="49034" y="8824"/>
                                      <a:pt x="51486" y="7844"/>
                                      <a:pt x="53938" y="6863"/>
                                    </a:cubicBezTo>
                                    <a:cubicBezTo>
                                      <a:pt x="56390" y="5883"/>
                                      <a:pt x="58841" y="4903"/>
                                      <a:pt x="61783" y="3922"/>
                                    </a:cubicBezTo>
                                    <a:cubicBezTo>
                                      <a:pt x="64235" y="2942"/>
                                      <a:pt x="67177" y="2451"/>
                                      <a:pt x="69629" y="1961"/>
                                    </a:cubicBezTo>
                                    <a:cubicBezTo>
                                      <a:pt x="72081" y="1471"/>
                                      <a:pt x="75023" y="981"/>
                                      <a:pt x="77474" y="490"/>
                                    </a:cubicBezTo>
                                    <a:cubicBezTo>
                                      <a:pt x="79926" y="0"/>
                                      <a:pt x="82868" y="0"/>
                                      <a:pt x="85320" y="0"/>
                                    </a:cubicBezTo>
                                    <a:cubicBezTo>
                                      <a:pt x="87772" y="0"/>
                                      <a:pt x="90714" y="0"/>
                                      <a:pt x="93165" y="490"/>
                                    </a:cubicBezTo>
                                    <a:cubicBezTo>
                                      <a:pt x="95617" y="490"/>
                                      <a:pt x="98559" y="981"/>
                                      <a:pt x="101011" y="1471"/>
                                    </a:cubicBezTo>
                                    <a:cubicBezTo>
                                      <a:pt x="103463" y="1961"/>
                                      <a:pt x="106405" y="2451"/>
                                      <a:pt x="108856" y="3432"/>
                                    </a:cubicBezTo>
                                    <a:cubicBezTo>
                                      <a:pt x="111308" y="4412"/>
                                      <a:pt x="113760" y="4903"/>
                                      <a:pt x="116211" y="5883"/>
                                    </a:cubicBezTo>
                                    <a:cubicBezTo>
                                      <a:pt x="118663" y="6863"/>
                                      <a:pt x="121115" y="7844"/>
                                      <a:pt x="123567" y="9315"/>
                                    </a:cubicBezTo>
                                    <a:cubicBezTo>
                                      <a:pt x="126018" y="10785"/>
                                      <a:pt x="127980" y="11766"/>
                                      <a:pt x="130431" y="13237"/>
                                    </a:cubicBezTo>
                                    <a:cubicBezTo>
                                      <a:pt x="132393" y="14707"/>
                                      <a:pt x="134845" y="16178"/>
                                      <a:pt x="136806" y="18139"/>
                                    </a:cubicBezTo>
                                    <a:cubicBezTo>
                                      <a:pt x="138767" y="19609"/>
                                      <a:pt x="140729" y="21570"/>
                                      <a:pt x="142690" y="23531"/>
                                    </a:cubicBezTo>
                                    <a:cubicBezTo>
                                      <a:pt x="144651" y="25492"/>
                                      <a:pt x="146122" y="27453"/>
                                      <a:pt x="148084" y="29414"/>
                                    </a:cubicBezTo>
                                    <a:cubicBezTo>
                                      <a:pt x="149555" y="31375"/>
                                      <a:pt x="151026" y="33826"/>
                                      <a:pt x="152497" y="35787"/>
                                    </a:cubicBezTo>
                                    <a:cubicBezTo>
                                      <a:pt x="153968" y="38239"/>
                                      <a:pt x="154949" y="40199"/>
                                      <a:pt x="156420" y="42651"/>
                                    </a:cubicBezTo>
                                    <a:cubicBezTo>
                                      <a:pt x="157400" y="45102"/>
                                      <a:pt x="158871" y="47553"/>
                                      <a:pt x="159362" y="50004"/>
                                    </a:cubicBezTo>
                                    <a:cubicBezTo>
                                      <a:pt x="160342" y="52455"/>
                                      <a:pt x="161323" y="54906"/>
                                      <a:pt x="161813" y="57358"/>
                                    </a:cubicBezTo>
                                    <a:cubicBezTo>
                                      <a:pt x="162304" y="59809"/>
                                      <a:pt x="162794" y="62750"/>
                                      <a:pt x="163285" y="65201"/>
                                    </a:cubicBezTo>
                                    <a:cubicBezTo>
                                      <a:pt x="163775" y="67653"/>
                                      <a:pt x="163775" y="70594"/>
                                      <a:pt x="164265" y="73045"/>
                                    </a:cubicBezTo>
                                    <a:cubicBezTo>
                                      <a:pt x="164265" y="75496"/>
                                      <a:pt x="164265" y="78438"/>
                                      <a:pt x="164265" y="80889"/>
                                    </a:cubicBezTo>
                                    <a:cubicBezTo>
                                      <a:pt x="164265" y="83340"/>
                                      <a:pt x="163775" y="86281"/>
                                      <a:pt x="163775" y="88733"/>
                                    </a:cubicBezTo>
                                    <a:cubicBezTo>
                                      <a:pt x="163285" y="91184"/>
                                      <a:pt x="162794" y="94125"/>
                                      <a:pt x="162304" y="96576"/>
                                    </a:cubicBezTo>
                                    <a:cubicBezTo>
                                      <a:pt x="161813" y="99028"/>
                                      <a:pt x="160833" y="101969"/>
                                      <a:pt x="159852" y="104420"/>
                                    </a:cubicBezTo>
                                    <a:cubicBezTo>
                                      <a:pt x="158871" y="106871"/>
                                      <a:pt x="157891" y="109323"/>
                                      <a:pt x="156910" y="112264"/>
                                    </a:cubicBezTo>
                                    <a:cubicBezTo>
                                      <a:pt x="155929" y="114715"/>
                                      <a:pt x="154458" y="117166"/>
                                      <a:pt x="152987" y="119617"/>
                                    </a:cubicBezTo>
                                    <a:cubicBezTo>
                                      <a:pt x="151516" y="122069"/>
                                      <a:pt x="150045" y="124520"/>
                                      <a:pt x="148574" y="126481"/>
                                    </a:cubicBezTo>
                                    <a:cubicBezTo>
                                      <a:pt x="147103" y="128932"/>
                                      <a:pt x="145142" y="130893"/>
                                      <a:pt x="143671" y="132854"/>
                                    </a:cubicBezTo>
                                    <a:cubicBezTo>
                                      <a:pt x="141219" y="134815"/>
                                      <a:pt x="139748" y="136776"/>
                                      <a:pt x="137787" y="138737"/>
                                    </a:cubicBezTo>
                                    <a:lnTo>
                                      <a:pt x="137787" y="13873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255" cap="rnd">
                                <a:solidFill>
                                  <a:srgbClr val="698E8A"/>
                                </a:solidFill>
                                <a:prstDash val="solid"/>
                                <a:round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40A2CCBE" id="Grafika 11" o:spid="_x0000_s1026" style="position:absolute;margin-left:-103.05pt;margin-top:12.6pt;width:208pt;height:207.85pt;z-index:-251659776" coordorigin="916,12192" coordsize="26417,26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">
                    <v:shape id="Prostoročno: oblika 9" o:spid="_x0000_s1027" style="position:absolute;left:13803;top:1219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" path="m137787,138737v-1962,1960,-3923,3921,-6375,5392c129451,146090,126999,147561,124547,149031v-2451,1471,-4413,2942,-6864,4413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22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2,3922,5394,5883c149555,31375,151026,33826,152497,35787v1471,2451,2452,4412,3923,6863c157400,45102,158871,47553,159362,50004v980,2451,1961,4902,2452,7354c162304,59809,162794,62750,163285,65201v490,2451,490,5393,980,7844c164265,75496,164265,78438,164265,80889v,2451,-490,5392,-490,7844c163285,91184,162794,94125,162304,96576v-490,2451,-1471,5393,-2452,7844c158871,106871,157891,109322,156910,112264v-981,2451,-2452,4902,-3923,7353c151516,122069,150045,124520,148574,126481v-1471,1961,-3432,4412,-4903,6373c141709,134815,139748,136776,137787,138737r,xe" fillcolor="#698e8a" stroked="f" strokeweight="1.3616mm">
                      <v:stroke joinstyle="miter"/>
                      <v:path arrowok="t" o:connecttype="custom" o:connectlocs="137787,138737;131412,144129;124547,149031;117683,153444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10" o:spid="_x0000_s1028" style="position:absolute;left:13803;top:1219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" path="m137787,138737v-1962,1960,-3923,3921,-6375,5392c129451,146090,126999,147561,124547,149031v-2451,1471,-4413,2942,-6864,4413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363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2,3922,5394,5883c149555,31375,151026,33826,152497,35787v1471,2451,2452,4412,3923,6863c157891,45102,158871,47553,159362,50004v980,2451,1961,4902,2452,7354c162304,59809,162794,62750,163285,65201v490,2451,490,5393,980,7844c164265,75496,164265,78438,164265,80889v,2451,-490,5392,-490,7844c163285,91184,162794,94125,162304,96576v-490,2451,-1471,5393,-2452,7844c158871,106871,157891,109322,156910,112264v-981,2451,-2452,4902,-3923,7353c151516,122069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1;117683,153444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15" o:spid="_x0000_s1029" style="position:absolute;left:15623;top:1406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" path="m252895,255412v-3433,3432,-7355,6864,-11278,10295c237694,269139,233771,272080,229358,274532v-4413,2941,-8336,5392,-12749,7843c212196,284827,207783,286787,202880,288748v-4413,1961,-9317,3922,-14220,5393c183756,295612,178853,297082,173949,298063v-4903,980,-9806,1961,-14710,2451c154336,301004,149432,301495,144529,301495v-4904,,-9807,,-14711,-491c124915,300514,120012,300024,115108,299043v-4903,-980,-9316,-1961,-14220,-3431c95985,294141,91572,292670,87159,290709v-4414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1,118637,7232,113735,8704,109322v1471,-4902,3432,-9314,5393,-14216c16059,90693,18511,86281,20962,81869v2452,-4412,5394,-8824,8336,-12746c32240,65201,35182,60789,38615,57358v3432,-3922,6864,-7354,10297,-11276c52344,42650,56267,39219,60190,35787v3922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59,290651,86772,292613,91184v1471,4412,2942,9314,4413,13726c298497,109322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49,298063;159239,300514;144529,301495;129818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8;48912,46082;60190,35787;72448,26963;85197,19119;98927,12746;113147,7354;127857,3432;142567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16" o:spid="_x0000_s1030" style="position:absolute;left:15623;top:1406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" path="m252895,255412v-3433,3432,-7355,6864,-11278,10295c237694,269139,233771,272080,229358,274532v-4413,2941,-8336,5392,-12749,7843c212196,284827,207783,286787,202880,288748v-4413,1961,-9317,3922,-14220,5393c183756,295612,178853,297082,173949,298063v-4903,980,-9806,1961,-14710,2451c154336,301004,149432,301495,144529,301495v-4904,,-9807,,-14711,-491c124915,300514,120012,300024,115108,299043v-4903,-980,-9316,-1961,-14220,-3431c95985,294141,91572,292670,87159,290709v-4414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1,118637,7232,113735,8704,109322v1471,-4902,3432,-9314,5393,-14216c16059,90693,18511,86281,20962,81869v2452,-4412,5394,-8824,8336,-12746c32240,65201,35182,60789,38615,57358v3432,-3922,6864,-7354,10297,-11276c52344,42650,56267,39219,60190,35787v3922,-3431,7845,-6373,12258,-8824c76861,24022,80784,21570,85197,19119v4413,-2451,8826,-4412,13730,-6373c103830,10785,108243,8824,113147,7354v4903,-1471,9807,-2942,14710,-3922c132761,2451,137664,1471,142567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59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49,298063;159239,300514;144529,301495;129818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8;48912,46082;60190,35787;72448,26963;85197,19119;98927,12746;113147,7354;127857,3432;142567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17" o:spid="_x0000_s1031" style="position:absolute;left:18369;top:16913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" path="m368126,371108v-5394,5393,-10788,9805,-16672,14707c345570,390227,339686,394639,333802,399051v-5884,441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7,95985,406405,90101,402483,84217,398561,78823,394639,73429,389737,68035,385325,63132,380422,58228,375520,53325,370618,48912,365225,44499,359833,40086,354440,36163,348557,32240,342674,28317,336791,24885,330909,21943,324536v-2942,-6373,-5884,-12746,-8336,-19120c11155,299043,9194,292180,7233,285317,5271,278454,3800,271590,2820,264727,1839,257864,858,250510,368,243647v-491,-6863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5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0,432361,257864v-1471,6863,-3923,14216,-5884,21080c424025,285807,421573,292670,418631,299043v-2942,6864,-6374,13237,-9807,19610c405392,325026,401469,331399,397056,337282v-4413,5883,-8826,11765,-13730,17648c378423,360323,373520,365715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18" o:spid="_x0000_s1032" style="position:absolute;left:18369;top:16913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" path="m368126,371108v-5394,5393,-10788,9805,-16672,14707c345570,390227,339686,394639,333802,399051v-5884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7,95985,406405,90101,402483,84217,398561,78823,394639,73429,389737,68035,385325,63132,380422,58228,375520,53325,370618,48912,365225,44499,359833,40086,354440,36163,348557,32240,342674,28317,336791,24885,330909,21943,324536v-2942,-6373,-5884,-12746,-8336,-19120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5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0,432361,257864v-1471,6863,-3923,14216,-5884,21080c424025,285807,421573,292670,418631,299043v-2942,6864,-6374,13237,-9807,19610c405392,325026,401469,331399,397056,337282v-4413,5883,-8826,11765,-13730,17648c378423,360323,373520,365715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19" o:spid="_x0000_s1033" style="position:absolute;left:22493;top:21114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" path="m252895,255412v-3433,3432,-7355,6864,-11278,10296c237694,269139,233771,272080,229358,274532v-4413,2941,-8335,5392,-12749,7844c212196,284827,207783,286787,202880,288748v-4413,1961,-9317,3922,-14220,5393c183756,295612,178853,297083,173949,298063v-4903,980,-9806,1961,-14710,2451c154336,301004,149432,301495,144529,301495v-4903,,-9807,,-14710,-491c124915,300514,120012,300024,115108,299043v-4903,-980,-9316,-1960,-14220,-3431c95985,294141,91572,292670,87159,290709v-4413,-1961,-8826,-3922,-13240,-5882c69506,282376,65583,279924,61661,277473v-3923,-2451,-7846,-5393,-11278,-8824c46460,265708,43028,262276,39595,258844v-3432,-3432,-6374,-6863,-9316,-10785c27337,244137,24395,240215,21943,236293v-2452,-3921,-4903,-8334,-6865,-12746c13117,219135,11155,214723,9194,210311,7723,205899,6252,200996,4781,196584,3310,191682,2329,187270,1839,182368,858,177465,368,172563,368,167661v-491,-4903,-491,-9805,,-14708c368,148051,858,143149,1839,138246v490,-4902,1471,-9804,2942,-14707c5762,118637,7233,113735,8704,109322v1471,-4902,3432,-9314,5393,-14216c16059,90693,18511,86281,20962,81869v2452,-4412,5394,-8824,8336,-12746c32240,65201,35182,60789,38615,57358v3432,-3432,6864,-7354,10297,-11276c52344,42650,56267,39219,60190,35787v3923,-3431,7845,-6373,12258,-8824c76861,24022,80784,21570,85197,19119v4413,-2451,8827,-4412,13730,-6373c103340,10785,108244,8824,113147,7354v4903,-1471,9807,-2942,14710,-3922c132761,2451,137664,1471,142567,980,147471,490,152374,,157278,v4903,,9807,,14710,490c176892,980,181795,1471,186698,2451v4904,981,9317,1961,14221,3432c205822,7354,210235,8824,214648,10785v4413,1961,8826,3922,13239,5883c232300,19119,236223,21570,240146,24022v3923,2451,7845,5392,11278,8824c255347,35787,258779,39219,262212,42650v3432,3432,6374,6864,9316,10786c274470,57358,277412,61279,279864,65201v2452,3922,4903,8334,6865,12746c288690,82360,290651,86772,292613,91184v1471,4412,2942,9314,4413,13726c298497,109813,299478,114225,299968,119127v490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60250,24805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3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8,2451;200919,5883;214648,10785;227887,16668;240146,24022;251424,32846;262212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0" o:spid="_x0000_s1034" style="position:absolute;left:22493;top:21114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" path="m252895,255412v-3433,3432,-7355,6864,-11278,10296c237694,269139,233771,272080,229358,274532v-4413,2941,-8335,5392,-12749,7844c212196,284827,207783,286787,202880,288748v-4413,1961,-9317,3922,-14220,5393c183756,295612,178853,297083,173949,298063v-4903,980,-9806,1961,-14710,2451c154336,301004,149432,301495,144529,301495v-4903,,-9807,,-14710,-491c124915,300514,120012,300024,115108,299043v-4903,-980,-9316,-1960,-14220,-3431c95985,294141,91572,292670,87159,290709v-4413,-1961,-8826,-3922,-13240,-5882c69506,282376,65583,279924,61661,277473v-3923,-2451,-7846,-5393,-11278,-8824c46460,265708,43028,262276,39595,258844v-3432,-3432,-6374,-6863,-9316,-10785c27337,244137,24395,240215,21943,236293v-2452,-3921,-4903,-8334,-6865,-12746c13117,219135,11155,214723,9194,210311,7723,205899,6252,200996,4781,196584,3310,191682,2329,187270,1839,182368,858,177465,368,172563,368,167661v-491,-4903,-491,-9805,,-14708c368,148051,858,143149,1839,138246v490,-4902,1471,-9804,2942,-14707c5762,118637,7233,113735,8704,109322v1471,-4902,3432,-9314,5393,-14216c16059,90693,18511,86281,20962,81869v2452,-4412,5394,-8824,8336,-12746c32240,65201,35182,60789,38615,57358v3432,-3922,6864,-7354,10297,-11276c52344,42650,56267,39219,60190,35787v3923,-3431,7845,-6373,12258,-8824c76861,24022,80784,21570,85197,19119v4413,-2451,8827,-4412,13730,-6373c103340,10785,108244,8824,113147,7354v4903,-1471,9807,-2942,14710,-3922c132761,2451,137664,1471,142567,980,147471,490,152374,,157278,v4903,,9807,,14710,490c176892,980,181795,1471,186698,2451v4904,981,9317,1961,14221,3432c205822,7354,210235,8824,214648,10785v4413,1961,8826,3922,13239,5883c232300,19119,236223,21570,240146,24022v3923,2451,7845,5392,11278,8824c255347,35787,258779,39219,262212,42650v3432,3432,6374,6864,9316,10786c274470,57358,277412,61279,279864,65201v2452,3922,4903,8334,6865,12746c288690,82360,290651,86772,292613,91184v1471,4412,2942,9314,4413,13726c298497,109813,299478,114225,299968,119127v490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60250,24805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3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8,2451;200919,5883;214648,10785;227887,16668;240146,24022;251424,32846;262212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1" o:spid="_x0000_s1035" style="position:absolute;left:25689;top:24374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2758,65706,162758,63254,162268v-2451,-490,-5393,-981,-7845,-1961c52957,159326,50505,158836,48054,157856v-2452,-981,-4904,-1961,-7355,-3432c38247,152953,36286,151973,33834,150502v-1962,-1471,-4413,-2941,-6375,-4902c25498,144129,23536,142168,21575,140207v-1961,-1961,-3432,-3922,-5394,-5883c14710,132363,13239,129912,11768,127951v-1471,-2451,-2451,-4412,-3923,-6863c6865,118637,5394,116186,4904,113735v-981,-2452,-1962,-4903,-2452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5,30885v1961,-1961,3432,-3922,5884,-5883c2893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2,47553,159362,50004v980,2451,1961,4902,2451,7353c162304,59809,162794,62750,163285,65201v490,2451,490,5393,980,7844c164265,75496,164265,78438,164265,80889v,2451,-490,5392,-490,7843c163285,91184,162794,94125,162304,96576v-491,2452,-1471,5393,-2452,7844c158872,106871,157891,109322,156910,112264v-981,2451,-2452,4902,-3923,7353c151516,122068,150045,124520,148574,126481v-1471,2451,-3432,4412,-4903,6373c14170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5,121088;4904,113735;2452,106381;981,98537;0,90693;0,82850;490,75006;1961,67162;4413,59318;7355,51475;11278,44121;15691,37258;20595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22" o:spid="_x0000_s1036" style="position:absolute;left:25689;top:24374;width:1644;height:1637;visibility:visible;mso-wrap-style:square;v-text-anchor:middle" coordsize="164483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6,142168,21575,140207v-1961,-1961,-3432,-3922,-5394,-5883c14710,132363,13239,129912,11768,127951v-1471,-2451,-2451,-4412,-3923,-6863c6865,118637,5394,116186,4904,113735v-981,-2452,-1962,-4903,-2452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5,30885v1961,-1961,3432,-3922,5884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2452,1471,4414,2942,6375,4903c138767,19609,140729,21570,142690,23531v1961,1961,3432,3922,5394,5883c149555,31375,151026,33826,152497,35787v1471,1961,2452,4412,3923,6863c157400,45102,158872,47553,159362,50004v980,2451,1961,4902,2451,7353c162304,59809,162794,62750,163285,65201v490,2451,490,5393,980,7844c164756,75496,164265,78438,164265,80889v,2451,-490,5392,-490,7843c163285,91184,162794,94125,162304,96576v-491,2452,-1471,5393,-2452,7844c158872,106871,157891,109322,156910,112264v-981,2451,-2452,4902,-3923,7353c151516,122068,150045,124520,148574,126481v-1471,2451,-3432,4412,-4903,6373c14170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5,121088;4904,113735;2452,106381;981,98537;0,90693;0,82850;490,75006;1961,67162;4413,59318;7355,51475;11278,44121;15691,37258;20595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23" o:spid="_x0000_s1037" style="position:absolute;left:10401;top:1415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" path="m252895,255413v-3433,3431,-7355,6863,-11278,10294c237694,269139,233771,272081,229358,274532v-4413,2941,-8335,5392,-12749,7843c212196,284827,207783,286788,202880,288749v-4904,1961,-9317,3921,-14220,5392c183756,295612,178853,297082,173950,298063v-4904,980,-9807,1961,-14711,2451c154336,301004,149432,301495,144529,301495v-4904,,-9807,,-14710,-491c124915,300514,120012,300024,115108,299043v-4903,-980,-9316,-1961,-14220,-3431c95985,294141,91572,292670,87159,290710v-4413,-1961,-8827,-3922,-13240,-5883c69506,282375,65584,279924,61661,277473v-3923,-2451,-7846,-5392,-11278,-8824c46950,265217,43028,262276,39595,258844v-3432,-3431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3v1471,-4413,3432,-9315,5393,-14217c16059,90694,18511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0v3433,3432,6375,6864,9317,10786c274470,57358,277412,61279,279864,65201v2452,3922,4903,8334,6865,12746c288690,82360,290651,86772,292613,91184v1471,4412,2942,9314,4413,13726c298497,109813,299478,114225,299968,119127v490,4903,1471,9805,1471,14707c301929,138737,301929,143639,301439,148541v,4903,-490,9805,-1471,14707c299478,168151,298497,173053,297026,177955v-981,4903,-2452,9805,-3923,14217c291632,197075,289671,201487,287709,206389v-1961,4902,-4413,8824,-6864,13236c278393,224038,275451,228450,272509,232371v-2942,3922,-5884,8335,-9317,11766c259760,248059,256327,251491,252895,255413r,xe" fillcolor="#698e8a" stroked="f" strokeweight="1.3616mm">
                      <v:stroke joinstyle="miter"/>
                      <v:path arrowok="t" o:connecttype="custom" o:connectlocs="252895,255413;241617,265707;229358,274532;216609,282375;202880,288749;188660,294141;173950,298063;159239,300514;144529,301495;129819,301004;115108,299043;100888,295612;87159,290710;73919,284827;61661,277473;50383,268649;39595,258844;30279,248059;21943,236293;15078,223547;9194,210311;4781,196584;1839,182367;368,167660;368,152953;1839,138246;4781,123539;8704,109323;14097,95106;20962,81869;29298,69123;38615,57358;48912,46082;60190,35787;72448,26963;85197,19119;98927,12746;113147,7354;127857,3432;142568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5,219625;272509,232371;263192,244137;252895,255413;252895,255413" o:connectangles="0,0,0,0,0,0,0,0,0,0,0,0,0,0,0,0,0,0,0,0,0,0,0,0,0,0,0,0,0,0,0,0,0,0,0,0,0,0,0,0,0,0,0,0,0,0,0,0,0,0,0,0,0,0,0,0,0,0,0,0,0,0,0,0,0,0"/>
                    </v:shape>
                    <v:shape id="Prostoročno: oblika 24" o:spid="_x0000_s1038" style="position:absolute;left:10401;top:1415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" path="m252895,255413v-3433,3431,-7355,6863,-11278,10294c237694,269139,233771,272081,229358,274532v-4413,2941,-8335,5392,-12749,7843c212196,284827,207783,286788,202880,288749v-4413,1961,-9317,3921,-14220,5392c183756,295612,178853,297082,173950,298063v-4904,980,-9807,1961,-14711,2451c154336,301004,149432,301495,144529,301495v-4904,,-9807,,-14710,-491c124915,300514,120012,300024,115108,299043v-4903,-980,-9316,-1961,-14220,-3431c95985,294141,91572,292670,87159,290710v-4413,-1961,-8827,-3922,-13240,-5883c69506,282375,65584,279924,61661,277473v-3923,-2451,-7846,-5392,-11278,-8824c46460,265707,43028,262276,39595,258844v-3432,-3431,-6374,-6863,-9316,-10785c27337,244137,24395,240215,21943,236293v-2452,-3922,-4904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3v1471,-4903,3432,-9315,5393,-14217c16059,90694,18511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9,2451v4903,981,9316,1961,14219,3432c205822,7354,210235,8824,214648,10785v4413,1961,8826,3922,13239,5883c232301,18629,236223,21570,240146,24022v3923,2451,7846,5392,11278,8824c255347,35787,258779,39219,262211,42650v3433,3432,6375,6864,9317,10786c274470,57358,277412,61279,279864,65201v2452,3922,4903,8334,6865,12746c288690,82360,290651,86772,292613,91184v1471,4412,2942,9314,4413,13726c298497,109813,299478,114225,299968,119127v981,4903,1471,9805,1471,14707c301929,138737,301929,143639,301439,148541v-490,4903,-490,9805,-1471,14707c299478,168151,298497,173053,297026,177955v-981,4903,-2452,9805,-3923,14217c291632,197075,289671,201487,287709,206389v-1961,4412,-4413,8824,-6864,13236c278393,224038,275451,228450,272509,232371v-2942,3922,-5884,8335,-9317,11766c259760,248059,256327,251491,252895,255413r,xe" filled="f" strokecolor="#698e8a" strokeweight=".34042mm">
                      <v:stroke endcap="round"/>
                      <v:path arrowok="t" o:connecttype="custom" o:connectlocs="252895,255413;241617,265707;229358,274532;216609,282375;202880,288749;188660,294141;173950,298063;159239,300514;144529,301495;129819,301004;115108,299043;100888,295612;87159,290710;73919,284827;61661,277473;50383,268649;39595,258844;30279,248059;21943,236293;15078,223547;9194,210311;4781,196584;1839,182367;368,167660;368,152953;1839,138246;4781,123539;8704,109323;14097,95106;20962,81869;29298,69123;38615,57358;48912,46082;60190,35787;72448,26963;85197,19119;98927,12746;113147,7354;127857,3432;142568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5,219625;272509,232371;263192,244137;252895,255413;252895,255413" o:connectangles="0,0,0,0,0,0,0,0,0,0,0,0,0,0,0,0,0,0,0,0,0,0,0,0,0,0,0,0,0,0,0,0,0,0,0,0,0,0,0,0,0,0,0,0,0,0,0,0,0,0,0,0,0,0,0,0,0,0,0,0,0,0,0,0,0,0"/>
                    </v:shape>
                    <v:shape id="Prostoročno: oblika 25" o:spid="_x0000_s1039" style="position:absolute;left:13553;top:18383;width:1642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" path="m137787,138737v-1962,1960,-3923,3921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7,142168,21575,140207v-1961,-1961,-3432,-3922,-5394,-5882c14710,132364,13239,129912,11768,127951v-1471,-2451,-2451,-4412,-3923,-6863c6865,118637,5394,116186,4903,113735v-980,-2452,-1961,-4903,-2451,-7354c1961,103930,1471,100989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93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3,3922,5394,5883c149555,31375,151026,33826,152497,35787v1471,2451,2452,4412,3923,6863c157400,45102,158871,47553,159362,50004v980,2451,1961,4902,2452,7353c162304,59809,162794,62750,163285,65201v490,2452,490,5393,980,7844c164265,75496,164265,78438,164265,80889v,2451,-490,5392,-490,7844c163285,91184,162794,94125,162304,96576v-490,2452,-1471,5393,-2452,7844c158871,106871,157891,109322,156910,112264v-981,2451,-2452,4902,-3923,7353c151516,122069,150045,124520,148574,126481v-1471,2451,-3432,4412,-4903,6373c142200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7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26" o:spid="_x0000_s1040" style="position:absolute;left:13553;top:18383;width:1642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" path="m137787,138737v-1962,1960,-3923,3921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7,142168,21575,140207v-1961,-1961,-3432,-3922,-5394,-5882c14710,132364,13239,129912,11768,127951v-1471,-2451,-2451,-4412,-3923,-6863c6375,118637,5394,116186,4903,113735v-980,-2452,-1961,-4903,-2451,-7354c1961,103930,1471,100989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1,13236v1962,1471,4414,2942,6375,4903c138767,19609,140729,21570,142690,23531v1961,1961,3433,3922,5394,5883c149555,31375,151026,33826,152497,35787v1471,2451,2452,4412,3923,6863c157400,45102,158871,47553,159362,50004v980,2451,1961,4902,2452,7353c162304,59809,162794,62750,163285,65201v490,2452,490,5393,980,7844c164265,75496,164265,78438,164265,80889v,2451,-490,5392,-490,7844c163285,91184,162794,94125,162304,96576v-490,2452,-1471,5393,-2452,7844c158871,106871,157891,109322,156910,112264v-981,2451,-2452,4902,-3923,7353c151516,122069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1,13236;136806,18139;142690,23531;148084,29414;152497,35787;156420,42650;159362,50004;161814,57357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27" o:spid="_x0000_s1041" style="position:absolute;left:15334;top:2122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1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0,19119,236223,21570,240146,24022v3923,2451,7846,5392,11278,8824c255347,35787,258779,39219,262211,42650v3433,3432,6375,6864,9317,10786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54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8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8" o:spid="_x0000_s1042" style="position:absolute;left:15334;top:21227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1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6252,118637,7233,113735,8704,109322v1471,-4902,3432,-9314,5393,-14216c16059,90694,18510,86281,20962,81869v2452,-4412,5394,-8824,8336,-12746c32240,65201,35182,60789,38615,57358v3432,-3922,6864,-7354,10297,-11276c52344,42650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0,19119,236223,21570,240146,24022v3923,2451,7846,5392,11278,8824c255347,35787,258779,39219,262211,42650v3433,3432,6375,6864,9317,10786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54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8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29" o:spid="_x0000_s1043" style="position:absolute;left:19496;top:2447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6,158836,48054,157856v-2452,-981,-4904,-1961,-7355,-3432c38247,152953,36286,151973,33834,150502v-1962,-1470,-4413,-2941,-6375,-4902c25498,144129,23537,142168,21575,140207v-1961,-1961,-3432,-3922,-5394,-5882c14710,132364,13239,129912,11768,127951v-1471,-2451,-2451,-4412,-3923,-6863c6865,118637,5394,116186,4904,113735v-981,-2452,-1962,-4903,-2452,-7354c1961,103930,1471,100989,981,98537,490,96086,490,93145,,90694,,88242,,85301,,82850,,80399,490,77457,490,75006v491,-2451,981,-5393,1471,-7844c2452,64711,3433,61770,4413,59319v981,-2452,1962,-4903,2942,-7844c8336,49024,9807,46572,11278,44121v1471,-2451,2942,-4902,4413,-6863c17162,34807,19124,32846,20595,30885v1961,-1961,3432,-3922,5884,-5883c28440,23041,30401,21080,32853,19609v1962,-1961,4413,-3431,6865,-4902c42170,13236,44131,11766,46583,10295,49034,8824,51486,7844,53938,6863v2452,-980,4903,-1961,7845,-2941c64726,2941,67177,2451,69629,1961,72081,1471,75023,980,77474,490,79926,,82868,,85320,v2452,,5394,,7845,490c95617,980,98559,980,101011,1471v2452,490,5394,980,7845,1961c111308,4412,113760,4902,116212,5883v2451,980,4903,1961,7355,3432c126019,10785,127980,11766,130431,13236v1962,1471,4414,2942,6375,4903c138767,19609,140729,21570,142690,23531v1961,1961,3433,3922,5394,5883c149555,31375,151026,33826,152497,35787v1471,2451,2452,4412,3923,6864c157401,45102,158872,47553,159362,50004v980,2451,1961,4902,2452,7354c162304,59809,162794,62750,163285,65201v490,2452,490,5393,980,7844c164265,75496,164265,78438,164265,80889v,2451,-490,5392,-490,7844c163285,91184,162794,94125,162304,96576v-490,2452,-1471,5393,-2452,7844c158872,106871,157891,109323,156910,112264v-981,2451,-2452,4902,-3923,7353c151516,122069,150045,124520,148574,126481v-1471,2451,-3432,4412,-4903,6373c141710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4,113735;2452,106381;981,98537;0,90694;0,82850;490,75006;1961,67162;4413,59319;7355,51475;11278,44121;15691,37258;20595,30885;26479,25002;32853,19609;39718,14707;46583,10295;53938,6863;61783,3922;69629,1961;77474,490;85320,0;93165,490;101011,1471;108856,3432;116212,5883;123567,9315;130431,13236;136806,18139;142690,23531;148084,29414;152497,35787;156420,42651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30" o:spid="_x0000_s1044" style="position:absolute;left:19496;top:24472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" path="m137787,138737v-1962,1961,-3923,3922,-6375,5392c129451,146090,126999,147561,124547,149032v-2451,1470,-4413,2941,-6864,4412c115231,154914,112779,155895,110327,156875v-2451,981,-4903,1961,-7845,2942c99540,160797,97088,161287,94636,161778v-2451,490,-5393,980,-7845,1470c84339,163739,81397,163739,78945,163739v-2451,,-5393,,-7845,-491c68648,163248,65706,162758,63254,162268v-2451,-490,-5393,-981,-7845,-1961c52957,159326,50506,158836,48054,157856v-2452,-981,-4904,-1961,-7355,-3432c38247,152953,36286,151973,33834,150502v-1962,-1470,-4413,-2941,-6375,-4902c25498,144129,23537,142168,21575,140207v-1961,-1961,-3432,-3922,-5394,-5882c14710,132364,13239,129912,11768,127951v-1471,-2451,-2451,-4412,-3923,-6863c6865,118637,5394,116186,4904,113735v-981,-2452,-1962,-4903,-2452,-7354c1961,103930,1471,100989,981,98537,490,96086,490,93145,,90694,,88242,,85301,,82850,,80399,490,77457,490,75006v491,-2451,981,-5393,1471,-7844c2452,64711,3433,61770,4413,59319v981,-2452,1962,-4903,2942,-7844c8336,49024,9807,46572,11278,44121v1471,-2451,2942,-4902,4413,-6863c17162,34807,19124,32846,20595,30885v1961,-1961,3432,-3922,5884,-5883c28930,23041,30401,21080,32853,19609v2452,-1470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2c126019,10785,127980,11766,130431,13236v1962,1471,4414,2942,6375,4903c138767,19609,140729,21570,142690,23531v1961,1961,3433,3922,5394,5883c149555,31375,151026,33826,152497,35787v1471,2451,2452,4412,3923,6864c157401,45102,158872,47553,159362,50004v980,2451,1961,4902,2452,7354c162304,59809,162794,62750,163285,65201v490,2452,490,5393,980,7844c164265,75496,164265,78438,164265,80889v,2451,-490,5392,-490,7844c163285,91184,162794,94125,162304,96576v-490,2452,-1471,5393,-2452,7844c158872,106871,157891,109323,156910,112264v-981,2451,-2452,4902,-3923,7353c151516,122069,150045,124520,148574,126481v-1471,2451,-3432,4412,-4903,6373c142200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4,113735;2452,106381;981,98537;0,90694;0,82850;490,75006;1961,67162;4413,59319;7355,51475;11278,44121;15691,37258;20595,30885;26479,25002;32853,19609;39718,14707;46583,10295;53938,6863;61783,3922;69629,1961;77474,490;85320,0;93165,490;101011,1471;108856,3432;116212,5883;123567,9315;130431,13236;136806,18139;142690,23531;148084,29414;152497,35787;156420,42651;159362,50004;161814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31" o:spid="_x0000_s1045" style="position:absolute;left:22282;top:2633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" path="m252895,255412v-3433,3432,-7355,6864,-11278,10295c237694,269139,233771,272080,229358,274532v-4413,2451,-8335,5392,-12749,7843c212196,284827,207783,286787,202880,288748v-4413,1961,-9317,3922,-14220,5393c183756,295612,178853,297082,173950,298063v-4904,980,-9807,1961,-14711,2451c154336,301004,149432,301495,144529,301495v-4903,,-9807,,-14710,-491c124915,300514,120012,300024,115108,299043v-4903,-980,-9316,-1961,-14220,-3431c95985,294141,91572,292670,87159,290709v-4413,-1961,-8826,-3922,-13240,-5882c69506,282375,65583,279924,61661,277473v-3923,-2451,-7846,-5393,-11278,-8824c46460,265707,43028,262276,39595,258844v-3432,-3432,-6374,-6863,-9316,-10785c27337,244137,24395,240215,21943,236293v-2452,-3922,-4903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2v1471,-4902,3432,-9314,5393,-14216c16059,90693,18511,86281,20962,81869v2452,-4412,5394,-8824,8336,-12746c32240,65201,35182,60789,38615,57357v3432,-3921,6864,-7353,10297,-11275c52344,42650,56267,39219,60190,35787v3923,-3431,7845,-6373,12258,-8824c76861,24021,80784,21570,85197,19119v4413,-2451,8827,-4412,13730,-6373c103340,10785,108244,8824,113147,7353v4903,-1470,9807,-2941,14710,-3921c132761,2451,137664,1471,142567,980,147471,490,152374,,157278,v4903,,9807,,14710,490c176892,980,181795,1471,186698,2451v4904,981,9317,1961,14221,3432c205822,7353,210235,8824,214648,10785v4413,1961,8826,3922,13239,5883c232300,19119,236223,21570,240146,24021v3923,2452,7845,5393,11278,8825c255347,35787,258779,39219,262212,42650v3432,3432,6374,6864,9316,10786c274470,57357,277412,61279,279864,65201v2452,3922,4903,8334,6865,12746c288690,82360,290651,86772,292613,91184v1471,4412,2942,9314,4413,13726c298497,109813,299478,114225,299968,119127v981,4902,1471,9805,1471,14707c301929,138736,301929,143639,301439,148541v,4902,-490,9805,-1471,14707c299478,168151,298497,173053,297026,177955v-981,4903,-2452,9805,-3923,14217c291632,196584,289671,201487,287709,206389v-1961,4412,-4413,8824,-6865,13236c278393,224037,275451,228450,272509,232371v-2942,3922,-5884,8334,-9317,11766c259760,247569,256818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7;48912,46082;60190,35787;72448,26963;85197,19119;98927,12746;113147,7353;127857,3432;142567,980;157278,0;171988,490;186698,2451;200919,5883;214648,10785;227887,16668;240146,24021;251424,32846;262212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2" o:spid="_x0000_s1046" style="position:absolute;left:22282;top:2633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3,,-9807,,-14710,-491c124915,300514,120012,300024,115108,299043v-4903,-980,-9316,-1961,-14220,-3431c95985,294141,91572,292670,87159,290709v-4413,-1961,-8826,-3922,-13240,-5882c69506,282375,65583,279924,61661,277473v-3923,-2451,-7846,-5393,-11278,-8824c46460,265707,43028,262276,39595,258844v-3432,-3432,-6374,-6863,-9316,-10785c27337,244137,24395,240215,21943,236293v-2452,-3922,-4903,-8334,-6865,-12746c13117,219135,11155,214723,9194,210311,7723,205899,6252,200996,4781,196584,3310,191682,2329,187270,1839,182367,858,177465,368,172563,368,167660v-491,-4902,-491,-9804,,-14707c368,148051,858,143149,1839,138246v490,-4902,1471,-9804,2942,-14707c5762,118637,7233,113735,8704,109322v1471,-4902,3432,-9314,5393,-14216c16059,90693,18511,86281,20962,81869v2452,-4412,5394,-8824,8336,-12746c32240,65201,35182,60789,38615,57357v3432,-3921,6864,-7353,10297,-11275c52344,42650,56267,39219,60190,35787v3923,-3431,7845,-6373,12258,-8824c76861,24021,80784,21570,85197,19119v4413,-2451,8827,-4412,13730,-6373c103340,10785,108244,8824,113147,7353v4903,-1470,9807,-2941,14710,-3921c132761,2451,137664,1471,142567,980,147471,490,152374,,157278,v4903,,9807,,14710,490c176892,980,181795,1471,186698,2451v4904,981,9317,1961,14221,3432c205822,7353,210235,8824,214648,10785v4413,1961,8826,3922,13239,5883c232300,19119,236223,21570,240146,24021v3923,2452,7845,5393,11278,8825c255347,35787,258779,39219,262212,42650v3432,3432,6374,6864,9316,10786c274470,57357,277412,61279,279864,65201v2452,3922,4903,8334,6865,12746c288690,82360,290651,86772,292613,91184v1471,4412,2942,9314,4413,13726c298497,109813,299478,114225,299968,119127v981,4902,1471,9805,1471,14707c301929,138736,301929,143639,301439,148541v,4902,-490,9805,-1471,14707c299478,168151,298497,173053,297026,177955v-981,4903,-2452,9805,-3923,14217c291632,197075,289671,201487,287709,206389v-1961,4412,-4413,8824,-6865,13236c278393,224037,275451,228450,272509,232371v-2942,3922,-5884,8334,-9317,11766c260250,248549,256818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7;368,167660;368,152953;1839,138246;4781,123539;8704,109322;14097,95106;20962,81869;29298,69123;38615,57357;48912,46082;60190,35787;72448,26963;85197,19119;98927,12746;113147,7353;127857,3432;142567,980;157278,0;171988,490;186698,2451;200919,5883;214648,10785;227887,16668;240146,24021;251424,32846;262212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3" o:spid="_x0000_s1047" style="position:absolute;left:5988;top:17109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" path="m368126,371108v-5394,5393,-10788,9805,-16672,14707c345570,390227,339686,394639,333802,399051v-5885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3,9194,292180,7233,285317,5271,278454,3800,271590,2819,264727,1839,257864,858,250510,368,243647v-491,-7354,-491,-14217,,-21571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4,56377,87159,51475v5884,-4412,11768,-8825,17652,-13237c110695,33826,117070,30395,123444,26963v6375,-3432,13239,-6863,19614,-9315c149923,1470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4c336744,27453,342628,30885,348512,34807v5884,3921,11278,7843,16672,12746c370577,51965,375481,56867,380384,61770v4904,4902,9317,10294,13730,15687c398527,82850,402450,88732,406373,94615v3922,5883,7355,11766,10297,18139c419612,119127,422554,125500,425006,131873v2451,6373,4413,13237,6374,20100c433341,158836,434812,165699,435793,172563v981,6863,1961,14216,2452,21080c438735,200996,438735,207860,438245,215213v-491,7354,-981,14217,-1961,21570c435303,244137,433832,251000,432361,257864v-1471,6863,-3923,14216,-5884,21080c424025,285807,421573,292670,418631,299043v-2942,6864,-6374,13237,-9807,19610c405392,325026,401469,331399,397056,337282v-4413,5883,-8826,11765,-13730,17648c378423,360813,373519,366206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19,264727;368,243647;368,222076;2329,200506;6252,179426;12136,158346;19982,138246;29788,118637;41557,100008;55286,82360;70487,66182;87159,51475;104811,38238;123444,26963;143058,17648;163652,10295;184737,4902;206312,1471;227887,0;249462,490;270547,3432;291142,8334;311246,15197;330369,24021;348512,34807;365184,47553;380384,61770;394114,77457;406373,94615;416670,112754;425006,131873;431380,151973;435793,172563;438245,193643;438245,215213;436284,236783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34" o:spid="_x0000_s1048" style="position:absolute;left:5988;top:17109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" path="m368126,371108v-5394,5393,-10788,9805,-16672,14707c345570,390227,339686,394639,333802,399051v-5885,3922,-12259,7844,-18633,11276c308794,413758,301929,417190,295555,419641v-6865,2942,-13730,5393,-20595,7354c268096,428956,261231,430917,253876,432387v-6865,1471,-14220,2452,-21576,3432c224945,436799,218080,437290,210725,437290v-7355,,-14220,,-21575,-491c182285,436309,174930,435329,168065,433858v-6864,-1471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3,9194,292180,7233,285317,5271,278454,3800,271590,2819,264727,1839,257864,858,250510,368,243647v-491,-7354,-491,-14217,,-21571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923,1470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4c336744,27453,342628,30885,348512,34807v5884,3921,11278,7843,16672,12746c370577,51965,375481,56867,380384,61770v4904,4902,9317,10294,13730,15687c398527,82850,402450,88732,406373,94615v3922,5883,7355,11766,10297,18139c419612,119127,422554,125500,425006,131873v2451,6373,4413,13237,6374,20100c433341,158836,434812,165699,435793,172563v981,6863,1961,14216,2452,21080c438735,200996,438735,207860,438245,215213v-491,7354,-981,14217,-1961,21570c435303,244137,433832,251000,432361,257864v-1471,6863,-3923,14216,-5884,21080c424025,285807,421573,292670,418631,299043v-2942,6864,-6374,13237,-9807,19610c405392,325026,401469,331399,397056,337282v-4413,5883,-8826,11765,-13730,17648c378423,360813,373519,366206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799;168065,433858;147471,428956;127367,422092;108243,413268;90101,402483;73429,389737;58228,375520;44499,359833;32240,342674;21943,324536;13607,305416;7233,285317;2819,264727;368,243647;368,222076;2329,200506;6252,179426;12136,158346;19982,138246;29788,118637;41557,100008;55286,82360;70487,66182;87159,51475;104811,38238;123444,26963;143058,17648;163652,10295;184737,4902;206312,1471;227887,0;249462,490;270547,3432;291142,8334;311246,15197;330369,24021;348512,34807;365184,47553;380384,61770;394114,77457;406373,94615;416670,112754;425006,131873;431380,151973;435793,172563;438245,193643;438245,215213;436284,236783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35" o:spid="_x0000_s1049" style="position:absolute;left:10112;top:2131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3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0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60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59760,248059,256327,25149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6" o:spid="_x0000_s1050" style="position:absolute;left:10112;top:21315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3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0,56267,39219,60190,35787v3922,-3431,7845,-6373,12258,-8824c76861,24022,80784,21570,85197,19119v4413,-2451,8826,-4412,13730,-6373c10383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0v3433,3432,6375,6864,9317,10786c274470,57358,277412,61279,279864,65201v2451,3922,4903,8334,6865,12746c288690,82360,290651,86772,292613,91184v1471,4412,2942,9314,4413,13726c298497,109813,299478,114225,299968,119127v981,4902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59760,248059,256327,25149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0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37" o:spid="_x0000_s1051" style="position:absolute;left:13303;top:24575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7,142168,21575,140207v-1961,-1961,-3432,-3922,-5394,-5883c14710,132364,13239,129912,11768,127951v-1471,-2451,-2451,-4412,-3922,-6863c6375,118637,5394,116186,4903,113735v-980,-2452,-1961,-4903,-2451,-7354c1961,103930,1471,100988,981,98537,490,96086,490,93145,,90693,,88242,,85301,,82850,,80399,490,77457,490,75006v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2,13236v1961,1471,4413,2942,6374,4903c138767,19609,140729,21570,142690,23531v1961,1961,3433,3922,5394,5883c149555,31375,151026,33826,152497,35787v1471,2451,2452,4412,3923,6863c157891,45102,158872,47553,159362,50004v980,2451,1961,4902,2452,7353c162304,59809,162794,62750,163285,65201v490,2451,490,5393,980,7844c164265,75496,164265,78438,164265,80889v,2451,-490,5392,-490,7843c163285,91184,162794,94125,162304,96576v-490,2452,-1471,5393,-2452,7844c158872,106871,157891,109322,156910,112264v-981,2451,-2452,4902,-3923,7353c151516,122068,150045,124520,148574,126481v-1471,2451,-3432,4412,-4903,6373c14170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6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2,13236;136806,18139;142690,23531;148084,29414;152497,35787;156420,42650;159362,50004;161814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38" o:spid="_x0000_s1052" style="position:absolute;left:13303;top:24575;width:1642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6,151973,33834,150502v-1962,-1471,-4413,-2941,-6375,-4902c25498,144129,23537,142168,21575,140207v-1961,-1961,-3432,-3922,-5394,-5883c14710,132364,13239,129912,11768,127951v-1471,-2451,-2451,-4412,-3922,-6863c6865,118637,5394,116186,4903,113735v-980,-2452,-1961,-4903,-2451,-7354c1961,103930,1471,100988,981,98537,490,96086,490,93145,,90693,,88242,,85301,,82850,,80399,490,77457,490,75006v491,-2451,981,-5393,1471,-7844c2452,64711,3432,61770,4413,59318v981,-2451,1962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2,5883v2451,980,4903,1961,7355,3431c126018,10785,127980,11766,130432,13236v1961,1471,4413,2942,6374,4903c138767,19609,140729,21570,142690,23531v1961,1961,3433,3922,5394,5883c149555,31375,151026,33826,152497,35787v1471,2451,2452,4412,3923,6863c157400,45102,158872,47553,159362,50004v980,2451,1961,4902,2452,7353c162304,59809,162794,62750,163285,65201v490,2451,490,5393,980,7844c164265,75496,164265,78438,164265,80889v,2451,-490,5392,-490,7843c163285,91184,162794,94125,162304,96576v-490,2452,-1471,5393,-2452,7844c158872,106871,157891,109322,156910,112264v-981,2451,-2452,4902,-3923,7353c151516,122068,150045,124520,148574,126481v-1471,2451,-3432,4412,-4903,6373c14170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9;71100,163248;63254,162268;55409,160307;48054,157856;40699,154424;33834,150502;27459,145600;21575,140207;16181,134324;11768,127951;7846,121088;4903,113735;2452,106381;981,98537;0,90693;0,82850;490,75006;1961,67162;4413,59318;7355,51475;11278,44121;15691,37258;20594,30885;26479,25002;32853,19609;39718,14707;46583,10295;53938,6863;61783,3922;69629,1961;77474,490;85320,0;93165,490;101011,1471;108856,3432;116212,5883;123567,9314;130432,13236;136806,18139;142690,23531;148084,29414;152497,35787;156420,42650;159362,50004;161814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39" o:spid="_x0000_s1053" style="position:absolute;left:15123;top:26453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1,56267,39219,60190,35787v3923,-3431,7845,-6373,12258,-8824c76861,24022,80784,21570,85197,19119v4413,-2451,8826,-4412,13730,-6373c10383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6c288690,82360,290651,86772,292613,91184v1471,4412,2942,9314,4413,13726c298497,109322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059,256818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0" o:spid="_x0000_s1054" style="position:absolute;left:15123;top:26453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" path="m252895,255412v-3433,3432,-7355,6864,-11278,10296c237694,269139,233771,272080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4,-1961,-8827,-3921,-13240,-5882c69506,282376,65584,279924,61661,277473v-3923,-2451,-7846,-5393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1,118637,7233,113735,8704,109322v1471,-4902,3432,-9314,5393,-14216c16059,90694,18510,86281,20962,81869v2452,-4412,5394,-8824,8336,-12746c32240,65201,35182,60789,38615,57358v3432,-3922,6864,-7354,10297,-11276c52344,42651,56267,39219,60190,35787v3923,-3431,7845,-6373,12258,-8824c76861,24022,80784,21570,85197,19119v4413,-2451,8826,-4412,13730,-6373c103340,10785,108243,8824,113147,7354v4903,-1471,9807,-2942,14710,-3922c132761,2451,137664,1471,142567,980,147471,490,152374,,157278,v4903,,9807,,14710,490c176892,980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5,8333,-9317,11765c260250,248059,256818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7,980;157278,0;171988,490;186699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1" o:spid="_x0000_s1055" style="position:absolute;left:17869;top:29291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" path="m368126,371108v-5394,5393,-10788,9805,-16672,14707c345570,390227,339686,394639,333802,399051v-5884,3922,-12259,7844,-18633,11276c308794,413759,301929,417190,295555,419641v-6865,2942,-13730,5393,-20595,7354c268096,428956,261231,430917,253876,432387v-7355,1471,-14220,2452,-21576,3432c224945,436800,218080,437290,210725,437290v-7355,,-14220,,-21575,-490c182285,436309,174930,435329,168065,433858v-6864,-1471,-13729,-2941,-20594,-4902c140606,426995,134232,424544,127367,422092v-6375,-2451,-12749,-5392,-19123,-8824c101869,409837,95985,406405,90101,402483,84217,398561,78823,394639,73429,389737,68035,385325,63132,380423,58228,375520,53325,370618,48912,365225,44499,359832,40086,354440,36163,348557,32240,342674,28317,336792,24885,330909,21943,324536v-2942,-6373,-5884,-12746,-8336,-19119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383,26356,125010,29788,118637v3433,-6373,7356,-12746,11769,-18629c45970,94125,50383,88242,55286,82360,60190,76967,65093,71574,70487,66182,75881,60789,81274,56377,87159,51475v5884,-4412,11768,-8825,17652,-13237c110695,33826,117070,30395,123444,26963v6375,-3432,13239,-6863,19614,-9315c149923,14707,156787,12256,163652,10295v6865,-1961,13730,-3922,21085,-5393c191602,3432,198957,2451,206312,1471,213667,490,220532,,227887,v7356,,14220,,21575,490c256818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1,432361,257864v-1471,6863,-3923,14217,-5884,21080c424025,285807,421573,292670,418631,299043v-2942,6864,-6374,13237,-9807,19610c405392,325026,401469,331399,397056,337282v-4413,5883,-8826,11766,-13730,17648c378423,360813,373520,366206,368126,371108r,xe" fillcolor="#698e8a" stroked="f" strokeweight="1.3616mm">
                      <v:stroke joinstyle="miter"/>
                      <v:path arrowok="t" o:connecttype="custom" o:connectlocs="368126,371108;351454,385815;333802,399051;315169,410327;295555,419641;274960,426995;253876,432387;232300,435819;210725,437290;189150,436800;168065,433858;147471,428956;127367,422092;108244,413268;90101,402483;73429,389737;58228,375520;44499,359832;32240,342674;21943,324536;13607,305417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42" o:spid="_x0000_s1056" style="position:absolute;left:17869;top:29291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" path="m368126,371108v-5394,5393,-10788,9805,-16672,14707c345570,390227,339686,394639,333802,399051v-5884,3922,-12259,7844,-18633,11276c308794,413759,301929,417190,295555,419641v-6865,2942,-13730,5393,-20595,7354c268096,428956,261231,430917,253876,432387v-6865,1471,-14220,2452,-21576,3432c224945,436800,218080,437290,210725,437290v-7355,,-14220,,-21575,-490c182285,436309,174930,435329,168065,433858v-6864,-1471,-13729,-2941,-20594,-4902c140606,426995,134232,424544,127367,422092v-6375,-2451,-12749,-5392,-19123,-8824c101869,409837,95985,406405,90101,402483,84217,398561,78823,394639,73429,389737,68035,385325,63132,380423,58228,375520,53325,370618,48912,365225,44499,359832,40086,354440,36163,348557,32240,342674,28317,336792,24885,330909,21943,324536v-2942,-6373,-5884,-12746,-8336,-19119c11155,299043,9194,292180,7233,285317,5271,278454,3800,271590,2820,264727,1839,257864,858,250510,368,243647v-491,-7354,-491,-14217,,-21571c858,214723,1349,207860,2329,200506v981,-7353,2452,-14217,3923,-21080c7723,172563,10175,165209,12136,158346v2452,-6863,4904,-13727,7845,-20100c22924,131873,26356,125010,29788,118637v3433,-6373,7356,-12746,11769,-18629c45970,94125,50383,88242,55286,82360,60190,76967,65093,71574,70487,66182,75881,60789,81274,56377,87159,51475v5884,-4412,11768,-8825,17652,-13237c110695,34316,117070,30395,123444,26963v6375,-3432,13239,-6863,19614,-9315c149432,15197,156787,12256,163652,10295v6865,-1961,13730,-3922,21085,-5393c191602,3432,198957,2451,206312,1471,213667,490,220532,,227887,v7356,,14220,,21575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3,165700,435793,172563v981,6863,1962,14217,2452,21080c438735,200996,438735,207860,438245,215213v-490,7354,-981,14217,-1961,21571c435303,244137,433832,251001,432361,257864v-1471,6863,-3923,14217,-5884,21080c424025,285807,421573,292670,418631,299043v-2942,6864,-6374,13237,-9807,19610c405392,325026,401469,331399,397056,337282v-4413,5883,-8826,11766,-13730,17648c378423,360813,373520,366206,368126,371108r,xe" filled="f" strokecolor="#698e8a" strokeweight=".34042mm">
                      <v:stroke endcap="round"/>
                      <v:path arrowok="t" o:connecttype="custom" o:connectlocs="368126,371108;351454,385815;333802,399051;315169,410327;295555,419641;274960,426995;253876,432387;232300,435819;210725,437290;189150,436800;168065,433858;147471,428956;127367,422092;108244,413268;90101,402483;73429,389737;58228,375520;44499,359832;32240,342674;21943,324536;13607,305417;7233,285317;2820,264727;368,243647;368,222076;2329,200506;6252,179426;12136,158346;19981,138246;29788,118637;41557,100008;55286,82360;70487,66182;87159,51475;104811,38238;123444,26963;143058,17648;163652,10295;184737,4902;206312,1471;227887,0;249462,490;270547,3432;291142,8334;311246,15197;330369,24022;348512,34807;365184,47553;380384,61770;394114,77457;406373,94615;416670,112754;425006,131873;431380,151973;435793,172563;438245,193643;438245,215213;436284,236784;432361,257864;426477,278944;418631,299043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43" o:spid="_x0000_s1057" style="position:absolute;left:2953;top:21428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" path="m252895,255412v-3433,3432,-7355,6864,-11278,10296c237694,269139,233771,272080,229358,274532v-4413,2941,-8335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3,-11278,-8824c46460,265708,43028,262276,39595,258844v-3432,-3432,-6374,-6863,-9316,-10785c27337,244137,24395,240215,21943,236293v-2452,-3921,-4904,-8334,-6865,-12746c13117,219625,11155,21521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1v3433,3431,6375,6863,9317,10785c274470,57358,277412,61279,279864,65201v2452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59760,248059,256327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4" o:spid="_x0000_s1058" style="position:absolute;left:2953;top:21428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" path="m252895,255412v-3433,3432,-7355,6864,-11278,10296c237694,269139,233771,272080,229358,274532v-4413,2941,-8335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3,-11278,-8824c46460,265708,43028,262276,39595,258844v-3432,-3432,-6374,-6863,-9316,-10785c27337,244137,24395,240215,21943,236293v-2452,-3921,-4904,-8334,-6865,-12746c13117,219625,11155,215213,9194,210311,7723,205899,6252,200997,4781,196584,3310,191682,2329,187270,1839,182368,858,177465,368,172563,368,167661v-491,-4903,-491,-9805,,-14708c368,148051,858,143149,1839,138246v490,-4902,1471,-9804,2942,-14707c5762,118637,7233,113735,8704,109322v1471,-4902,3432,-9314,5393,-14216c16059,90694,18510,86281,20962,81869v2452,-4412,5394,-8824,8336,-12746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8,980,147471,490,152374,,157278,v4903,,9807,,14710,490c176892,980,181795,1471,186698,2451v4904,981,9317,1961,14220,3432c205822,7354,210235,8824,214648,10785v4413,1961,8826,3922,13239,5883c232300,19119,236223,21570,240146,24022v3923,2451,7845,5392,11278,8824c255347,35787,258779,39219,262211,42651v3433,3431,6375,6863,9317,10785c274470,57358,277412,61279,279864,65201v2452,3922,4903,8334,6865,12746c288690,82360,290651,86772,292613,91184v1471,4412,2942,9314,4413,13726c298497,109813,299478,114225,299968,119127v981,4903,1471,9805,1471,14707c301929,138737,301929,143639,301439,148541v,4903,-490,9805,-1471,14707c299478,168151,298497,173053,297026,177955v-981,4903,-2452,9805,-3923,14217c291632,197075,289671,201487,287709,206389v-1961,4412,-4413,8824,-6865,13236c278393,224037,275451,228450,272509,232372v-2942,3921,-5884,8333,-9317,11765c259760,248059,256327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2;14097,95106;20962,81869;29298,69123;38615,57358;48912,46082;60190,35787;72448,26963;85197,19119;98927,12746;113147,7354;127857,3432;142568,980;157278,0;171988,490;186698,2451;200918,5883;214648,10785;227887,16668;240146,24022;251424,32846;262211,42651;271528,53436;279864,65201;286729,77947;292613,91184;297026,104910;299968,119127;301439,133834;301439,148541;299968,163248;297026,177955;293103,192172;287709,206389;280844,219625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45" o:spid="_x0000_s1059" style="position:absolute;left:7114;top:24673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" path="m137787,138736v-1962,1961,-3923,3922,-6375,5393c128960,145600,126999,147561,124547,149031v-2451,1471,-4413,2942,-6864,4412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2,156910,112264v-981,2451,-2452,4902,-3923,7353c151516,122068,150045,124520,148574,126481v-1471,2451,-3432,4412,-4903,6373c141219,134815,139748,136775,137787,138736r,xe" fillcolor="#698e8a" stroked="f" strokeweight="1.3616mm">
                      <v:stroke joinstyle="miter"/>
                      <v:path arrowok="t" o:connecttype="custom" o:connectlocs="137787,138736;131412,144129;124547,149031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46" o:spid="_x0000_s1060" style="position:absolute;left:7114;top:24673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" path="m137787,138736v-1962,1961,-3923,3922,-6375,5393c129451,146090,126999,147561,124547,149031v-2451,1471,-4413,2942,-6864,4412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1,-4413,-2941,-6375,-4902c25498,144129,23536,142168,21575,140207v-1961,-1961,-3432,-3922,-5394,-5883c14710,132363,13239,129912,11768,127951v-1471,-2451,-2451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775,91184,162794,94125,162304,96576v-491,2451,-1471,5393,-2452,7844c158871,106871,157891,109322,156910,112264v-981,2451,-2452,4902,-3923,7353c151516,122068,150045,124520,148574,126481v-1471,2451,-3432,4412,-4903,6373c141219,134815,139748,136775,137787,138736r,xe" filled="f" strokecolor="#698e8a" strokeweight=".34042mm">
                      <v:stroke endcap="round"/>
                      <v:path arrowok="t" o:connecttype="custom" o:connectlocs="137787,138736;131412,144129;124547,149031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6;137787,138736" o:connectangles="0,0,0,0,0,0,0,0,0,0,0,0,0,0,0,0,0,0,0,0,0,0,0,0,0,0,0,0,0,0,0,0,0,0,0,0,0,0,0,0,0,0,0,0,0,0,0,0,0,0,0,0,0,0,0,0,0,0,0,0,0,0,0,0,0,0"/>
                    </v:shape>
                    <v:shape id="Prostoročno: oblika 47" o:spid="_x0000_s1061" style="position:absolute;left:9903;top:26538;width:3011;height:3011;visibility:visible;mso-wrap-style:square;v-text-anchor:middle" coordsize="301117,301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" path="m252709,255187c191416,314995,96289,316466,39899,258618,-16490,200770,-12567,105665,48235,45856v61293,-59809,156420,-61279,212809,-3431c317434,100272,314002,195378,252709,255187r,xe" fillcolor="#698e8a" stroked="f" strokeweight="1.3616mm">
                      <v:stroke joinstyle="miter"/>
                      <v:path arrowok="t" o:connecttype="custom" o:connectlocs="252709,255187;39899,258618;48235,45856;261044,42425;252709,255187;252709,255187" o:connectangles="0,0,0,0,0,0"/>
                    </v:shape>
                    <v:shape id="Prostoročno: oblika 48" o:spid="_x0000_s1062" style="position:absolute;left:9903;top:26538;width:3011;height:3011;visibility:visible;mso-wrap-style:square;v-text-anchor:middle" coordsize="301117,301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" path="m252709,255187c191416,314995,96289,316466,39899,258618,-16490,200770,-12567,105665,48235,45856v61293,-59809,156420,-61279,212809,-3431c317434,100272,314002,195378,252709,255187r,xe" filled="f" strokecolor="#698e8a" strokeweight=".34042mm">
                      <v:stroke endcap="round"/>
                      <v:path arrowok="t" o:connecttype="custom" o:connectlocs="252709,255187;39899,258618;48235,45856;261044,42425;252709,255187;252709,255187" o:connectangles="0,0,0,0,0,0"/>
                    </v:shape>
                    <v:shape id="Prostoročno: oblika 49" o:spid="_x0000_s1063" style="position:absolute;left:13052;top:30762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" path="m137787,138737v-1962,1961,-3923,3922,-6375,5392c129451,146090,126999,147561,124547,149032v-2451,1470,-4413,2941,-6864,4411c115231,154914,112779,155895,110327,156875v-2451,981,-4903,1961,-7845,2942c9954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2,-5394,-5883c14710,132363,13239,129912,11768,127951v-1471,-2451,-2452,-4412,-3923,-6863c6865,118637,5394,116186,4903,113735v-980,-2452,-1961,-4903,-2451,-7354c1961,103930,1471,100988,981,98537,490,96086,490,93145,,90693,,88242,,85301,,82850,,80399,490,77457,490,75006v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3,156910,112264v-981,2451,-2452,4902,-3923,7353c151516,122068,150045,124520,148574,126481v-1471,2451,-3432,4412,-4903,6373c141709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50" o:spid="_x0000_s1064" style="position:absolute;left:13052;top:30762;width:1643;height:1637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" path="m137787,138737v-1962,1961,-3923,3922,-6375,5392c129451,146090,126999,147561,124547,149032v-2451,1470,-4413,2941,-6864,4411c115231,154914,112779,155895,110327,156875v-2451,981,-4903,1961,-7845,2942c100030,160797,97088,161287,94636,161778v-2451,490,-5393,980,-7845,1470c84339,163738,81397,163738,78945,163738v-2451,,-5393,,-7845,-490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2,-5394,-5883c14710,132363,13239,129912,11768,127951v-1471,-2451,-2452,-4412,-3923,-6863c6865,118637,5394,116186,4903,113735v-980,-2452,-1961,-4903,-2451,-7354c1961,103930,1471,100988,981,98537,490,96086,490,93145,,90693,,88242,,85301,,82850,,80399,490,77457,490,75006v491,-2451,981,-5393,1471,-7844c2452,64711,3432,61770,4413,59318v981,-2451,1961,-4902,2942,-7843c8336,49024,9807,46572,11278,44121v1471,-2451,2942,-4902,4413,-6863c17162,34807,19123,32846,20594,30885v1962,-1961,3433,-3922,5885,-5883c28440,23041,30401,21080,32853,19609v1961,-1961,4413,-3431,6865,-4902c42170,13236,44131,11766,46583,10295,49034,8824,51486,7844,53938,6863v2452,-980,4903,-1961,7845,-2941c64235,2941,67177,2451,69629,1961,72081,1471,75023,980,77474,490,79926,,82868,,85320,v2452,,5394,,7845,490c95617,490,98559,980,101011,1471v2452,490,5394,980,7845,1961c111308,4412,113760,4902,116211,5883v2452,980,4904,1961,7356,3431c126018,10785,127980,11766,130431,13236v1962,1471,4414,2942,6375,4903c138767,19609,140729,21570,142690,23531v1961,1961,3432,3922,5394,5883c149555,31375,151026,33826,152497,35787v1471,2451,2452,4412,3923,6863c157400,45102,158871,47553,159362,50004v980,2451,1961,4902,2451,7353c162304,59809,162794,62750,163285,65201v490,2451,490,5393,980,7844c164265,75496,164265,78438,164265,80889v,2451,-490,5392,-490,7843c163285,91184,162794,94125,162304,96576v-491,2451,-1471,5393,-2452,7844c158871,106871,157891,109323,156910,112264v-981,2451,-2452,4902,-3923,7353c151516,122068,150045,124520,148574,126481v-1471,2451,-3432,4412,-4903,6373c14170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3;110327,156875;102482,159817;94636,161778;86791,163248;78945,163738;71100,163248;63254,162268;55409,160307;48054,157856;40699,154424;33834,150502;27459,145600;21575,140207;16181,134324;11768,127951;7845,121088;4903,113735;2452,106381;981,98537;0,90693;0,82850;490,75006;1961,67162;4413,59318;7355,51475;11278,44121;15691,37258;20594,30885;26479,25002;32853,19609;39718,14707;46583,10295;53938,6863;61783,3922;69629,1961;77474,490;85320,0;93165,490;101011,1471;108856,3432;116211,5883;123567,9314;130431,13236;136806,18139;142690,23531;148084,29414;152497,35787;156420,42650;159362,50004;161813,57357;163285,65201;164265,73045;164265,80889;163775,88732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51" o:spid="_x0000_s1065" style="position:absolute;left:14834;top:33610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" path="m252895,255412v-3433,3432,-7355,6864,-11278,10296c237694,269139,233771,272081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2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3v1471,-4903,3432,-9315,5393,-14217c16059,90694,18510,86281,20962,81870v2452,-4413,5394,-8825,8336,-12747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7,981,147471,490,152374,,157278,v4903,,9807,,14710,490c176892,981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7c288690,82360,290651,86772,292613,91184v1961,4412,2942,9314,4413,13726c298497,109813,299478,114225,299968,119127v981,4902,1471,9805,1471,14707c301929,138737,301929,143639,301439,148541v-490,4903,-490,9805,-1471,14707c298987,168151,298497,173053,297026,177956v-981,4902,-2452,9804,-3923,14216c291632,197075,289671,201487,287709,206389v-1961,4412,-4413,8824,-6865,13237c278393,224037,275451,228450,272509,232372v-2942,3921,-5885,8334,-9317,11765c260250,248059,256818,251981,252895,255412r,xe" fillcolor="#698e8a" stroked="f" strokeweight="1.3616mm">
                      <v:stroke joinstyle="miter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3;14097,95106;20962,81870;29298,69123;38615,57358;48912,46082;60190,35787;72448,26963;85197,19119;98927,12746;113147,7354;127857,3432;142567,981;157278,0;171988,490;186699,2451;200918,5883;214648,10785;227887,16668;240146,24022;251424,32846;262211,42651;271528,53436;279864,65201;286729,77948;292613,91184;297026,104910;299968,119127;301439,133834;301439,148541;299968,163248;297026,177956;293103,192172;287709,206389;280844,219626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2" o:spid="_x0000_s1066" style="position:absolute;left:14834;top:33610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" path="m252895,255412v-3433,3432,-7355,6864,-11278,10296c237694,269139,233771,272081,229358,274532v-4413,2941,-8336,5392,-12749,7844c212196,284827,207783,286788,202880,288748v-4413,1961,-9317,3922,-14220,5393c183756,295612,178853,297083,173949,298063v-4903,981,-9806,1961,-14710,2451c154336,301004,149432,301495,144529,301495v-4904,,-9807,,-14710,-491c124915,300514,120012,300024,115108,299044v-4903,-981,-9316,-1961,-14220,-3432c95985,294141,91572,292670,87159,290709v-4413,-1961,-8827,-3921,-13240,-5882c69506,282376,65584,279924,61661,277473v-3923,-2451,-7846,-5392,-11278,-8824c46460,265708,43028,262276,39595,258844v-3432,-3432,-6374,-6863,-9316,-10785c27337,244137,24395,240215,21943,236293v-2452,-3921,-4904,-8334,-6865,-12746c13117,219135,11155,214723,9194,210311,7723,205899,6252,200997,4781,196584,3310,191682,2329,187270,1839,182368,858,177465,368,172563,368,167661v-491,-4903,-491,-9805,,-14708c368,148051,858,143149,1839,138246v490,-4902,1471,-9804,2942,-14707c5762,118637,7233,113735,8704,109323v1471,-4903,3432,-9315,5393,-14217c16059,90694,18510,86281,20962,81870v2452,-4413,5394,-8825,8336,-12747c32240,65201,35182,60789,38615,57358v3432,-3922,6864,-7354,10297,-11276c52344,42651,56267,39219,60190,35787v3922,-3431,7845,-6373,12258,-8824c76861,24022,80784,21570,85197,19119v4413,-2451,8826,-4412,13730,-6373c103340,10785,108243,8824,113147,7354v4903,-1471,9807,-2942,14710,-3922c132761,2451,137664,1471,142567,981,147471,490,152374,,157278,v4903,,9807,,14710,490c176892,981,181795,1471,186699,2451v4903,981,9316,1961,14219,3432c205822,7354,210235,8824,214648,10785v4413,1961,8826,3922,13239,5883c232301,19119,236223,21570,240146,24022v3923,2451,7846,5392,11278,8824c255347,35787,258779,39219,262211,42651v3433,3431,6375,6863,9317,10785c274470,57358,277412,61279,279864,65201v2451,3922,4903,8334,6865,12747c288690,82360,290651,86772,292613,91184v1471,4412,2942,9314,4413,13726c298497,109813,299478,114225,299968,119127v981,4902,1471,9805,1471,14707c301929,138737,301929,143639,301439,148541v,4903,-490,9805,-1471,14707c299478,168151,298497,173053,297026,177956v-981,4902,-2452,9804,-3923,14216c291632,197075,289671,201487,287709,206389v-1961,4412,-4413,8824,-6865,13237c278393,224037,275451,228450,272509,232372v-2942,3921,-5885,8334,-9317,11765c259760,247569,256818,251981,252895,255412r,xe" filled="f" strokecolor="#698e8a" strokeweight=".34042mm">
                      <v:stroke endcap="round"/>
                      <v:path arrowok="t" o:connecttype="custom" o:connectlocs="252895,255412;241617,265708;229358,274532;216609,282376;202880,288748;188660,294141;173949,298063;159239,300514;144529,301495;129819,301004;115108,299044;100888,295612;87159,290709;73919,284827;61661,277473;50383,268649;39595,258844;30279,248059;21943,236293;15078,223547;9194,210311;4781,196584;1839,182368;368,167661;368,152953;1839,138246;4781,123539;8704,109323;14097,95106;20962,81870;29298,69123;38615,57358;48912,46082;60190,35787;72448,26963;85197,19119;98927,12746;113147,7354;127857,3432;142567,981;157278,0;171988,490;186699,2451;200918,5883;214648,10785;227887,16668;240146,24022;251424,32846;262211,42651;271528,53436;279864,65201;286729,77948;292613,91184;297026,104910;299968,119127;301439,133834;301439,148541;299968,163248;297026,177956;293103,192172;287709,206389;280844,219626;272509,232372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3" o:spid="_x0000_s1067" style="position:absolute;left:916;top:24771;width:1648;height:1637;visibility:visible;mso-wrap-style:square;v-text-anchor:middle" coordsize="16475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" path="m138277,138737v-1961,1961,-3923,3921,-6374,5392c129941,146090,127489,147561,125038,149032v-2452,1470,-4413,2941,-6865,4412c115721,154914,113269,155895,110818,156875v-2452,981,-4904,1961,-7846,2942c100521,160797,97578,161287,95127,161778v-2452,490,-5394,980,-7846,1470c84829,163739,81887,163739,79436,163739v-2452,,-5394,,-7846,-491c69138,163248,66196,162758,63745,162268v-2942,-490,-5884,-981,-8336,-1471c52957,159817,50505,159326,48054,158346v-2452,-980,-4904,-1961,-7355,-3432c38247,153444,36285,152463,33834,150993v-1962,-1471,-4413,-2942,-6375,-4903c25498,144619,23537,142658,21575,140698v-1961,-1961,-3432,-3922,-5394,-5883c14710,132854,13239,130403,11768,128442v-1471,-2452,-2451,-4412,-3922,-6864c6865,119127,5394,116676,4903,114225v-980,-2451,-1961,-4903,-2451,-7354c1961,104420,1471,101479,981,99028,490,96576,490,93635,,91184,,88733,,85791,,83340,,80889,490,77947,490,75496v981,-3431,1471,-5883,1962,-8334c2942,64711,3923,61770,4903,59319v981,-2452,1962,-4903,2943,-7844c8826,49024,10297,46572,11768,44121v1471,-2451,2942,-4902,4413,-6863c17652,34807,19614,32846,21085,30885v1961,-1961,3432,-3922,5884,-5883c28930,23041,30892,21080,33343,19609v1962,-1961,4413,-3431,6865,-4902c42660,13236,44621,11766,47073,10295,49525,8824,51976,7844,54428,6863v2452,-980,4904,-1961,7846,-2941c64725,2941,67667,2451,70119,1961,72571,1471,75513,980,77965,490,80416,,83358,,85810,v2452,,5394,,7846,490c96107,490,99049,980,101501,1471v2942,,5394,490,7846,1470c111798,3922,114250,4412,116702,5393v2452,980,4903,1961,7355,3431c126509,10295,128470,11275,130922,12746v1961,1471,4413,2942,6374,4902c139258,19119,141219,21080,143180,23041v1962,1961,3433,3922,5394,5883c150045,30885,151516,33336,152987,35297v1471,2451,2452,4412,3923,6863c157891,44611,159362,47063,159852,49514v981,2451,1961,4902,2452,7353c162794,59319,163285,62260,163775,64711v490,2451,490,5393,981,7844c164756,75006,164756,77947,164756,80399v,2451,-491,5392,-491,7843c163775,90694,163285,93635,162794,96086v-490,2451,-1471,5393,-2452,7844c159362,106381,158381,108832,157400,111774v-980,2451,-2451,4902,-3922,7353c152007,121578,150536,124030,149065,125990v-1471,2452,-3433,4413,-4904,6374c142200,134815,140238,136776,138277,138737r,xe" fillcolor="#698e8a" stroked="f" strokeweight="1.3616mm">
                      <v:stroke joinstyle="miter"/>
                      <v:path arrowok="t" o:connecttype="custom" o:connectlocs="138277,138737;131903,144129;125038,149032;118173,153444;110818,156875;102972,159817;95127,161778;87281,163248;79436,163739;71590,163248;63745,162268;55409,160797;48054,158346;40699,154914;33834,150993;27459,146090;21575,140698;16181,134815;11768,128442;7846,121578;4903,114225;2452,106871;981,99028;0,91184;0,83340;490,75496;2452,67162;4903,59319;7846,51475;11768,44121;16181,37258;21085,30885;26969,25002;33343,19609;40208,14707;47073,10295;54428,6863;62274,3922;70119,1961;77965,490;85810,0;93656,490;101501,1471;109347,2941;116702,5393;124057,8824;130922,12746;137296,17648;143180,23041;148574,28924;152987,35297;156910,42160;159852,49514;162304,56867;163775,64711;164756,72555;164756,80399;164265,88242;162794,96086;160342,103930;157400,111774;153478,119127;149065,125990;144161,132364;138277,138737;138277,138737" o:connectangles="0,0,0,0,0,0,0,0,0,0,0,0,0,0,0,0,0,0,0,0,0,0,0,0,0,0,0,0,0,0,0,0,0,0,0,0,0,0,0,0,0,0,0,0,0,0,0,0,0,0,0,0,0,0,0,0,0,0,0,0,0,0,0,0,0,0"/>
                    </v:shape>
                    <v:shape id="Prostoročno: oblika 54" o:spid="_x0000_s1068" style="position:absolute;left:916;top:24771;width:1648;height:1637;visibility:visible;mso-wrap-style:square;v-text-anchor:middle" coordsize="16475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" path="m138277,138737v-1961,1961,-3923,3921,-6374,5392c129941,146090,127489,147561,125038,149032v-2452,1470,-4413,2941,-6865,4412c115721,154914,113269,155895,110818,156875v-2452,981,-4904,1961,-7846,2942c100521,160797,97578,161287,95127,161778v-2452,490,-5394,980,-7846,1470c84829,163739,81887,163739,79436,163739v-2452,,-5394,,-7846,-491c69138,163248,66196,162758,63745,162268v-2942,-490,-5884,-981,-8336,-1471c52957,159817,50505,159326,48054,158346v-2452,-980,-4904,-1961,-7355,-3432c38247,153444,36285,152463,33834,150993v-1962,-1471,-4413,-2942,-6375,-4903c25498,144619,23537,142658,21575,140698v-1961,-1961,-3432,-3922,-5394,-5883c14710,132854,13239,130403,11768,128442v-1471,-2452,-2451,-4412,-3922,-6864c6865,119127,5394,116676,4903,114225v-980,-2451,-1961,-4903,-2451,-7354c1961,104420,1471,101479,981,99028,490,96576,490,93635,,91184,,88733,,85791,,83340,,80889,490,77947,490,75496v981,-3431,1471,-5883,1962,-8334c2942,64711,3923,61770,4903,59319v981,-2452,1962,-4903,2943,-7844c8826,49024,10297,46572,11768,44121v1471,-2451,2942,-4902,4413,-6863c17652,34807,19614,32846,21085,30885v1961,-1961,3432,-3922,5884,-5883c28930,23041,30892,21080,33343,19609v1962,-1961,4413,-3431,6865,-4902c42660,13236,44621,11766,47073,10295,49525,8824,51976,7844,54428,6863v2452,-980,4904,-1961,7846,-2941c64725,2941,67667,2451,70119,1961,72571,1471,75513,980,77965,490,80416,,83358,,85810,v2452,,5394,,7846,490c96107,490,99049,980,101501,1471v2942,,5394,490,7846,1470c111798,3922,114250,4412,116702,5393v2452,980,4903,1961,7355,3431c126509,10295,128470,11275,130922,12746v1961,1471,4413,2942,6374,4902c139258,19119,141219,21080,143180,23041v1962,1961,3433,3922,5394,5883c150045,30885,151516,33336,152987,35297v1471,2451,2452,4412,3923,6863c157891,44611,159362,47063,159852,49514v981,2451,1961,4902,2452,7353c162794,59319,163285,62260,163775,64711v490,2451,490,5393,981,7844c164756,75006,164756,77947,164756,80399v,2451,-491,5392,-491,7843c163775,90694,163285,93635,162794,96086v-490,2451,-1471,5393,-2452,7844c159362,106381,158381,108832,157400,111774v-980,2451,-2451,4902,-3922,7353c152007,121578,150536,124030,149065,125990v-1471,2452,-3433,4413,-4904,6374c142200,134815,140238,136776,138277,138737r,xe" filled="f" strokecolor="#698e8a" strokeweight=".34042mm">
                      <v:stroke endcap="round"/>
                      <v:path arrowok="t" o:connecttype="custom" o:connectlocs="138277,138737;131903,144129;125038,149032;118173,153444;110818,156875;102972,159817;95127,161778;87281,163248;79436,163739;71590,163248;63745,162268;55409,160797;48054,158346;40699,154914;33834,150993;27459,146090;21575,140698;16181,134815;11768,128442;7846,121578;4903,114225;2452,106871;981,99028;0,91184;0,83340;490,75496;2452,67162;4903,59319;7846,51475;11768,44121;16181,37258;21085,30885;26969,25002;33343,19609;40208,14707;47073,10295;54428,6863;62274,3922;70119,1961;77965,490;85810,0;93656,490;101501,1471;109347,2941;116702,5393;124057,8824;130922,12746;137296,17648;143180,23041;148574,28924;152987,35297;156910,42160;159852,49514;162304,56867;163775,64711;164756,72555;164756,80399;164265,88242;162794,96086;160342,103930;157400,111774;153478,119127;149065,125990;144161,132364;138277,138737;138277,138737" o:connectangles="0,0,0,0,0,0,0,0,0,0,0,0,0,0,0,0,0,0,0,0,0,0,0,0,0,0,0,0,0,0,0,0,0,0,0,0,0,0,0,0,0,0,0,0,0,0,0,0,0,0,0,0,0,0,0,0,0,0,0,0,0,0,0,0,0,0"/>
                    </v:shape>
                    <v:shape id="Prostoročno: oblika 55" o:spid="_x0000_s1069" style="position:absolute;left:2742;top:2664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4,,-9807,,-14710,-491c124915,300514,120012,300024,115108,299043v-4903,-980,-9316,-1961,-14220,-3431c95985,294141,91572,292670,87159,290709v-4413,-1961,-8827,-3922,-13240,-5882c69506,282375,65583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8,858,177465,368,172563,368,167660v-491,-4902,-491,-9804,,-14707c368,148051,858,143149,1839,138246v490,-4902,1471,-9804,2942,-14707c5762,118637,7233,113735,8704,109322v1471,-4902,3432,-9314,5393,-14216c16059,90693,18510,86281,20962,81869v2452,-4412,5394,-8824,8336,-12746c32240,65201,35182,60789,38615,57357v3432,-3921,6864,-7353,10297,-11275c52344,42650,56267,39219,60190,35787v3922,-3431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2,7845,5393,11278,8825c255347,35787,258779,39219,262211,42650v3433,3432,6375,6864,9317,10786c274470,57357,277412,61279,279864,65201v2452,3922,4903,8334,6865,12746c288690,82360,290651,86772,292613,91184v1471,4412,2942,9314,4413,13726c298497,109813,299478,114225,299968,119127v981,4902,1471,9805,1471,14707c301929,138736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8;368,167660;368,152953;1839,138246;4781,123539;8704,109322;14097,95106;20962,81869;29298,69123;38615,57357;48912,46082;60190,35787;72448,26963;85197,19119;98927,12746;113147,7353;127857,3432;142567,980;157278,0;171988,490;186698,2451;200918,5883;214648,10785;227887,16668;240146,24021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6" o:spid="_x0000_s1070" style="position:absolute;left:2742;top:26649;width:3018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" path="m252895,255412v-3433,3432,-7355,6864,-11278,10295c237694,269139,233771,272080,229358,274532v-4413,2941,-8335,5392,-12749,7843c212196,284827,207783,286787,202880,288748v-4413,1961,-9317,3922,-14220,5393c183756,295612,178853,297082,173950,298063v-4904,980,-9807,1961,-14711,2451c154336,301004,149432,301495,144529,301495v-4904,,-9807,,-14710,-491c124915,300514,120012,300024,115108,299043v-4903,-980,-9316,-1961,-14220,-3431c95985,294141,91572,292670,87159,290709v-4413,-1961,-8827,-3922,-13240,-5882c69506,282375,65583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8,858,177465,368,172563,368,167660v-491,-4902,-491,-9804,,-14707c368,148051,858,143149,1839,138246v490,-4902,1471,-9804,2942,-14707c5762,118637,7233,113735,8704,109322v1471,-4412,3432,-9314,5393,-14216c16059,90693,18510,86281,20962,81869v2452,-4412,5394,-8824,8336,-12746c32240,65201,35182,60789,38615,57357v3432,-3921,6864,-7353,10297,-11275c52344,42650,56267,39219,60190,35787v3922,-3431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2,7845,5393,11278,8825c255347,35787,258779,39219,262211,42650v3433,3432,6375,6864,9317,10786c274470,57357,277412,61279,279864,65201v2452,3922,4903,8334,6865,12746c288690,82360,290651,86772,292613,91184v1471,4412,2942,9314,4413,13726c298497,109813,299478,114225,299968,119127v981,4902,1471,9805,1471,14707c301929,138736,301929,143639,301439,148541v,4903,-490,9805,-1471,14707c299478,168151,298497,173053,297026,177955v-981,4903,-2452,9805,-3923,14217c291632,197075,289671,201487,287709,206389v-1961,4412,-4413,8824,-6865,13236c278393,224037,275451,228450,272509,232371v-2942,3922,-5885,8334,-9317,11766c259760,24854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50,298063;159239,300514;144529,301495;129819,301004;115108,299043;100888,295612;87159,290709;73919,284827;61661,277473;50383,268649;39595,258844;30279,248059;21943,236293;15078,223547;9194,210311;4781,196584;1839,182368;368,167660;368,152953;1839,138246;4781,123539;8704,109322;14097,95106;20962,81869;29298,69123;38615,57357;48912,46082;60190,35787;72448,26963;85197,19119;98927,12746;113147,7353;127857,3432;142567,980;157278,0;171988,490;186698,2451;200918,5883;214648,10785;227887,16668;240146,24021;251424,32846;262211,42650;271528,53436;279864,65201;286729,77947;292613,91184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57" o:spid="_x0000_s1071" style="position:absolute;left:5488;top:29492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" path="m368126,371108v-5394,5392,-10788,9805,-16672,14707c345570,390227,339686,394639,333802,399052v-5885,3921,-12259,7843,-18633,11275c308794,413758,301929,417190,295555,419641v-6865,2942,-13730,5393,-20595,7354c268096,428956,261231,430917,253876,432388v-6865,1470,-14220,2451,-21576,3431c224945,436799,218080,437290,210725,437290v-7355,,-14220,,-21575,-491c182285,436309,174930,435329,168065,433858v-6864,-1470,-13729,-2941,-20594,-4902c140606,426995,134232,424544,127367,422092v-6375,-2451,-12749,-5392,-19124,-8824c101869,409836,95985,406405,90101,402483,84217,398561,78823,394639,73429,389737,68035,384835,63132,380422,58228,375520,53325,370618,48912,365225,44499,359833,40086,354440,36163,348557,32240,342674,28317,336791,24885,330909,21943,324536v-2942,-6373,-5884,-12747,-8336,-19120c11155,299044,9194,292180,7233,285317,5271,278453,3800,271590,2819,264727,1839,257864,858,250510,368,243647v-491,-7353,-491,-14217,,-21570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5,56377,87159,51475v5884,-4412,11768,-8825,17652,-13237c110695,34316,117070,30395,123444,26963v6375,-3432,13239,-6863,19614,-9315c149923,14707,156788,12256,163652,10295v6865,-1961,13730,-3922,21085,-5393c191602,3432,198957,2451,206312,1471,213667,490,220532,,227887,v7356,,14220,,21576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2,165700,435793,172563v981,6863,1962,14217,2452,21080c438735,200997,438735,207860,438245,215213v-490,7354,-981,14217,-1961,21570c435303,244137,433832,251000,432361,257864v-1471,6863,-3923,14216,-5884,21080c424025,285807,421573,292670,418631,299044v-2942,6863,-6374,13236,-9807,19609c405392,325026,401469,331399,397056,337282v-4413,5883,-8826,11765,-13730,17648c378423,360323,373519,365716,368126,371108r,xe" fillcolor="#698e8a" stroked="f" strokeweight="1.3616mm">
                      <v:stroke joinstyle="miter"/>
                      <v:path arrowok="t" o:connecttype="custom" o:connectlocs="368126,371108;351454,385815;333802,399052;315169,410327;295555,419641;274960,426995;253876,432388;232300,435819;210725,437290;189150,436799;168065,433858;147471,428956;127367,422092;108243,413268;90101,402483;73429,389737;58228,375520;44499,359833;32240,342674;21943,324536;13607,305416;7233,285317;2819,264727;368,243647;368,222077;2329,200506;6252,179426;12136,158346;19982,138246;29788,118637;41557,100008;55286,82360;70487,66182;87159,51475;104811,38238;123444,26963;143058,17648;163652,10295;184737,4902;206312,1471;227887,0;249463,490;270547,3432;291142,8334;311246,15197;330369,24022;348512,34807;365184,47553;380384,61770;394114,77457;406373,94615;416670,112754;425006,131873;431380,151973;435793,172563;438245,193643;438245,215213;436284,236783;432361,257864;426477,278944;418631,299044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58" o:spid="_x0000_s1072" style="position:absolute;left:5488;top:29492;width:4386;height:4373;visibility:visible;mso-wrap-style:square;v-text-anchor:middle" coordsize="438612,437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" path="m368126,371108v-5394,5392,-10788,9805,-16672,14707c345570,390227,339686,394639,333802,399052v-5885,3921,-12259,7843,-18633,11275c308794,413758,301929,417190,295555,419641v-6865,2942,-13730,5393,-20595,7354c268096,428956,261231,430917,253876,432388v-6865,1470,-14220,2451,-21576,3431c224945,436799,218080,437290,210725,437290v-7355,,-14220,,-21575,-491c182285,436309,174930,435329,168065,433858v-6864,-1470,-13729,-2941,-20594,-4902c140606,426995,134232,424544,127367,422092v-6375,-2451,-12749,-5392,-19124,-8824c101869,409836,95985,406405,90101,402483,84217,398561,78823,394639,73429,389737,68035,385325,63132,380422,58228,375520,53325,370618,48912,365225,44499,359833,40086,354440,36163,348557,32240,342674,28317,336791,24885,330909,21943,324536v-2942,-6373,-5884,-12747,-8336,-19120c11155,299044,9194,292180,7233,285317,5271,278453,3800,271590,2819,264727,1839,257864,858,250510,368,243647v-491,-7353,-491,-14217,,-21570c858,214723,1348,207860,2329,200506v981,-7353,2452,-14217,3923,-21080c7723,172563,10175,165209,12136,158346v2452,-6863,4903,-13727,7846,-20100c22924,131383,26356,125010,29788,118637v3433,-6373,7356,-12746,11769,-18629c45970,94125,50383,88242,55286,82360,60190,76967,65093,71574,70487,66182,75881,60789,81275,56377,87159,51475v5884,-4412,11768,-8825,17652,-13237c110695,34316,117070,30395,123444,26963v6375,-3432,13239,-6863,19614,-9315c149923,14707,156788,12256,163652,10295v6865,-1961,13730,-3922,21085,-5393c191602,3432,198957,2451,206312,1471,213667,490,220532,,227887,v7356,,14220,,21576,490c256327,980,263682,1961,270547,3432v6865,1470,13730,2941,20595,4902c298007,10295,304381,12746,311246,15197v6374,2451,12749,5393,19123,8825c336744,27453,342628,30885,348512,34807v5884,3922,11278,7843,16672,12746c370577,51965,375481,56867,380384,61770v4904,4902,9317,10295,13730,15687c398527,82850,402450,88733,406373,94615v3922,5883,7355,11766,10297,18139c419612,119127,422554,125500,425006,131873v2451,6373,4413,13237,6374,20100c433341,158836,434812,165700,435793,172563v981,6863,1962,14217,2452,21080c438735,200997,438735,207860,438245,215213v-490,7354,-981,14217,-1961,21570c435303,244137,433832,251000,432361,257864v-1471,6863,-3923,14216,-5884,21080c424025,285807,421573,292670,418631,299044v-2942,6863,-6374,13236,-9807,19609c405392,325026,401469,331399,397056,337282v-4413,5883,-8826,11765,-13730,17648c378423,360323,373519,365716,368126,371108r,xe" filled="f" strokecolor="#698e8a" strokeweight=".34042mm">
                      <v:stroke endcap="round"/>
                      <v:path arrowok="t" o:connecttype="custom" o:connectlocs="368126,371108;351454,385815;333802,399052;315169,410327;295555,419641;274960,426995;253876,432388;232300,435819;210725,437290;189150,436799;168065,433858;147471,428956;127367,422092;108243,413268;90101,402483;73429,389737;58228,375520;44499,359833;32240,342674;21943,324536;13607,305416;7233,285317;2819,264727;368,243647;368,222077;2329,200506;6252,179426;12136,158346;19982,138246;29788,118637;41557,100008;55286,82360;70487,66182;87159,51475;104811,38238;123444,26963;143058,17648;163652,10295;184737,4902;206312,1471;227887,0;249463,490;270547,3432;291142,8334;311246,15197;330369,24022;348512,34807;365184,47553;380384,61770;394114,77457;406373,94615;416670,112754;425006,131873;431380,151973;435793,172563;438245,193643;438245,215213;436284,236783;432361,257864;426477,278944;418631,299044;408824,318653;397056,337282;383326,354930;368126,371108;368126,371108" o:connectangles="0,0,0,0,0,0,0,0,0,0,0,0,0,0,0,0,0,0,0,0,0,0,0,0,0,0,0,0,0,0,0,0,0,0,0,0,0,0,0,0,0,0,0,0,0,0,0,0,0,0,0,0,0,0,0,0,0,0,0,0,0,0,0,0,0,0"/>
                    </v:shape>
                    <v:shape id="Prostoročno: oblika 59" o:spid="_x0000_s1073" style="position:absolute;left:9611;top:33693;width:3019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" path="m252895,255412v-3433,3432,-7355,6864,-11278,10295c237694,269139,233771,272080,229358,274532v-4413,2941,-8335,5392,-12749,7843c212196,284827,207783,286787,202880,288748v-4413,1961,-9317,3922,-14220,5393c183756,295612,178853,297082,173949,298063v-4903,980,-9806,1961,-14710,2451c154336,301004,149432,301494,144529,301494v-4904,,-9807,,-14710,-490c124915,300514,120012,300024,115108,299043v-4903,-980,-9316,-1961,-14220,-3431c95985,294141,91572,292670,87159,290709v-4413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5,,-14707c368,148051,858,143149,1839,138246v490,-4902,1471,-9805,2942,-14707c5761,118637,7233,113735,8704,109322v1471,-4902,3432,-9314,5393,-14217c16059,90203,18510,86281,20962,81869v2452,-4412,5394,-8824,8336,-12746c32240,65201,35182,60789,38615,57357v3432,-3922,6864,-7353,10297,-11275c52344,42650,56267,39219,60190,35787v3922,-3432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1,7845,5393,11278,8825c255347,35787,258779,39219,262211,42650v3433,3432,6375,6863,9317,10785c274470,57357,277412,61279,279864,65201v2452,3922,4903,8334,6865,12746c288690,82360,290651,86771,292613,91183v1471,4413,2942,9315,4413,13727c298497,109813,299477,114225,299968,119127v981,4902,1471,9805,1471,14707c301929,138736,301929,143639,301439,148541v,4902,-490,9805,-1471,14707c299477,168151,298497,173053,297026,177955v-981,4902,-2452,9805,-3923,14217c291632,197074,289671,201486,287709,206389v-1961,4412,-4413,8824,-6865,13236c278393,224037,275451,228449,272509,232371v-2942,3922,-5884,8334,-9317,11766c259760,248059,256327,251981,252895,255412r,xe" fillcolor="#698e8a" stroked="f" strokeweight="1.3616mm">
                      <v:stroke joinstyle="miter"/>
                      <v:path arrowok="t" o:connecttype="custom" o:connectlocs="252895,255412;241617,265707;229358,274532;216609,282375;202880,288748;188660,294141;173949,298063;159239,300514;144529,301494;129819,301004;115108,299043;100888,295612;87159,290709;73919,284827;61661,277473;50383,268649;39595,258844;30279,248059;21943,236293;15078,223547;9194,210311;4781,196584;1839,182367;368,167660;368,152953;1839,138246;4781,123539;8704,109322;14097,95105;20962,81869;29298,69123;38615,57357;48912,46082;60190,35787;72448,26963;85197,19119;98927,12746;113147,7353;127857,3432;142567,980;157278,0;171988,490;186698,2451;200918,5883;214648,10785;227887,16668;240146,24021;251424,32846;262211,42650;271528,53435;279864,65201;286729,77947;292613,91183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60" o:spid="_x0000_s1074" style="position:absolute;left:9611;top:33693;width:3019;height:3015;visibility:visible;mso-wrap-style:square;v-text-anchor:middle" coordsize="301806,30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" path="m252895,255412v-3433,3432,-7355,6864,-11278,10295c237694,269139,233771,272080,229358,274532v-4413,2941,-8335,5392,-12749,7843c212196,284827,207783,286787,202880,288748v-4413,1961,-9317,3922,-14220,5393c183756,295612,178853,297082,173949,298063v-4903,980,-9806,1961,-14710,2451c154336,301004,149432,301494,144529,301494v-4904,,-9807,,-14710,-490c124915,300514,120012,300024,115108,299043v-4903,-980,-9316,-1961,-14220,-3431c95985,294141,91572,292670,87159,290709v-4413,-1961,-8827,-3922,-13240,-5882c69506,282375,65584,279924,61661,277473v-3923,-2451,-7846,-5393,-11278,-8824c46460,265707,43028,262276,39595,258844v-3432,-3432,-6374,-6863,-9316,-10785c27337,244137,24395,240215,21943,236293v-2452,-3922,-4904,-8334,-6865,-12746c13117,219135,11155,214723,9194,210311,7723,205899,6252,200996,4781,196584,3310,191682,2329,187270,1839,182367,858,177465,368,172563,368,167660v-491,-4902,-491,-9805,,-14707c368,148051,858,143149,1839,138246v490,-4902,1471,-9805,2942,-14707c5761,118637,7233,113735,8704,109322v1471,-4902,3432,-9314,5393,-14217c16059,90693,18510,86281,20962,81869v2452,-4412,5394,-8824,8336,-12746c32240,65201,35182,60789,38615,57357v3432,-3922,6864,-7353,10297,-11275c52344,42650,56267,39219,60190,35787v3922,-3432,7845,-6373,12258,-8824c76861,24021,80784,21570,85197,19119v4413,-2451,8826,-4412,13730,-6373c103340,10785,108243,8824,113147,7353v4903,-1470,9807,-2941,14710,-3921c132761,2451,137664,1471,142567,980,147471,490,152374,,157278,v4903,,9807,,14710,490c176892,980,181795,1471,186698,2451v4904,981,9317,1961,14220,3432c205822,7353,210235,8824,214648,10785v4413,1961,8826,3922,13239,5883c232300,19119,236223,21570,240146,24021v3923,2451,7845,5393,11278,8825c255347,35787,258779,39219,262211,42650v3433,3432,6375,6863,9317,10785c274470,57357,277412,61279,279864,65201v2452,3922,4903,8334,6865,12746c288690,82360,290651,86771,292613,91183v1471,4413,2942,9315,4413,13727c298497,109813,299477,114225,299968,119127v981,4902,1471,9805,1471,14707c301929,138736,301929,143639,301439,148541v,4902,-490,9805,-1471,14707c299477,168151,298497,173053,297026,177955v-981,4902,-2452,9805,-3923,14217c291632,197074,289671,201486,287709,206389v-1961,4412,-4413,8824,-6865,13236c278393,224037,275451,228449,272509,232371v-2942,3922,-5884,8334,-9317,11766c259760,248059,256327,251981,252895,255412r,xe" filled="f" strokecolor="#698e8a" strokeweight=".34042mm">
                      <v:stroke endcap="round"/>
                      <v:path arrowok="t" o:connecttype="custom" o:connectlocs="252895,255412;241617,265707;229358,274532;216609,282375;202880,288748;188660,294141;173949,298063;159239,300514;144529,301494;129819,301004;115108,299043;100888,295612;87159,290709;73919,284827;61661,277473;50383,268649;39595,258844;30279,248059;21943,236293;15078,223547;9194,210311;4781,196584;1839,182367;368,167660;368,152953;1839,138246;4781,123539;8704,109322;14097,95105;20962,81869;29298,69123;38615,57357;48912,46082;60190,35787;72448,26963;85197,19119;98927,12746;113147,7353;127857,3432;142567,980;157278,0;171988,490;186698,2451;200918,5883;214648,10785;227887,16668;240146,24021;251424,32846;262211,42650;271528,53435;279864,65201;286729,77947;292613,91183;297026,104910;299968,119127;301439,133834;301439,148541;299968,163248;297026,177955;293103,192172;287709,206389;280844,219625;272509,232371;263192,244137;252895,255412;252895,255412" o:connectangles="0,0,0,0,0,0,0,0,0,0,0,0,0,0,0,0,0,0,0,0,0,0,0,0,0,0,0,0,0,0,0,0,0,0,0,0,0,0,0,0,0,0,0,0,0,0,0,0,0,0,0,0,0,0,0,0,0,0,0,0,0,0,0,0,0,0"/>
                    </v:shape>
                    <v:shape id="Prostoročno: oblika 61" o:spid="_x0000_s1075" style="position:absolute;left:12807;top:36953;width:1643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1,-5394,-5882c14710,132364,13239,129912,11768,127951v-1471,-2451,-2452,-4412,-3923,-6863c6865,118637,5394,116186,4903,113735v-980,-2451,-1961,-4903,-2451,-7354c1961,103930,1471,100989,981,98537,490,96086,490,93145,,90694,,88242,,85301,,82850,,80399,490,77457,490,75006v491,-2451,981,-5392,1471,-7844c2452,64711,3432,61770,4413,59318v981,-2451,1961,-4902,2942,-7843c8336,49024,9807,46573,11278,44121v1471,-2451,2942,-4902,4413,-6863c17162,34807,19123,32846,20594,30885v1962,-1961,3433,-3922,5885,-5883c28440,23041,30401,21080,32853,19609v1961,-1961,4413,-3431,6865,-4902c42170,13237,44131,11766,46583,10295,49034,8824,51486,7844,53938,6863v2452,-980,4903,-1960,7845,-2941c64235,2942,67177,2451,69629,1961,72081,1471,75023,981,77474,490,79926,,82868,,85320,v2452,,5394,,7845,490c95617,490,98559,981,101011,1471v2452,490,5394,980,7845,1961c111308,4412,113760,4903,116211,5883v2452,980,4904,1961,7356,3432c126018,10785,127980,11766,130431,13237v1962,1470,4414,2941,6375,4902c138767,19609,140729,21570,142690,23531v1961,1961,3432,3922,5394,5883c149555,31375,151026,33826,152497,35787v1471,2452,2452,4412,3923,6864c157400,45102,158871,47553,159362,50004v980,2451,1961,4902,2451,7354c162304,59809,162794,62750,163285,65201v490,2452,490,5393,980,7844c164265,75496,164265,78438,164265,80889v,2451,-490,5392,-490,7844c163285,91184,162794,94125,162304,96576v-491,2452,-1471,5393,-2452,7844c158871,106871,157891,109323,156910,112264v-981,2451,-2452,4902,-3923,7353c151516,122069,150045,124520,148574,126481v-1471,2451,-3432,4412,-4903,6373c141219,134815,139748,136776,137787,138737r,xe" fillcolor="#698e8a" stroked="f" strokeweight="1.3616mm">
                      <v:stroke joinstyle="miter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4;0,82850;490,75006;1961,67162;4413,59318;7355,51475;11278,44121;15691,37258;20594,30885;26479,25002;32853,19609;39718,14707;46583,10295;53938,6863;61783,3922;69629,1961;77474,490;85320,0;93165,490;101011,1471;108856,3432;116211,5883;123567,9315;130431,13237;136806,18139;142690,23531;148084,29414;152497,35787;156420,42651;159362,50004;161813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  <v:shape id="Prostoročno: oblika 62" o:spid="_x0000_s1076" style="position:absolute;left:12807;top:36953;width:1643;height:1638;visibility:visible;mso-wrap-style:square;v-text-anchor:middle" coordsize="164265,16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" path="m137787,138737v-1962,1961,-3923,3922,-6375,5392c129451,146090,126999,147561,124547,149032v-2451,1470,-4413,2941,-6864,4412c115231,154914,112779,155895,110327,156875v-2451,981,-4903,1961,-7845,2942c100030,160797,97088,161287,94636,161778v-2451,490,-5393,980,-7845,1470c84339,163739,81397,163739,78945,163739v-2451,,-5393,,-7845,-491c68648,163248,65706,162758,63254,162268v-2451,-490,-5393,-981,-7845,-1961c52957,159326,50505,158836,48054,157856v-2452,-981,-4904,-1961,-7355,-3432c38247,152953,36285,151973,33834,150502v-1962,-1470,-4413,-2941,-6375,-4902c25498,144129,23536,142168,21575,140207v-1961,-1961,-3432,-3921,-5394,-5882c14710,132364,13239,129912,11768,127951v-1471,-2451,-2452,-4412,-3923,-6863c6865,118637,5394,116186,4903,113735v-980,-2451,-1961,-4903,-2451,-7354c1961,103930,1471,100989,981,98537,490,96086,490,93145,,90694,,88242,,85301,,82850,,80399,490,77457,490,75006v491,-2451,981,-5392,1471,-7844c2452,64711,3432,61770,4413,59318v981,-2451,1961,-4902,2942,-7843c8336,49024,9807,46573,11278,44121v1471,-2451,2942,-4902,4413,-6863c17162,34807,19123,32846,20594,30885v1962,-1961,3433,-3922,5885,-5883c28440,23041,30401,21080,32853,19609v1961,-1961,4413,-3431,6865,-4902c42170,13237,44131,11766,46583,10295,49034,8824,51486,7844,53938,6863v2452,-980,4903,-1960,7845,-2941c64235,2942,67177,2451,69629,1961,72081,1471,75023,981,77474,490,79926,,82868,,85320,v2452,,5394,,7845,490c95617,490,98559,981,101011,1471v2452,490,5394,980,7845,1961c111308,4412,113760,4903,116211,5883v2452,980,4904,1961,7356,3432c126018,10785,127980,11766,130431,13237v1962,1470,4414,2941,6375,4902c138767,19609,140729,21570,142690,23531v1961,1961,3432,3922,5394,5883c149555,31375,151026,33826,152497,35787v1471,2452,2452,4412,3923,6864c157400,45102,158871,47553,159362,50004v980,2451,1961,4902,2451,7354c162304,59809,162794,62750,163285,65201v490,2452,490,5393,980,7844c164265,75496,164265,78438,164265,80889v,2451,-490,5392,-490,7844c163285,91184,162794,94125,162304,96576v-491,2452,-1471,5393,-2452,7844c158871,106871,157891,109323,156910,112264v-981,2451,-2452,4902,-3923,7353c151516,122069,150045,124520,148574,126481v-1471,2451,-3432,4412,-4903,6373c141219,134815,139748,136776,137787,138737r,xe" filled="f" strokecolor="#698e8a" strokeweight=".34042mm">
                      <v:stroke endcap="round"/>
                      <v:path arrowok="t" o:connecttype="custom" o:connectlocs="137787,138737;131412,144129;124547,149032;117683,153444;110327,156875;102482,159817;94636,161778;86791,163248;78945,163739;71100,163248;63254,162268;55409,160307;48054,157856;40699,154424;33834,150502;27459,145600;21575,140207;16181,134325;11768,127951;7845,121088;4903,113735;2452,106381;981,98537;0,90694;0,82850;490,75006;1961,67162;4413,59318;7355,51475;11278,44121;15691,37258;20594,30885;26479,25002;32853,19609;39718,14707;46583,10295;53938,6863;61783,3922;69629,1961;77474,490;85320,0;93165,490;101011,1471;108856,3432;116211,5883;123567,9315;130431,13237;136806,18139;142690,23531;148084,29414;152497,35787;156420,42651;159362,50004;161813,57358;163285,65201;164265,73045;164265,80889;163775,88733;162304,96576;159852,104420;156910,112264;152987,119617;148574,126481;143671,132854;137787,138737;137787,138737" o:connectangles="0,0,0,0,0,0,0,0,0,0,0,0,0,0,0,0,0,0,0,0,0,0,0,0,0,0,0,0,0,0,0,0,0,0,0,0,0,0,0,0,0,0,0,0,0,0,0,0,0,0,0,0,0,0,0,0,0,0,0,0,0,0,0,0,0,0"/>
                    </v:shape>
                  </v:group>
                </w:pict>
              </mc:Fallback>
            </mc:AlternateContent>
          </w:r>
        </w:p>
        <w:p w14:paraId="6C172DFC" w14:textId="6856C1C3" w:rsidR="0048632F" w:rsidRPr="00FA21AC" w:rsidRDefault="0048632F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33EA73E9" w14:textId="77777777" w:rsidR="0082038D" w:rsidRPr="00FA21AC" w:rsidRDefault="0082038D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39EBC174" w14:textId="77777777" w:rsidR="0082038D" w:rsidRPr="00FA21AC" w:rsidRDefault="0082038D" w:rsidP="001345B7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4BEA68AA" w14:textId="72273019" w:rsidR="0048632F" w:rsidRPr="00FA21AC" w:rsidRDefault="0048632F" w:rsidP="00E179E9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</w:p>
        <w:p w14:paraId="510F7B61" w14:textId="7A328FE6" w:rsidR="0082038D" w:rsidRPr="00FC2A03" w:rsidRDefault="00AC7E2B" w:rsidP="00FC2A03">
          <w:pPr>
            <w:pBdr>
              <w:bottom w:val="single" w:sz="4" w:space="1" w:color="auto"/>
            </w:pBd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Maj,</w:t>
          </w:r>
          <w:r w:rsidR="0048632F" w:rsidRPr="00FA21AC">
            <w:rPr>
              <w:b/>
              <w:sz w:val="28"/>
              <w:szCs w:val="28"/>
            </w:rPr>
            <w:t xml:space="preserve"> 202</w:t>
          </w:r>
          <w:r w:rsidR="00B61ECD">
            <w:rPr>
              <w:b/>
              <w:sz w:val="28"/>
              <w:szCs w:val="28"/>
            </w:rPr>
            <w:t>6</w:t>
          </w:r>
        </w:p>
      </w:sdtContent>
    </w:sdt>
    <w:bookmarkStart w:id="1" w:name="_Toc130567553" w:displacedByCustomXml="prev"/>
    <w:bookmarkEnd w:id="1" w:displacedByCustomXml="prev"/>
    <w:bookmarkStart w:id="2" w:name="_Toc123639066" w:displacedByCustomXml="prev"/>
    <w:bookmarkEnd w:id="2" w:displacedByCustomXml="prev"/>
    <w:bookmarkStart w:id="3" w:name="_Toc123638892" w:displacedByCustomXml="prev"/>
    <w:bookmarkEnd w:id="3" w:displacedByCustomXml="prev"/>
    <w:bookmarkStart w:id="4" w:name="_Toc123637869" w:displacedByCustomXml="prev"/>
    <w:bookmarkEnd w:id="4" w:displacedByCustomXml="prev"/>
    <w:bookmarkStart w:id="5" w:name="_Toc123637061" w:displacedByCustomXml="prev"/>
    <w:bookmarkEnd w:id="5" w:displacedByCustomXml="prev"/>
    <w:bookmarkStart w:id="6" w:name="_Toc123637011" w:displacedByCustomXml="prev"/>
    <w:bookmarkEnd w:id="6" w:displacedByCustomXml="prev"/>
    <w:p w14:paraId="6A4F27B4" w14:textId="4151883E" w:rsidR="00AC7E2B" w:rsidRPr="00CE0DF5" w:rsidRDefault="00AC7E2B" w:rsidP="00FC6CB1">
      <w:pPr>
        <w:spacing w:before="120" w:after="120"/>
        <w:jc w:val="both"/>
        <w:rPr>
          <w:bCs/>
          <w:sz w:val="22"/>
          <w:szCs w:val="22"/>
        </w:rPr>
      </w:pPr>
      <w:r w:rsidRPr="00FC6CB1">
        <w:rPr>
          <w:bCs/>
          <w:sz w:val="22"/>
          <w:szCs w:val="22"/>
        </w:rPr>
        <w:lastRenderedPageBreak/>
        <w:t xml:space="preserve">Lokacijska preveritev zaradi ohranjanja posamične poselitve preoblikuje ali spremeni obseg stavbnih zemljišč, kot </w:t>
      </w:r>
      <w:r w:rsidRPr="00CE0DF5">
        <w:rPr>
          <w:bCs/>
          <w:sz w:val="22"/>
          <w:szCs w:val="22"/>
        </w:rPr>
        <w:t>so določen v OPN, in določi prostorske izvedbene pogoje.</w:t>
      </w:r>
    </w:p>
    <w:p w14:paraId="2E57F8EE" w14:textId="5A10659F" w:rsidR="00CE0DF5" w:rsidRPr="00CE0DF5" w:rsidRDefault="008A7295" w:rsidP="00CE0DF5">
      <w:pPr>
        <w:spacing w:before="120" w:after="120"/>
        <w:jc w:val="both"/>
        <w:rPr>
          <w:bCs/>
          <w:sz w:val="22"/>
          <w:szCs w:val="22"/>
        </w:rPr>
      </w:pPr>
      <w:bookmarkStart w:id="7" w:name="_Hlk215660528"/>
      <w:r w:rsidRPr="00CE0DF5">
        <w:rPr>
          <w:bCs/>
          <w:sz w:val="22"/>
          <w:szCs w:val="22"/>
        </w:rPr>
        <w:t xml:space="preserve">Namen lokacijske preveritve je </w:t>
      </w:r>
      <w:r w:rsidR="00FC6CB1" w:rsidRPr="00CE0DF5">
        <w:rPr>
          <w:bCs/>
          <w:sz w:val="22"/>
          <w:szCs w:val="22"/>
        </w:rPr>
        <w:t>širitev stavbnega zemljišča</w:t>
      </w:r>
      <w:r w:rsidR="00CE0DF5" w:rsidRPr="00CE0DF5">
        <w:rPr>
          <w:bCs/>
          <w:sz w:val="22"/>
          <w:szCs w:val="22"/>
        </w:rPr>
        <w:t>, ki je v Odloku o o</w:t>
      </w:r>
      <w:r w:rsidR="00CE0DF5" w:rsidRPr="00CE0DF5">
        <w:rPr>
          <w:sz w:val="22"/>
          <w:szCs w:val="22"/>
        </w:rPr>
        <w:t xml:space="preserve">bčinskem prostorskem načrtu občine Cirkulane (Uradno glasilo slovenskih občin, št. 22/14, 52/20, 54/23, v nadaljnjem besedilu: OPN) določen kot del enote urejanja prostora z oznako </w:t>
      </w:r>
      <w:r w:rsidRPr="00CE0DF5">
        <w:rPr>
          <w:bCs/>
          <w:sz w:val="22"/>
          <w:szCs w:val="22"/>
        </w:rPr>
        <w:t>HC03</w:t>
      </w:r>
      <w:r w:rsidR="00CE0DF5" w:rsidRPr="00CE0DF5">
        <w:rPr>
          <w:bCs/>
          <w:sz w:val="22"/>
          <w:szCs w:val="22"/>
        </w:rPr>
        <w:t>. Skladno z določili OPN ima izvorno območje opredeljeno osnovno namensko rabo kot stavbno zemljišče in podrobnejšo namensko rabo A-površine razpršene poselitve. Širitev stavbnega zemljišča je predvidena na zemljišča, katerim je v OPN določena osnovna namenska raba kot kmetijsko zemljišče, podrobnejša namenska raba K2-druga kmetijska zemljišča. Izvorno območje lokacijske preveritve je območje razpršene poselitve, ki se nahaja v EUP HC03, obravnavani del predmetne EUP pa predstavlja del zemljišča s parcelno št. 138/13, k. o. 462-Dolane.</w:t>
      </w:r>
      <w:r w:rsidR="0025236D">
        <w:rPr>
          <w:bCs/>
          <w:sz w:val="22"/>
          <w:szCs w:val="22"/>
        </w:rPr>
        <w:t xml:space="preserve"> Del širive območja pa sega v EUP HC01.</w:t>
      </w:r>
    </w:p>
    <w:p w14:paraId="1D972F53" w14:textId="03EC8EB6" w:rsidR="008A7295" w:rsidRPr="00FC6CB1" w:rsidRDefault="00CE0DF5" w:rsidP="00FC6CB1">
      <w:pPr>
        <w:spacing w:before="120" w:after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Pravna podlaga za izvedbo lokacijske preveritve je </w:t>
      </w:r>
      <w:r w:rsidRPr="00CE0DF5">
        <w:rPr>
          <w:bCs/>
          <w:sz w:val="22"/>
          <w:szCs w:val="22"/>
        </w:rPr>
        <w:t>Zakon o urejanju prostora (Uradni list RS, št. 199/21, 18/23 – ZDU-1O, 78/23 – ZUNPEOVE, 95/23 – ZIUOPZP, 23/24, 109/24, 25/25 – odl. US, 75/25 in 14/26, v nadaljnjem besedilu: ZUreP-3)</w:t>
      </w:r>
      <w:r>
        <w:rPr>
          <w:bCs/>
          <w:sz w:val="22"/>
          <w:szCs w:val="22"/>
        </w:rPr>
        <w:t>.</w:t>
      </w:r>
    </w:p>
    <w:bookmarkEnd w:id="7"/>
    <w:p w14:paraId="58DF1531" w14:textId="1B9CB827" w:rsidR="00CE0DF5" w:rsidRDefault="00CE0DF5" w:rsidP="00FC6CB1">
      <w:pPr>
        <w:spacing w:before="120" w:after="120"/>
        <w:jc w:val="both"/>
        <w:rPr>
          <w:bCs/>
          <w:sz w:val="22"/>
          <w:szCs w:val="22"/>
        </w:rPr>
      </w:pPr>
      <w:r w:rsidRPr="00CE0DF5">
        <w:rPr>
          <w:bCs/>
          <w:sz w:val="22"/>
          <w:szCs w:val="22"/>
        </w:rPr>
        <w:t>Namen lokacijske preveritve je utemeljitev skladnosti podane pobude s področno zakonodajo in z njenim sprejemom ustvariti ustrezno pravno podlago za izvedbo investicijske namere.</w:t>
      </w:r>
      <w:r>
        <w:rPr>
          <w:bCs/>
          <w:sz w:val="22"/>
          <w:szCs w:val="22"/>
        </w:rPr>
        <w:t xml:space="preserve"> </w:t>
      </w:r>
    </w:p>
    <w:p w14:paraId="6A76B97E" w14:textId="77777777" w:rsidR="00FE6167" w:rsidRPr="00FC6CB1" w:rsidRDefault="00FE6167" w:rsidP="00FC6CB1">
      <w:pPr>
        <w:spacing w:before="120" w:after="120"/>
        <w:jc w:val="both"/>
        <w:rPr>
          <w:bCs/>
          <w:sz w:val="22"/>
          <w:szCs w:val="22"/>
          <w:highlight w:val="yellow"/>
        </w:rPr>
      </w:pPr>
    </w:p>
    <w:p w14:paraId="67E9406E" w14:textId="294E9295" w:rsidR="0002054C" w:rsidRPr="00FC6CB1" w:rsidRDefault="0002054C" w:rsidP="00FC6CB1">
      <w:pPr>
        <w:spacing w:before="120" w:after="120"/>
        <w:jc w:val="both"/>
        <w:rPr>
          <w:b/>
          <w:bCs/>
          <w:sz w:val="22"/>
          <w:szCs w:val="22"/>
          <w:shd w:val="clear" w:color="auto" w:fill="FFFFFF"/>
        </w:rPr>
      </w:pPr>
      <w:r w:rsidRPr="00FC6CB1">
        <w:rPr>
          <w:b/>
          <w:bCs/>
          <w:sz w:val="22"/>
          <w:szCs w:val="22"/>
          <w:shd w:val="clear" w:color="auto" w:fill="FFFFFF"/>
        </w:rPr>
        <w:t>Postopek lokacijske preveritve:</w:t>
      </w:r>
    </w:p>
    <w:p w14:paraId="2BE3381B" w14:textId="0AF32BDD" w:rsidR="0002054C" w:rsidRPr="00FC6CB1" w:rsidRDefault="0002054C" w:rsidP="00FC6CB1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FC6CB1">
        <w:rPr>
          <w:b/>
          <w:bCs/>
        </w:rPr>
        <w:t>1 / Oddaja pobude z elaboratom lokacijske preveritve na občino</w:t>
      </w:r>
    </w:p>
    <w:p w14:paraId="7F329B78" w14:textId="7A4DC165" w:rsidR="0002054C" w:rsidRPr="00FC6CB1" w:rsidRDefault="0002054C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>Lokacijska preveritev se izvede na pobudo investitorja. Pobudi se priloži elaborat lokacijske preveritve (v nadaljnjem besedilu: elaborat), v katerem se utemelji skladnost pobude z določbami tega zakona. Pobuda z elaboratom se vloži pri občini, v kateri je nepremičnina.</w:t>
      </w:r>
    </w:p>
    <w:p w14:paraId="7009F825" w14:textId="28278F4E" w:rsidR="0002054C" w:rsidRPr="00FC6CB1" w:rsidRDefault="0002054C" w:rsidP="00FC6CB1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FC6CB1">
        <w:rPr>
          <w:b/>
          <w:bCs/>
        </w:rPr>
        <w:t>2 / Izdaja Sklepa o višini nadomestila stroškov za lokacijsko preveritev</w:t>
      </w:r>
    </w:p>
    <w:p w14:paraId="489DCEFC" w14:textId="61D4C447" w:rsidR="0002054C" w:rsidRPr="00FC6CB1" w:rsidRDefault="0002054C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>Občinski urbanist v 30 dneh preveri skladnost elaborata s tem zakonom in o tem obvesti investitorja. Če občinski urbanist presodi, da je elaborat v skladu s tem zakonom, občina izda sklep o nadomestilu stroškov lokacijske preveritve in pozove morebitne nosilce urejanja prostora, naj v 30 dneh predložijo mnenje o skladnosti elaborata s predpisi z njihovega področja, če se elaborat vsebinsko nanaša na njihovo področje.</w:t>
      </w:r>
    </w:p>
    <w:p w14:paraId="729D1432" w14:textId="291C6EA1" w:rsidR="0002054C" w:rsidRPr="00FC6CB1" w:rsidRDefault="0002054C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>Pred obravnavo na občinskem svetu se elaborat javno objavi za najmanj 15 dni na spletni strani občine, javnost pa ima v tem času možnost vložitve predlogov in pripomb. O javni objavi občina pisno obvesti lastnika zadevnega zemljišča in lastnike sosednjih zemljišč. Če se pripomba javnosti nanaša na področje nosilca urejanja prostora, lahko občina seznani nosilca urejanja prostora s pripombo in predlogom stališča glede načina njenega upoštevanja. Nosilec urejanja prostora mora v 15 dneh predložiti občini stališče glede predlaganega načina upoštevanja pripombe.</w:t>
      </w:r>
    </w:p>
    <w:p w14:paraId="25A51928" w14:textId="77777777" w:rsidR="005C137A" w:rsidRDefault="00A309B7" w:rsidP="00FC6CB1">
      <w:pPr>
        <w:pStyle w:val="Odstaveknav"/>
        <w:spacing w:before="120" w:after="120" w:line="240" w:lineRule="auto"/>
      </w:pPr>
      <w:r w:rsidRPr="00FC6CB1">
        <w:t xml:space="preserve">Elaborat lokacijske preveritve je pripravilo podjetje MASTERPLAN, urejanje prostora, svetovanje in druge storitve, d.o.o. </w:t>
      </w:r>
      <w:r w:rsidR="00FA21AC" w:rsidRPr="00FC6CB1">
        <w:t xml:space="preserve">pod številko </w:t>
      </w:r>
      <w:r w:rsidR="00F76CA8" w:rsidRPr="00FC6CB1">
        <w:rPr>
          <w:rFonts w:eastAsiaTheme="minorHAnsi"/>
          <w:color w:val="000000"/>
        </w:rPr>
        <w:t>029-PA-LP/2025</w:t>
      </w:r>
      <w:r w:rsidR="00FA21AC" w:rsidRPr="00FC6CB1">
        <w:t xml:space="preserve">, </w:t>
      </w:r>
      <w:r w:rsidR="00CE0DF5" w:rsidRPr="00CE0DF5">
        <w:t>maj</w:t>
      </w:r>
      <w:r w:rsidR="00FA21AC" w:rsidRPr="00FC6CB1">
        <w:t xml:space="preserve"> 202</w:t>
      </w:r>
      <w:r w:rsidR="004D21A7" w:rsidRPr="00FC6CB1">
        <w:t>6</w:t>
      </w:r>
      <w:r w:rsidR="00FA21AC" w:rsidRPr="00FC6CB1">
        <w:t>, p</w:t>
      </w:r>
      <w:r w:rsidRPr="00FC6CB1">
        <w:t>ooblaščena prostorska načrtovalka je Bernarda GOTLIN, univ. dipl. inž. kraj. arh.</w:t>
      </w:r>
      <w:r w:rsidR="00D90309" w:rsidRPr="00FC6CB1">
        <w:t>,</w:t>
      </w:r>
      <w:r w:rsidRPr="00FC6CB1">
        <w:t xml:space="preserve"> PKA PPN ZAPS 1868.</w:t>
      </w:r>
      <w:r w:rsidR="005F39D6" w:rsidRPr="00FC6CB1">
        <w:t xml:space="preserve"> </w:t>
      </w:r>
    </w:p>
    <w:p w14:paraId="5ACF364B" w14:textId="36F30F77" w:rsidR="00A309B7" w:rsidRPr="00FC6CB1" w:rsidRDefault="00A309B7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 xml:space="preserve">V fazi priprave elaborata lokacijske preveritve se je usklajevalo (formalno ali neformalno) s ključnimi nosilci urejanja prostora. Občinski urbanist je preveril skladnost elaborata </w:t>
      </w:r>
      <w:r w:rsidR="006E05DD" w:rsidRPr="00FC6CB1">
        <w:t>s</w:t>
      </w:r>
      <w:r w:rsidR="005C137A">
        <w:t xml:space="preserve"> </w:t>
      </w:r>
      <w:r w:rsidR="006E05DD" w:rsidRPr="00FC6CB1">
        <w:t>področno</w:t>
      </w:r>
      <w:r w:rsidR="00D837BB" w:rsidRPr="00FC6CB1">
        <w:t xml:space="preserve"> zakonodajo</w:t>
      </w:r>
      <w:r w:rsidRPr="00FC6CB1">
        <w:t xml:space="preserve"> </w:t>
      </w:r>
      <w:r w:rsidRPr="00FC6CB1">
        <w:rPr>
          <w:color w:val="A6A6A6" w:themeColor="background1" w:themeShade="A6"/>
        </w:rPr>
        <w:t xml:space="preserve">(št. mnenja </w:t>
      </w:r>
      <w:r w:rsidR="00D837BB" w:rsidRPr="00FC6CB1">
        <w:rPr>
          <w:color w:val="A6A6A6" w:themeColor="background1" w:themeShade="A6"/>
        </w:rPr>
        <w:t>…………….</w:t>
      </w:r>
      <w:r w:rsidRPr="00FC6CB1">
        <w:rPr>
          <w:color w:val="A6A6A6" w:themeColor="background1" w:themeShade="A6"/>
        </w:rPr>
        <w:t xml:space="preserve"> z dne</w:t>
      </w:r>
      <w:r w:rsidR="00200FB9" w:rsidRPr="00FC6CB1">
        <w:rPr>
          <w:color w:val="A6A6A6" w:themeColor="background1" w:themeShade="A6"/>
        </w:rPr>
        <w:t xml:space="preserve"> </w:t>
      </w:r>
      <w:r w:rsidR="00D837BB" w:rsidRPr="00FC6CB1">
        <w:rPr>
          <w:color w:val="A6A6A6" w:themeColor="background1" w:themeShade="A6"/>
        </w:rPr>
        <w:t>………….</w:t>
      </w:r>
      <w:r w:rsidRPr="00FC6CB1">
        <w:rPr>
          <w:color w:val="A6A6A6" w:themeColor="background1" w:themeShade="A6"/>
        </w:rPr>
        <w:t>).</w:t>
      </w:r>
    </w:p>
    <w:p w14:paraId="49FF1433" w14:textId="6BA4660C" w:rsidR="000E478C" w:rsidRDefault="008F5A9D" w:rsidP="005C137A">
      <w:pPr>
        <w:pStyle w:val="Odstaveknav"/>
        <w:spacing w:before="120" w:after="120" w:line="240" w:lineRule="auto"/>
        <w:rPr>
          <w:i/>
          <w:iCs/>
        </w:rPr>
      </w:pPr>
      <w:r w:rsidRPr="00FC6CB1">
        <w:t>Občinski urbanist je skupaj z izdelovalcem elaborata lokacijske preveritve glede na lastnosti območja in načrtovanega posega v prostor določil nosilce urejanja prostora in mnenjedajalce, ki morajo sodelovati v postopku lokacijske preveritve</w:t>
      </w:r>
      <w:r w:rsidR="005C137A">
        <w:t>.</w:t>
      </w:r>
    </w:p>
    <w:p w14:paraId="0B1439F2" w14:textId="77777777" w:rsidR="005C137A" w:rsidRDefault="005C137A" w:rsidP="005C137A">
      <w:pPr>
        <w:pStyle w:val="Odstaveknav"/>
        <w:spacing w:before="120" w:after="120" w:line="240" w:lineRule="auto"/>
        <w:rPr>
          <w:i/>
          <w:iCs/>
        </w:rPr>
      </w:pPr>
    </w:p>
    <w:p w14:paraId="572A749E" w14:textId="4C8FB01C" w:rsidR="007F21CF" w:rsidRPr="00FC6CB1" w:rsidRDefault="0002054C" w:rsidP="00FC6CB1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FC6CB1">
        <w:rPr>
          <w:b/>
          <w:bCs/>
        </w:rPr>
        <w:lastRenderedPageBreak/>
        <w:t>3</w:t>
      </w:r>
      <w:r w:rsidR="007F21CF" w:rsidRPr="00FC6CB1">
        <w:rPr>
          <w:b/>
          <w:bCs/>
        </w:rPr>
        <w:t xml:space="preserve"> / javna razgrnitev in stališča do pripomb</w:t>
      </w:r>
    </w:p>
    <w:p w14:paraId="27AE3C49" w14:textId="1D37C027" w:rsidR="007F21CF" w:rsidRPr="00FC6CB1" w:rsidRDefault="007F21CF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>Elaborat lokacijske preveritve je bil javno razgrnjen na spletni strani občine od dne</w:t>
      </w:r>
      <w:r w:rsidR="001E02D4" w:rsidRPr="00FC6CB1">
        <w:t xml:space="preserve"> </w:t>
      </w:r>
      <w:r w:rsidR="00636C86" w:rsidRPr="00FC6CB1">
        <w:t>………</w:t>
      </w:r>
      <w:r w:rsidR="001E02D4" w:rsidRPr="00FC6CB1">
        <w:t xml:space="preserve"> </w:t>
      </w:r>
      <w:r w:rsidRPr="00FC6CB1">
        <w:t>do dne</w:t>
      </w:r>
      <w:r w:rsidR="001E02D4" w:rsidRPr="00FC6CB1">
        <w:t xml:space="preserve"> </w:t>
      </w:r>
      <w:r w:rsidR="00636C86" w:rsidRPr="00FC6CB1">
        <w:t>……….</w:t>
      </w:r>
      <w:r w:rsidRPr="00FC6CB1">
        <w:t xml:space="preserve">. O poteku javne razgrnitve občina je lastnike zadevnih zemljišč in lastnike sosednjih zemljišč pisno obvestila z </w:t>
      </w:r>
      <w:r w:rsidR="001E02D4" w:rsidRPr="00FC6CB1">
        <w:t xml:space="preserve">objavo na spletu </w:t>
      </w:r>
      <w:hyperlink r:id="rId13" w:history="1">
        <w:r w:rsidR="00636C86" w:rsidRPr="00FC6CB1">
          <w:rPr>
            <w:rStyle w:val="Hyperlink"/>
            <w:u w:val="none"/>
          </w:rPr>
          <w:t>……………….</w:t>
        </w:r>
      </w:hyperlink>
      <w:r w:rsidR="001E02D4" w:rsidRPr="00FC6CB1">
        <w:t xml:space="preserve"> </w:t>
      </w:r>
      <w:r w:rsidR="00983A23" w:rsidRPr="00FC6CB1">
        <w:t>dne</w:t>
      </w:r>
      <w:r w:rsidR="001E02D4" w:rsidRPr="00FC6CB1">
        <w:t xml:space="preserve"> </w:t>
      </w:r>
      <w:r w:rsidR="00636C86" w:rsidRPr="00FC6CB1">
        <w:t>……………….</w:t>
      </w:r>
      <w:r w:rsidR="001E02D4" w:rsidRPr="00FC6CB1">
        <w:t>.</w:t>
      </w:r>
      <w:r w:rsidRPr="00FC6CB1">
        <w:t xml:space="preserve"> V času javne razgrnitve</w:t>
      </w:r>
      <w:r w:rsidR="00983A23" w:rsidRPr="00FC6CB1">
        <w:t xml:space="preserve"> je</w:t>
      </w:r>
      <w:r w:rsidRPr="00FC6CB1">
        <w:t xml:space="preserve"> im</w:t>
      </w:r>
      <w:r w:rsidR="00983A23" w:rsidRPr="00FC6CB1">
        <w:t>ela</w:t>
      </w:r>
      <w:r w:rsidRPr="00FC6CB1">
        <w:t xml:space="preserve"> javnost možnost predložiti pripombe in predloge. Občinski urbanist </w:t>
      </w:r>
      <w:r w:rsidR="00983A23" w:rsidRPr="00FC6CB1">
        <w:t xml:space="preserve">je </w:t>
      </w:r>
      <w:r w:rsidRPr="00FC6CB1">
        <w:t>po javni razgrnitvi pripravi</w:t>
      </w:r>
      <w:r w:rsidR="00983A23" w:rsidRPr="00FC6CB1">
        <w:t>l</w:t>
      </w:r>
      <w:r w:rsidRPr="00FC6CB1">
        <w:t xml:space="preserve"> gradivo za obravnavo na občinskem svetu</w:t>
      </w:r>
      <w:r w:rsidR="00983A23" w:rsidRPr="00FC6CB1">
        <w:t xml:space="preserve"> (dokument št……….. z dne…………)</w:t>
      </w:r>
      <w:r w:rsidRPr="00FC6CB1">
        <w:t>.</w:t>
      </w:r>
    </w:p>
    <w:p w14:paraId="0E0762AD" w14:textId="7CA1EFE9" w:rsidR="00983A23" w:rsidRPr="00FC6CB1" w:rsidRDefault="0002054C" w:rsidP="00FC6CB1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FC6CB1">
        <w:rPr>
          <w:b/>
          <w:bCs/>
        </w:rPr>
        <w:t>4</w:t>
      </w:r>
      <w:r w:rsidR="00983A23" w:rsidRPr="00FC6CB1">
        <w:rPr>
          <w:b/>
          <w:bCs/>
        </w:rPr>
        <w:t xml:space="preserve"> / Sprejem na občinskem svetu</w:t>
      </w:r>
    </w:p>
    <w:p w14:paraId="50634720" w14:textId="081660A6" w:rsidR="00983A23" w:rsidRPr="00FC6CB1" w:rsidRDefault="00983A23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 xml:space="preserve">Občinski svet </w:t>
      </w:r>
      <w:r w:rsidR="00780A53" w:rsidRPr="00FC6CB1">
        <w:t xml:space="preserve">občine </w:t>
      </w:r>
      <w:r w:rsidR="00B61ECD" w:rsidRPr="00FC6CB1">
        <w:t>Cirkulane</w:t>
      </w:r>
      <w:r w:rsidR="00780A53" w:rsidRPr="00FC6CB1">
        <w:t xml:space="preserve"> </w:t>
      </w:r>
      <w:r w:rsidRPr="00FC6CB1">
        <w:t>je na svoji …….. redni seji dne ……….lokacijsko preveritev sprejel s sklepom.</w:t>
      </w:r>
    </w:p>
    <w:p w14:paraId="3172551D" w14:textId="5034133C" w:rsidR="00983A23" w:rsidRPr="00FC6CB1" w:rsidRDefault="0002054C" w:rsidP="00FC6CB1">
      <w:pPr>
        <w:pStyle w:val="Odstaveknav"/>
        <w:spacing w:before="120" w:after="120" w:line="240" w:lineRule="auto"/>
        <w:rPr>
          <w:b/>
          <w:bCs/>
          <w:i/>
          <w:iCs/>
        </w:rPr>
      </w:pPr>
      <w:r w:rsidRPr="00FC6CB1">
        <w:rPr>
          <w:b/>
          <w:bCs/>
        </w:rPr>
        <w:t>5</w:t>
      </w:r>
      <w:r w:rsidR="00983A23" w:rsidRPr="00FC6CB1">
        <w:rPr>
          <w:b/>
          <w:bCs/>
        </w:rPr>
        <w:t xml:space="preserve"> / Sklep o lokacijski preveritvi, objava</w:t>
      </w:r>
    </w:p>
    <w:p w14:paraId="27F62844" w14:textId="47C8ECF1" w:rsidR="00983A23" w:rsidRPr="00FC6CB1" w:rsidRDefault="00983A23" w:rsidP="00FC6CB1">
      <w:pPr>
        <w:pStyle w:val="Odstaveknav"/>
        <w:spacing w:before="120" w:after="120" w:line="240" w:lineRule="auto"/>
        <w:rPr>
          <w:i/>
          <w:iCs/>
        </w:rPr>
      </w:pPr>
      <w:r w:rsidRPr="00FC6CB1">
        <w:t>Občina sprejet sklep o lokacijski preveritvi objavi v uradnem glasilu, elaborat lokacijske preveritve pa objavi na svoji spletni strani in v prostorskem informacijskem sistemu. Objavljen in uveljavljen sklep o lokacijski preveritvi je podlaga za izdajo gradbenih dovoljenj.</w:t>
      </w:r>
    </w:p>
    <w:sectPr w:rsidR="00983A23" w:rsidRPr="00FC6CB1" w:rsidSect="00797DA3">
      <w:headerReference w:type="default" r:id="rId14"/>
      <w:footerReference w:type="even" r:id="rId15"/>
      <w:footerReference w:type="default" r:id="rId16"/>
      <w:headerReference w:type="first" r:id="rId17"/>
      <w:pgSz w:w="11907" w:h="16840"/>
      <w:pgMar w:top="1417" w:right="1417" w:bottom="1417" w:left="1417" w:header="851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B3E8" w14:textId="77777777" w:rsidR="00235C99" w:rsidRDefault="00235C99">
      <w:r>
        <w:separator/>
      </w:r>
    </w:p>
  </w:endnote>
  <w:endnote w:type="continuationSeparator" w:id="0">
    <w:p w14:paraId="458081F8" w14:textId="77777777" w:rsidR="00235C99" w:rsidRDefault="0023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 Palatino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45D7" w14:textId="77777777" w:rsidR="00835EBB" w:rsidRDefault="00835E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54231" w14:textId="77777777" w:rsidR="00835EBB" w:rsidRDefault="00835E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234A" w14:textId="77777777" w:rsidR="00835EBB" w:rsidRPr="00007380" w:rsidRDefault="00835EBB">
    <w:pPr>
      <w:pStyle w:val="Footer"/>
      <w:framePr w:wrap="around" w:vAnchor="text" w:hAnchor="margin" w:xAlign="right" w:y="1"/>
      <w:rPr>
        <w:rStyle w:val="PageNumber"/>
        <w:rFonts w:ascii="Arial Narrow" w:hAnsi="Arial Narrow"/>
        <w:color w:val="A6A6A6" w:themeColor="background1" w:themeShade="A6"/>
      </w:rPr>
    </w:pPr>
    <w:r w:rsidRPr="00007380">
      <w:rPr>
        <w:rStyle w:val="PageNumber"/>
        <w:rFonts w:ascii="Arial Narrow" w:hAnsi="Arial Narrow"/>
        <w:color w:val="A6A6A6" w:themeColor="background1" w:themeShade="A6"/>
      </w:rPr>
      <w:fldChar w:fldCharType="begin"/>
    </w:r>
    <w:r w:rsidRPr="00007380">
      <w:rPr>
        <w:rStyle w:val="PageNumber"/>
        <w:rFonts w:ascii="Arial Narrow" w:hAnsi="Arial Narrow"/>
        <w:color w:val="A6A6A6" w:themeColor="background1" w:themeShade="A6"/>
      </w:rPr>
      <w:instrText xml:space="preserve">PAGE  </w:instrText>
    </w:r>
    <w:r w:rsidRPr="00007380">
      <w:rPr>
        <w:rStyle w:val="PageNumber"/>
        <w:rFonts w:ascii="Arial Narrow" w:hAnsi="Arial Narrow"/>
        <w:color w:val="A6A6A6" w:themeColor="background1" w:themeShade="A6"/>
      </w:rPr>
      <w:fldChar w:fldCharType="separate"/>
    </w:r>
    <w:r w:rsidR="00B20430" w:rsidRPr="00007380">
      <w:rPr>
        <w:rStyle w:val="PageNumber"/>
        <w:rFonts w:ascii="Arial Narrow" w:hAnsi="Arial Narrow"/>
        <w:noProof/>
        <w:color w:val="A6A6A6" w:themeColor="background1" w:themeShade="A6"/>
      </w:rPr>
      <w:t>23</w:t>
    </w:r>
    <w:r w:rsidRPr="00007380">
      <w:rPr>
        <w:rStyle w:val="PageNumber"/>
        <w:rFonts w:ascii="Arial Narrow" w:hAnsi="Arial Narrow"/>
        <w:color w:val="A6A6A6" w:themeColor="background1" w:themeShade="A6"/>
      </w:rPr>
      <w:fldChar w:fldCharType="end"/>
    </w:r>
  </w:p>
  <w:p w14:paraId="12589F09" w14:textId="311C8F04" w:rsidR="00835EBB" w:rsidRPr="00007380" w:rsidRDefault="00ED6211" w:rsidP="00007380">
    <w:pPr>
      <w:pStyle w:val="Footer"/>
      <w:pBdr>
        <w:top w:val="single" w:sz="12" w:space="1" w:color="A6A6A6" w:themeColor="background1" w:themeShade="A6"/>
      </w:pBdr>
      <w:tabs>
        <w:tab w:val="clear" w:pos="9072"/>
        <w:tab w:val="left" w:pos="8390"/>
      </w:tabs>
      <w:ind w:right="360"/>
      <w:rPr>
        <w:rFonts w:ascii="Arial Narrow" w:hAnsi="Arial Narrow"/>
        <w:color w:val="A6A6A6" w:themeColor="background1" w:themeShade="A6"/>
        <w:sz w:val="18"/>
      </w:rPr>
    </w:pPr>
    <w:r w:rsidRPr="00007380">
      <w:rPr>
        <w:rFonts w:ascii="Arial Narrow" w:hAnsi="Arial Narrow"/>
        <w:color w:val="A6A6A6" w:themeColor="background1" w:themeShade="A6"/>
        <w:sz w:val="18"/>
      </w:rPr>
      <w:t>MASTERPLAN, urejanja prostora</w:t>
    </w:r>
    <w:r w:rsidR="00A96A4A" w:rsidRPr="00007380">
      <w:rPr>
        <w:rFonts w:ascii="Arial Narrow" w:hAnsi="Arial Narrow"/>
        <w:color w:val="A6A6A6" w:themeColor="background1" w:themeShade="A6"/>
        <w:sz w:val="18"/>
      </w:rPr>
      <w:t>, svetovanje in druge storitve, d.o.o.</w:t>
    </w:r>
    <w:r w:rsidR="00E179E9" w:rsidRPr="00007380">
      <w:rPr>
        <w:rFonts w:ascii="Arial Narrow" w:hAnsi="Arial Narrow"/>
        <w:color w:val="A6A6A6" w:themeColor="background1" w:themeShade="A6"/>
        <w:sz w:val="18"/>
      </w:rPr>
      <w:tab/>
    </w:r>
    <w:r w:rsidR="00E179E9" w:rsidRPr="00007380">
      <w:rPr>
        <w:rFonts w:ascii="Arial Narrow" w:hAnsi="Arial Narrow"/>
        <w:color w:val="A6A6A6" w:themeColor="background1" w:themeShade="A6"/>
        <w:sz w:val="18"/>
      </w:rPr>
      <w:tab/>
    </w:r>
  </w:p>
  <w:p w14:paraId="6CD9C4E1" w14:textId="77777777" w:rsidR="00835EBB" w:rsidRDefault="00835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BD846" w14:textId="77777777" w:rsidR="00235C99" w:rsidRDefault="00235C99">
      <w:r>
        <w:separator/>
      </w:r>
    </w:p>
  </w:footnote>
  <w:footnote w:type="continuationSeparator" w:id="0">
    <w:p w14:paraId="54BA6C3C" w14:textId="77777777" w:rsidR="00235C99" w:rsidRDefault="00235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eastAsia="Lucida Sans Unicode" w:hAnsi="Arial Narrow"/>
        <w:color w:val="A6A6A6" w:themeColor="background1" w:themeShade="A6"/>
        <w:kern w:val="2"/>
        <w:sz w:val="18"/>
        <w:szCs w:val="18"/>
      </w:rPr>
      <w:alias w:val="Naslov"/>
      <w:tag w:val=""/>
      <w:id w:val="-392423586"/>
      <w:placeholder>
        <w:docPart w:val="5964B67A4E884D20944BB4AC974AA90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0134EF" w14:textId="0BFD366D" w:rsidR="00835EBB" w:rsidRPr="00796012" w:rsidRDefault="00FC6CB1" w:rsidP="00C2540B">
        <w:pPr>
          <w:pStyle w:val="Header"/>
          <w:pBdr>
            <w:bottom w:val="single" w:sz="4" w:space="1" w:color="A6A6A6" w:themeColor="background1" w:themeShade="A6"/>
          </w:pBdr>
          <w:jc w:val="both"/>
          <w:rPr>
            <w:rFonts w:ascii="Arial Narrow" w:hAnsi="Arial Narrow"/>
            <w:color w:val="A6A6A6" w:themeColor="background1" w:themeShade="A6"/>
            <w:sz w:val="18"/>
            <w:szCs w:val="18"/>
          </w:rPr>
        </w:pPr>
        <w:r w:rsidRPr="00FC6CB1">
          <w:rPr>
            <w:rFonts w:ascii="Arial Narrow" w:eastAsia="Lucida Sans Unicode" w:hAnsi="Arial Narrow"/>
            <w:color w:val="A6A6A6" w:themeColor="background1" w:themeShade="A6"/>
            <w:kern w:val="2"/>
            <w:sz w:val="18"/>
            <w:szCs w:val="18"/>
          </w:rPr>
          <w:t>ELABORAT LOKACIJSKE PREVERITVE ZA DOLOČITEV OBSEGA STAVBNEGA ZEMLJIŠČA V DELU EUP HC03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71814" w14:textId="77777777" w:rsidR="000F0CAD" w:rsidRDefault="000F0CAD" w:rsidP="000F0CAD">
    <w:pPr>
      <w:pStyle w:val="Header"/>
      <w:pBdr>
        <w:bottom w:val="single" w:sz="4" w:space="1" w:color="auto"/>
      </w:pBdr>
      <w:tabs>
        <w:tab w:val="left" w:pos="3252"/>
      </w:tabs>
      <w:jc w:val="center"/>
      <w:rPr>
        <w:rFonts w:ascii="Arial Narrow" w:hAnsi="Arial Narrow"/>
        <w:sz w:val="24"/>
      </w:rPr>
    </w:pPr>
    <w:r>
      <w:rPr>
        <w:noProof/>
      </w:rPr>
      <w:drawing>
        <wp:inline distT="0" distB="0" distL="0" distR="0" wp14:anchorId="20658AE6" wp14:editId="728E5D70">
          <wp:extent cx="2400300" cy="499897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499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53753B" w14:textId="77777777" w:rsidR="000F0CAD" w:rsidRDefault="000F0CAD" w:rsidP="000F0CAD">
    <w:pPr>
      <w:pStyle w:val="Header"/>
      <w:pBdr>
        <w:bottom w:val="single" w:sz="4" w:space="1" w:color="auto"/>
      </w:pBdr>
      <w:tabs>
        <w:tab w:val="left" w:pos="3252"/>
      </w:tabs>
      <w:jc w:val="center"/>
    </w:pPr>
  </w:p>
  <w:p w14:paraId="63C53A96" w14:textId="77777777" w:rsidR="000F0CAD" w:rsidRDefault="000F0CAD" w:rsidP="000F0CAD">
    <w:pPr>
      <w:pStyle w:val="Header"/>
      <w:jc w:val="center"/>
    </w:pPr>
  </w:p>
  <w:p w14:paraId="6B0B6209" w14:textId="77777777" w:rsidR="000F0CAD" w:rsidRDefault="000F0C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977"/>
    <w:multiLevelType w:val="hybridMultilevel"/>
    <w:tmpl w:val="4D1C8BCA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D2047F1"/>
    <w:multiLevelType w:val="hybridMultilevel"/>
    <w:tmpl w:val="4DB21C62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B5AA3"/>
    <w:multiLevelType w:val="multilevel"/>
    <w:tmpl w:val="88EE8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Arial" w:hint="default"/>
      </w:rPr>
    </w:lvl>
  </w:abstractNum>
  <w:abstractNum w:abstractNumId="3" w15:restartNumberingAfterBreak="0">
    <w:nsid w:val="15102CFE"/>
    <w:multiLevelType w:val="multilevel"/>
    <w:tmpl w:val="8D080F2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AC5F89"/>
    <w:multiLevelType w:val="hybridMultilevel"/>
    <w:tmpl w:val="AD4272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3DF0"/>
    <w:multiLevelType w:val="hybridMultilevel"/>
    <w:tmpl w:val="54944D84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A434F716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A434F716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FC9121F"/>
    <w:multiLevelType w:val="hybridMultilevel"/>
    <w:tmpl w:val="99A49BC4"/>
    <w:lvl w:ilvl="0" w:tplc="78640C6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81127"/>
    <w:multiLevelType w:val="hybridMultilevel"/>
    <w:tmpl w:val="B248EDE8"/>
    <w:lvl w:ilvl="0" w:tplc="7D3C026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72495"/>
    <w:multiLevelType w:val="hybridMultilevel"/>
    <w:tmpl w:val="16F624CE"/>
    <w:lvl w:ilvl="0" w:tplc="042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9" w15:restartNumberingAfterBreak="0">
    <w:nsid w:val="26BC368A"/>
    <w:multiLevelType w:val="hybridMultilevel"/>
    <w:tmpl w:val="BCEA12E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434F71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2385B"/>
    <w:multiLevelType w:val="hybridMultilevel"/>
    <w:tmpl w:val="56128C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1691"/>
    <w:multiLevelType w:val="hybridMultilevel"/>
    <w:tmpl w:val="E0A2487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12A"/>
    <w:multiLevelType w:val="multilevel"/>
    <w:tmpl w:val="BBFC3DF4"/>
    <w:lvl w:ilvl="0">
      <w:start w:val="1"/>
      <w:numFmt w:val="decimal"/>
      <w:pStyle w:val="PodnaslovRimsk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00C418C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99C19C9"/>
    <w:multiLevelType w:val="hybridMultilevel"/>
    <w:tmpl w:val="C63C8974"/>
    <w:lvl w:ilvl="0" w:tplc="2578DB0C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4CBF0ADE"/>
    <w:multiLevelType w:val="hybridMultilevel"/>
    <w:tmpl w:val="17CE8A60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36CEC"/>
    <w:multiLevelType w:val="hybridMultilevel"/>
    <w:tmpl w:val="9FA03D38"/>
    <w:lvl w:ilvl="0" w:tplc="D0DAD29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139A4"/>
    <w:multiLevelType w:val="hybridMultilevel"/>
    <w:tmpl w:val="236AF57C"/>
    <w:lvl w:ilvl="0" w:tplc="A434F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8A4E0D"/>
    <w:multiLevelType w:val="hybridMultilevel"/>
    <w:tmpl w:val="251AD310"/>
    <w:lvl w:ilvl="0" w:tplc="E5A0A6E6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63072"/>
    <w:multiLevelType w:val="hybridMultilevel"/>
    <w:tmpl w:val="62608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0E27"/>
    <w:multiLevelType w:val="hybridMultilevel"/>
    <w:tmpl w:val="52AE32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179D5"/>
    <w:multiLevelType w:val="hybridMultilevel"/>
    <w:tmpl w:val="497A6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96603"/>
    <w:multiLevelType w:val="hybridMultilevel"/>
    <w:tmpl w:val="1BD418D4"/>
    <w:lvl w:ilvl="0" w:tplc="767CDE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CB24B3E6">
      <w:numFmt w:val="bullet"/>
      <w:lvlText w:val="·"/>
      <w:lvlJc w:val="left"/>
      <w:pPr>
        <w:ind w:left="1524" w:hanging="444"/>
      </w:pPr>
      <w:rPr>
        <w:rFonts w:ascii="Arial Narrow" w:eastAsia="Times New Roman" w:hAnsi="Arial Narrow" w:cs="Times New Roman" w:hint="default"/>
        <w:b w:val="0"/>
        <w:i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C70FF"/>
    <w:multiLevelType w:val="hybridMultilevel"/>
    <w:tmpl w:val="BA90ADDE"/>
    <w:lvl w:ilvl="0" w:tplc="BF06DA40">
      <w:start w:val="1"/>
      <w:numFmt w:val="upperRoman"/>
      <w:lvlText w:val="%1.1"/>
      <w:lvlJc w:val="left"/>
      <w:pPr>
        <w:ind w:left="6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6" w:hanging="360"/>
      </w:pPr>
    </w:lvl>
    <w:lvl w:ilvl="2" w:tplc="0424001B" w:tentative="1">
      <w:start w:val="1"/>
      <w:numFmt w:val="lowerRoman"/>
      <w:lvlText w:val="%3."/>
      <w:lvlJc w:val="right"/>
      <w:pPr>
        <w:ind w:left="2086" w:hanging="180"/>
      </w:pPr>
    </w:lvl>
    <w:lvl w:ilvl="3" w:tplc="0424000F" w:tentative="1">
      <w:start w:val="1"/>
      <w:numFmt w:val="decimal"/>
      <w:lvlText w:val="%4."/>
      <w:lvlJc w:val="left"/>
      <w:pPr>
        <w:ind w:left="2806" w:hanging="360"/>
      </w:pPr>
    </w:lvl>
    <w:lvl w:ilvl="4" w:tplc="04240019" w:tentative="1">
      <w:start w:val="1"/>
      <w:numFmt w:val="lowerLetter"/>
      <w:lvlText w:val="%5."/>
      <w:lvlJc w:val="left"/>
      <w:pPr>
        <w:ind w:left="3526" w:hanging="360"/>
      </w:pPr>
    </w:lvl>
    <w:lvl w:ilvl="5" w:tplc="0424001B" w:tentative="1">
      <w:start w:val="1"/>
      <w:numFmt w:val="lowerRoman"/>
      <w:lvlText w:val="%6."/>
      <w:lvlJc w:val="right"/>
      <w:pPr>
        <w:ind w:left="4246" w:hanging="180"/>
      </w:pPr>
    </w:lvl>
    <w:lvl w:ilvl="6" w:tplc="0424000F" w:tentative="1">
      <w:start w:val="1"/>
      <w:numFmt w:val="decimal"/>
      <w:lvlText w:val="%7."/>
      <w:lvlJc w:val="left"/>
      <w:pPr>
        <w:ind w:left="4966" w:hanging="360"/>
      </w:pPr>
    </w:lvl>
    <w:lvl w:ilvl="7" w:tplc="04240019" w:tentative="1">
      <w:start w:val="1"/>
      <w:numFmt w:val="lowerLetter"/>
      <w:lvlText w:val="%8."/>
      <w:lvlJc w:val="left"/>
      <w:pPr>
        <w:ind w:left="5686" w:hanging="360"/>
      </w:pPr>
    </w:lvl>
    <w:lvl w:ilvl="8" w:tplc="0424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4" w15:restartNumberingAfterBreak="0">
    <w:nsid w:val="65D16088"/>
    <w:multiLevelType w:val="hybridMultilevel"/>
    <w:tmpl w:val="5F0E0F9E"/>
    <w:lvl w:ilvl="0" w:tplc="BCCC82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929"/>
    <w:multiLevelType w:val="singleLevel"/>
    <w:tmpl w:val="76FC3996"/>
    <w:lvl w:ilvl="0">
      <w:start w:val="2"/>
      <w:numFmt w:val="decimal"/>
      <w:pStyle w:val="natevanjealin"/>
      <w:lvlText w:val="3.3.%1. "/>
      <w:legacy w:legacy="1" w:legacySpace="0" w:legacyIndent="283"/>
      <w:lvlJc w:val="left"/>
      <w:pPr>
        <w:ind w:left="283" w:hanging="283"/>
      </w:pPr>
      <w:rPr>
        <w:rFonts w:ascii="SL Dutch" w:hAnsi="SL Dutch" w:hint="default"/>
        <w:b/>
        <w:i w:val="0"/>
        <w:sz w:val="22"/>
        <w:u w:val="none"/>
      </w:rPr>
    </w:lvl>
  </w:abstractNum>
  <w:abstractNum w:abstractNumId="26" w15:restartNumberingAfterBreak="0">
    <w:nsid w:val="7190612B"/>
    <w:multiLevelType w:val="singleLevel"/>
    <w:tmpl w:val="FE7A4AAA"/>
    <w:lvl w:ilvl="0">
      <w:start w:val="1"/>
      <w:numFmt w:val="decimal"/>
      <w:pStyle w:val="imenaselj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5CA224C"/>
    <w:multiLevelType w:val="hybridMultilevel"/>
    <w:tmpl w:val="AB1E2F56"/>
    <w:lvl w:ilvl="0" w:tplc="C72EBE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F2491"/>
    <w:multiLevelType w:val="hybridMultilevel"/>
    <w:tmpl w:val="AB927616"/>
    <w:lvl w:ilvl="0" w:tplc="D6A4E48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75563E"/>
    <w:multiLevelType w:val="hybridMultilevel"/>
    <w:tmpl w:val="AD4272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675278">
    <w:abstractNumId w:val="25"/>
  </w:num>
  <w:num w:numId="2" w16cid:durableId="696929835">
    <w:abstractNumId w:val="26"/>
  </w:num>
  <w:num w:numId="3" w16cid:durableId="1040671678">
    <w:abstractNumId w:val="13"/>
  </w:num>
  <w:num w:numId="4" w16cid:durableId="1718627623">
    <w:abstractNumId w:val="9"/>
  </w:num>
  <w:num w:numId="5" w16cid:durableId="2061248066">
    <w:abstractNumId w:val="8"/>
  </w:num>
  <w:num w:numId="6" w16cid:durableId="1524517011">
    <w:abstractNumId w:val="0"/>
  </w:num>
  <w:num w:numId="7" w16cid:durableId="29960436">
    <w:abstractNumId w:val="5"/>
  </w:num>
  <w:num w:numId="8" w16cid:durableId="1082532287">
    <w:abstractNumId w:val="17"/>
  </w:num>
  <w:num w:numId="9" w16cid:durableId="1289048733">
    <w:abstractNumId w:val="24"/>
  </w:num>
  <w:num w:numId="10" w16cid:durableId="337540927">
    <w:abstractNumId w:val="11"/>
  </w:num>
  <w:num w:numId="11" w16cid:durableId="279340057">
    <w:abstractNumId w:val="18"/>
  </w:num>
  <w:num w:numId="12" w16cid:durableId="165099706">
    <w:abstractNumId w:val="15"/>
  </w:num>
  <w:num w:numId="13" w16cid:durableId="1859931616">
    <w:abstractNumId w:val="1"/>
  </w:num>
  <w:num w:numId="14" w16cid:durableId="320426710">
    <w:abstractNumId w:val="3"/>
  </w:num>
  <w:num w:numId="15" w16cid:durableId="1942763721">
    <w:abstractNumId w:val="7"/>
  </w:num>
  <w:num w:numId="16" w16cid:durableId="979387018">
    <w:abstractNumId w:val="28"/>
  </w:num>
  <w:num w:numId="17" w16cid:durableId="894657651">
    <w:abstractNumId w:val="21"/>
  </w:num>
  <w:num w:numId="18" w16cid:durableId="1306472665">
    <w:abstractNumId w:val="10"/>
  </w:num>
  <w:num w:numId="19" w16cid:durableId="1588728690">
    <w:abstractNumId w:val="23"/>
  </w:num>
  <w:num w:numId="20" w16cid:durableId="53362009">
    <w:abstractNumId w:val="12"/>
  </w:num>
  <w:num w:numId="21" w16cid:durableId="79641903">
    <w:abstractNumId w:val="14"/>
  </w:num>
  <w:num w:numId="22" w16cid:durableId="1563370324">
    <w:abstractNumId w:val="2"/>
  </w:num>
  <w:num w:numId="23" w16cid:durableId="1284967606">
    <w:abstractNumId w:val="19"/>
  </w:num>
  <w:num w:numId="24" w16cid:durableId="1600143429">
    <w:abstractNumId w:val="6"/>
  </w:num>
  <w:num w:numId="25" w16cid:durableId="1979914490">
    <w:abstractNumId w:val="20"/>
  </w:num>
  <w:num w:numId="26" w16cid:durableId="1560556052">
    <w:abstractNumId w:val="27"/>
  </w:num>
  <w:num w:numId="27" w16cid:durableId="1103301134">
    <w:abstractNumId w:val="16"/>
  </w:num>
  <w:num w:numId="28" w16cid:durableId="1684937838">
    <w:abstractNumId w:val="4"/>
  </w:num>
  <w:num w:numId="29" w16cid:durableId="1283541281">
    <w:abstractNumId w:val="29"/>
  </w:num>
  <w:num w:numId="30" w16cid:durableId="186177859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2E"/>
    <w:rsid w:val="00007380"/>
    <w:rsid w:val="00010652"/>
    <w:rsid w:val="0002054C"/>
    <w:rsid w:val="0002620C"/>
    <w:rsid w:val="00031C35"/>
    <w:rsid w:val="00044929"/>
    <w:rsid w:val="00054B10"/>
    <w:rsid w:val="000551BD"/>
    <w:rsid w:val="0007769A"/>
    <w:rsid w:val="00083908"/>
    <w:rsid w:val="00084235"/>
    <w:rsid w:val="00087735"/>
    <w:rsid w:val="0009176F"/>
    <w:rsid w:val="00094A03"/>
    <w:rsid w:val="000A6F45"/>
    <w:rsid w:val="000A71EC"/>
    <w:rsid w:val="000C2054"/>
    <w:rsid w:val="000C60C6"/>
    <w:rsid w:val="000C6528"/>
    <w:rsid w:val="000D53B6"/>
    <w:rsid w:val="000D6FD7"/>
    <w:rsid w:val="000E1503"/>
    <w:rsid w:val="000E2324"/>
    <w:rsid w:val="000E2694"/>
    <w:rsid w:val="000E478C"/>
    <w:rsid w:val="000F0CAD"/>
    <w:rsid w:val="000F2EBC"/>
    <w:rsid w:val="001020A0"/>
    <w:rsid w:val="001054C4"/>
    <w:rsid w:val="00107026"/>
    <w:rsid w:val="001178D3"/>
    <w:rsid w:val="001262CC"/>
    <w:rsid w:val="00131311"/>
    <w:rsid w:val="00135C0D"/>
    <w:rsid w:val="0014343E"/>
    <w:rsid w:val="001520BB"/>
    <w:rsid w:val="00154D6B"/>
    <w:rsid w:val="00170EBB"/>
    <w:rsid w:val="00180521"/>
    <w:rsid w:val="00181CB5"/>
    <w:rsid w:val="00184BE7"/>
    <w:rsid w:val="001A1E14"/>
    <w:rsid w:val="001A7B2E"/>
    <w:rsid w:val="001C1FE3"/>
    <w:rsid w:val="001D0F65"/>
    <w:rsid w:val="001D2434"/>
    <w:rsid w:val="001D58D2"/>
    <w:rsid w:val="001E02D4"/>
    <w:rsid w:val="001E67FA"/>
    <w:rsid w:val="00200FB9"/>
    <w:rsid w:val="00205420"/>
    <w:rsid w:val="00205D9C"/>
    <w:rsid w:val="00207F88"/>
    <w:rsid w:val="00212C4C"/>
    <w:rsid w:val="002164C0"/>
    <w:rsid w:val="002343EF"/>
    <w:rsid w:val="00235C99"/>
    <w:rsid w:val="00240FDE"/>
    <w:rsid w:val="0025236D"/>
    <w:rsid w:val="0028359E"/>
    <w:rsid w:val="00283DC6"/>
    <w:rsid w:val="00295199"/>
    <w:rsid w:val="00297A2B"/>
    <w:rsid w:val="002B7BF2"/>
    <w:rsid w:val="002C051A"/>
    <w:rsid w:val="002C1A1F"/>
    <w:rsid w:val="002C2F43"/>
    <w:rsid w:val="002E7A6C"/>
    <w:rsid w:val="002F143F"/>
    <w:rsid w:val="002F1E9C"/>
    <w:rsid w:val="002F1F58"/>
    <w:rsid w:val="002F35C6"/>
    <w:rsid w:val="003023CE"/>
    <w:rsid w:val="00310A76"/>
    <w:rsid w:val="003207A0"/>
    <w:rsid w:val="00321BA2"/>
    <w:rsid w:val="00324A66"/>
    <w:rsid w:val="00331124"/>
    <w:rsid w:val="00343953"/>
    <w:rsid w:val="0034410C"/>
    <w:rsid w:val="0034713B"/>
    <w:rsid w:val="00351922"/>
    <w:rsid w:val="003541FC"/>
    <w:rsid w:val="00360745"/>
    <w:rsid w:val="0037155E"/>
    <w:rsid w:val="003756A7"/>
    <w:rsid w:val="003806FE"/>
    <w:rsid w:val="0038200D"/>
    <w:rsid w:val="00383283"/>
    <w:rsid w:val="00391323"/>
    <w:rsid w:val="003A4AC3"/>
    <w:rsid w:val="003A6B43"/>
    <w:rsid w:val="003A7DF2"/>
    <w:rsid w:val="003B0F62"/>
    <w:rsid w:val="003C401D"/>
    <w:rsid w:val="003D7787"/>
    <w:rsid w:val="003E4098"/>
    <w:rsid w:val="003E73D6"/>
    <w:rsid w:val="003F48AB"/>
    <w:rsid w:val="003F7367"/>
    <w:rsid w:val="00410994"/>
    <w:rsid w:val="004263A4"/>
    <w:rsid w:val="004269A5"/>
    <w:rsid w:val="00454646"/>
    <w:rsid w:val="00456E22"/>
    <w:rsid w:val="004638ED"/>
    <w:rsid w:val="00470CA9"/>
    <w:rsid w:val="00482D5E"/>
    <w:rsid w:val="00484C24"/>
    <w:rsid w:val="00485CF4"/>
    <w:rsid w:val="0048632F"/>
    <w:rsid w:val="00486B06"/>
    <w:rsid w:val="00487B75"/>
    <w:rsid w:val="00491A12"/>
    <w:rsid w:val="00492B7F"/>
    <w:rsid w:val="00492F9B"/>
    <w:rsid w:val="004956A5"/>
    <w:rsid w:val="004A0E0B"/>
    <w:rsid w:val="004A482E"/>
    <w:rsid w:val="004A5AB3"/>
    <w:rsid w:val="004B79F8"/>
    <w:rsid w:val="004C45C1"/>
    <w:rsid w:val="004C5464"/>
    <w:rsid w:val="004C5928"/>
    <w:rsid w:val="004C6722"/>
    <w:rsid w:val="004C7908"/>
    <w:rsid w:val="004D07A3"/>
    <w:rsid w:val="004D21A7"/>
    <w:rsid w:val="00512105"/>
    <w:rsid w:val="0052472A"/>
    <w:rsid w:val="00524D6C"/>
    <w:rsid w:val="005426AE"/>
    <w:rsid w:val="005445F7"/>
    <w:rsid w:val="00550D76"/>
    <w:rsid w:val="0057500F"/>
    <w:rsid w:val="005764FE"/>
    <w:rsid w:val="00597D02"/>
    <w:rsid w:val="005A11C6"/>
    <w:rsid w:val="005B624E"/>
    <w:rsid w:val="005C137A"/>
    <w:rsid w:val="005C491B"/>
    <w:rsid w:val="005D3D2A"/>
    <w:rsid w:val="005E24D5"/>
    <w:rsid w:val="005E56A0"/>
    <w:rsid w:val="005E7900"/>
    <w:rsid w:val="005F0649"/>
    <w:rsid w:val="005F39D6"/>
    <w:rsid w:val="006358A5"/>
    <w:rsid w:val="00636C86"/>
    <w:rsid w:val="00636DE3"/>
    <w:rsid w:val="0064198A"/>
    <w:rsid w:val="0066333B"/>
    <w:rsid w:val="006652E4"/>
    <w:rsid w:val="00684CE0"/>
    <w:rsid w:val="0068780A"/>
    <w:rsid w:val="0069312C"/>
    <w:rsid w:val="00695FC3"/>
    <w:rsid w:val="006A6FBA"/>
    <w:rsid w:val="006C62A1"/>
    <w:rsid w:val="006D6928"/>
    <w:rsid w:val="006E05DD"/>
    <w:rsid w:val="006E6BE3"/>
    <w:rsid w:val="006F5344"/>
    <w:rsid w:val="0071069F"/>
    <w:rsid w:val="00712162"/>
    <w:rsid w:val="00716340"/>
    <w:rsid w:val="00717E86"/>
    <w:rsid w:val="007205D6"/>
    <w:rsid w:val="00733DA1"/>
    <w:rsid w:val="00734C79"/>
    <w:rsid w:val="00745DDE"/>
    <w:rsid w:val="00780A53"/>
    <w:rsid w:val="00785751"/>
    <w:rsid w:val="00790201"/>
    <w:rsid w:val="007911F1"/>
    <w:rsid w:val="0079543F"/>
    <w:rsid w:val="00796012"/>
    <w:rsid w:val="00797DA3"/>
    <w:rsid w:val="007A03F8"/>
    <w:rsid w:val="007B556F"/>
    <w:rsid w:val="007C4EFB"/>
    <w:rsid w:val="007C50E8"/>
    <w:rsid w:val="007C5695"/>
    <w:rsid w:val="007D7824"/>
    <w:rsid w:val="007E3307"/>
    <w:rsid w:val="007F01E0"/>
    <w:rsid w:val="007F21CF"/>
    <w:rsid w:val="007F459D"/>
    <w:rsid w:val="0080218F"/>
    <w:rsid w:val="00810655"/>
    <w:rsid w:val="00812B39"/>
    <w:rsid w:val="008142BB"/>
    <w:rsid w:val="0082038D"/>
    <w:rsid w:val="008212E0"/>
    <w:rsid w:val="00822C0C"/>
    <w:rsid w:val="00830DE7"/>
    <w:rsid w:val="00835EBB"/>
    <w:rsid w:val="00843019"/>
    <w:rsid w:val="0084733D"/>
    <w:rsid w:val="00870278"/>
    <w:rsid w:val="008855A8"/>
    <w:rsid w:val="00894171"/>
    <w:rsid w:val="00896899"/>
    <w:rsid w:val="008A7295"/>
    <w:rsid w:val="008B3CDE"/>
    <w:rsid w:val="008B660C"/>
    <w:rsid w:val="008E5A3E"/>
    <w:rsid w:val="008E6F91"/>
    <w:rsid w:val="008F5A9D"/>
    <w:rsid w:val="00902A03"/>
    <w:rsid w:val="009043F7"/>
    <w:rsid w:val="00916513"/>
    <w:rsid w:val="00922EFD"/>
    <w:rsid w:val="009272E9"/>
    <w:rsid w:val="009351E4"/>
    <w:rsid w:val="00947B61"/>
    <w:rsid w:val="00947CB5"/>
    <w:rsid w:val="00951AB3"/>
    <w:rsid w:val="0095736F"/>
    <w:rsid w:val="0096027E"/>
    <w:rsid w:val="00966ABF"/>
    <w:rsid w:val="009745AB"/>
    <w:rsid w:val="009761A4"/>
    <w:rsid w:val="0098092F"/>
    <w:rsid w:val="00983A23"/>
    <w:rsid w:val="009A3ACE"/>
    <w:rsid w:val="009A3C2D"/>
    <w:rsid w:val="009A5139"/>
    <w:rsid w:val="009C08C5"/>
    <w:rsid w:val="009C1456"/>
    <w:rsid w:val="009C779B"/>
    <w:rsid w:val="009C7B96"/>
    <w:rsid w:val="009D2313"/>
    <w:rsid w:val="009D5FAD"/>
    <w:rsid w:val="009E0712"/>
    <w:rsid w:val="009F5C99"/>
    <w:rsid w:val="009F683B"/>
    <w:rsid w:val="00A01091"/>
    <w:rsid w:val="00A16105"/>
    <w:rsid w:val="00A22718"/>
    <w:rsid w:val="00A309B7"/>
    <w:rsid w:val="00A4124E"/>
    <w:rsid w:val="00A43C27"/>
    <w:rsid w:val="00A46E30"/>
    <w:rsid w:val="00A50294"/>
    <w:rsid w:val="00A51225"/>
    <w:rsid w:val="00A55D77"/>
    <w:rsid w:val="00A659EF"/>
    <w:rsid w:val="00A70B37"/>
    <w:rsid w:val="00A731E4"/>
    <w:rsid w:val="00A74DF5"/>
    <w:rsid w:val="00A7572D"/>
    <w:rsid w:val="00A77488"/>
    <w:rsid w:val="00A87094"/>
    <w:rsid w:val="00A96A4A"/>
    <w:rsid w:val="00AA42AF"/>
    <w:rsid w:val="00AB03E7"/>
    <w:rsid w:val="00AB79A7"/>
    <w:rsid w:val="00AC7E2B"/>
    <w:rsid w:val="00AD2236"/>
    <w:rsid w:val="00AE6A44"/>
    <w:rsid w:val="00AF6ED1"/>
    <w:rsid w:val="00B0716B"/>
    <w:rsid w:val="00B07CAC"/>
    <w:rsid w:val="00B20430"/>
    <w:rsid w:val="00B220B7"/>
    <w:rsid w:val="00B22D7D"/>
    <w:rsid w:val="00B24818"/>
    <w:rsid w:val="00B264AF"/>
    <w:rsid w:val="00B2675F"/>
    <w:rsid w:val="00B370F4"/>
    <w:rsid w:val="00B428EF"/>
    <w:rsid w:val="00B46627"/>
    <w:rsid w:val="00B51076"/>
    <w:rsid w:val="00B540C0"/>
    <w:rsid w:val="00B549BC"/>
    <w:rsid w:val="00B6048C"/>
    <w:rsid w:val="00B61ECD"/>
    <w:rsid w:val="00B7416A"/>
    <w:rsid w:val="00B82FFE"/>
    <w:rsid w:val="00B8450B"/>
    <w:rsid w:val="00B9330C"/>
    <w:rsid w:val="00B97F49"/>
    <w:rsid w:val="00BA4427"/>
    <w:rsid w:val="00BA5A99"/>
    <w:rsid w:val="00BA5E75"/>
    <w:rsid w:val="00BB0CF3"/>
    <w:rsid w:val="00BB7C1B"/>
    <w:rsid w:val="00BC1CFD"/>
    <w:rsid w:val="00BC21A2"/>
    <w:rsid w:val="00BC31AC"/>
    <w:rsid w:val="00BD41A7"/>
    <w:rsid w:val="00BE2066"/>
    <w:rsid w:val="00BE3274"/>
    <w:rsid w:val="00C02306"/>
    <w:rsid w:val="00C0408D"/>
    <w:rsid w:val="00C0454A"/>
    <w:rsid w:val="00C11A1D"/>
    <w:rsid w:val="00C20D82"/>
    <w:rsid w:val="00C22E17"/>
    <w:rsid w:val="00C2540B"/>
    <w:rsid w:val="00C35073"/>
    <w:rsid w:val="00C37209"/>
    <w:rsid w:val="00C40678"/>
    <w:rsid w:val="00C461DB"/>
    <w:rsid w:val="00C5774A"/>
    <w:rsid w:val="00C664A9"/>
    <w:rsid w:val="00C83F4C"/>
    <w:rsid w:val="00C8714D"/>
    <w:rsid w:val="00C92623"/>
    <w:rsid w:val="00C97121"/>
    <w:rsid w:val="00CA456B"/>
    <w:rsid w:val="00CC0738"/>
    <w:rsid w:val="00CC5703"/>
    <w:rsid w:val="00CC6BAA"/>
    <w:rsid w:val="00CD18AD"/>
    <w:rsid w:val="00CD2F15"/>
    <w:rsid w:val="00CD5A3A"/>
    <w:rsid w:val="00CE0DF5"/>
    <w:rsid w:val="00CE251C"/>
    <w:rsid w:val="00CE2634"/>
    <w:rsid w:val="00CF2596"/>
    <w:rsid w:val="00CF5150"/>
    <w:rsid w:val="00D00080"/>
    <w:rsid w:val="00D011BB"/>
    <w:rsid w:val="00D02A2A"/>
    <w:rsid w:val="00D0431D"/>
    <w:rsid w:val="00D04A10"/>
    <w:rsid w:val="00D06F0C"/>
    <w:rsid w:val="00D10053"/>
    <w:rsid w:val="00D103DC"/>
    <w:rsid w:val="00D11FE4"/>
    <w:rsid w:val="00D13FF0"/>
    <w:rsid w:val="00D17731"/>
    <w:rsid w:val="00D22601"/>
    <w:rsid w:val="00D24F44"/>
    <w:rsid w:val="00D25820"/>
    <w:rsid w:val="00D25E07"/>
    <w:rsid w:val="00D262F8"/>
    <w:rsid w:val="00D32626"/>
    <w:rsid w:val="00D37CBE"/>
    <w:rsid w:val="00D4014A"/>
    <w:rsid w:val="00D4391F"/>
    <w:rsid w:val="00D51F2D"/>
    <w:rsid w:val="00D52120"/>
    <w:rsid w:val="00D52370"/>
    <w:rsid w:val="00D546A9"/>
    <w:rsid w:val="00D56A3E"/>
    <w:rsid w:val="00D60478"/>
    <w:rsid w:val="00D804D8"/>
    <w:rsid w:val="00D837BB"/>
    <w:rsid w:val="00D8673B"/>
    <w:rsid w:val="00D90309"/>
    <w:rsid w:val="00D90EEE"/>
    <w:rsid w:val="00D94E39"/>
    <w:rsid w:val="00D96560"/>
    <w:rsid w:val="00DA1A99"/>
    <w:rsid w:val="00DA2A89"/>
    <w:rsid w:val="00DA53A3"/>
    <w:rsid w:val="00DB3CC3"/>
    <w:rsid w:val="00DB4AE2"/>
    <w:rsid w:val="00DB5148"/>
    <w:rsid w:val="00DB6D3F"/>
    <w:rsid w:val="00DC045A"/>
    <w:rsid w:val="00DC1DCC"/>
    <w:rsid w:val="00DC25E8"/>
    <w:rsid w:val="00DD513A"/>
    <w:rsid w:val="00DD5661"/>
    <w:rsid w:val="00DE00A5"/>
    <w:rsid w:val="00DE7416"/>
    <w:rsid w:val="00DE797F"/>
    <w:rsid w:val="00DE7EC4"/>
    <w:rsid w:val="00E0354F"/>
    <w:rsid w:val="00E0359F"/>
    <w:rsid w:val="00E0692C"/>
    <w:rsid w:val="00E06AF2"/>
    <w:rsid w:val="00E13DB1"/>
    <w:rsid w:val="00E179E9"/>
    <w:rsid w:val="00E21788"/>
    <w:rsid w:val="00E25438"/>
    <w:rsid w:val="00E27B9C"/>
    <w:rsid w:val="00E427A3"/>
    <w:rsid w:val="00E544FF"/>
    <w:rsid w:val="00E634AA"/>
    <w:rsid w:val="00E77808"/>
    <w:rsid w:val="00E77FD4"/>
    <w:rsid w:val="00E9039B"/>
    <w:rsid w:val="00E92142"/>
    <w:rsid w:val="00E94E0D"/>
    <w:rsid w:val="00EB0A28"/>
    <w:rsid w:val="00EB2B79"/>
    <w:rsid w:val="00EB5A84"/>
    <w:rsid w:val="00ED6211"/>
    <w:rsid w:val="00EE49A6"/>
    <w:rsid w:val="00EF26E2"/>
    <w:rsid w:val="00EF5EFD"/>
    <w:rsid w:val="00F032A2"/>
    <w:rsid w:val="00F05F52"/>
    <w:rsid w:val="00F112A5"/>
    <w:rsid w:val="00F16AA5"/>
    <w:rsid w:val="00F16E18"/>
    <w:rsid w:val="00F178E4"/>
    <w:rsid w:val="00F268F2"/>
    <w:rsid w:val="00F3447F"/>
    <w:rsid w:val="00F36685"/>
    <w:rsid w:val="00F4388A"/>
    <w:rsid w:val="00F464BD"/>
    <w:rsid w:val="00F5236A"/>
    <w:rsid w:val="00F52CDC"/>
    <w:rsid w:val="00F541E2"/>
    <w:rsid w:val="00F56185"/>
    <w:rsid w:val="00F63457"/>
    <w:rsid w:val="00F652CA"/>
    <w:rsid w:val="00F70C8F"/>
    <w:rsid w:val="00F75589"/>
    <w:rsid w:val="00F76096"/>
    <w:rsid w:val="00F76CA8"/>
    <w:rsid w:val="00F8219C"/>
    <w:rsid w:val="00F979C7"/>
    <w:rsid w:val="00FA21AC"/>
    <w:rsid w:val="00FA2810"/>
    <w:rsid w:val="00FA5521"/>
    <w:rsid w:val="00FA67F1"/>
    <w:rsid w:val="00FB0635"/>
    <w:rsid w:val="00FB121F"/>
    <w:rsid w:val="00FB397A"/>
    <w:rsid w:val="00FB6737"/>
    <w:rsid w:val="00FC109B"/>
    <w:rsid w:val="00FC151C"/>
    <w:rsid w:val="00FC2A03"/>
    <w:rsid w:val="00FC6CB1"/>
    <w:rsid w:val="00FD62AE"/>
    <w:rsid w:val="00FD7922"/>
    <w:rsid w:val="00FE2FB5"/>
    <w:rsid w:val="00FE3725"/>
    <w:rsid w:val="00FE37B7"/>
    <w:rsid w:val="00FE6167"/>
    <w:rsid w:val="00FF14E4"/>
    <w:rsid w:val="00FF3EE8"/>
    <w:rsid w:val="00FF5A93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CC914"/>
  <w15:chartTrackingRefBased/>
  <w15:docId w15:val="{E6FF5235-8CB2-44E8-AE8B-ADD63A14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rsid w:val="007F01E0"/>
    <w:pPr>
      <w:keepNext/>
      <w:numPr>
        <w:numId w:val="14"/>
      </w:numPr>
      <w:outlineLvl w:val="0"/>
    </w:pPr>
    <w:rPr>
      <w:b/>
      <w:sz w:val="32"/>
      <w:szCs w:val="22"/>
      <w:lang w:val="cs-CZ"/>
    </w:rPr>
  </w:style>
  <w:style w:type="paragraph" w:styleId="Heading2">
    <w:name w:val="heading 2"/>
    <w:basedOn w:val="Normal"/>
    <w:next w:val="Normal"/>
    <w:qFormat/>
    <w:rsid w:val="007F01E0"/>
    <w:pPr>
      <w:keepNext/>
      <w:numPr>
        <w:ilvl w:val="1"/>
        <w:numId w:val="14"/>
      </w:numPr>
      <w:jc w:val="both"/>
      <w:outlineLvl w:val="1"/>
    </w:pPr>
    <w:rPr>
      <w:b/>
      <w:sz w:val="28"/>
      <w:szCs w:val="22"/>
      <w:lang w:val="cs-CZ"/>
    </w:rPr>
  </w:style>
  <w:style w:type="paragraph" w:styleId="Heading3">
    <w:name w:val="heading 3"/>
    <w:basedOn w:val="Normal"/>
    <w:next w:val="Normal"/>
    <w:qFormat/>
    <w:rsid w:val="007F01E0"/>
    <w:pPr>
      <w:keepNext/>
      <w:numPr>
        <w:ilvl w:val="2"/>
        <w:numId w:val="14"/>
      </w:numPr>
      <w:outlineLvl w:val="2"/>
    </w:pPr>
    <w:rPr>
      <w:b/>
      <w:bCs/>
      <w:noProof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4"/>
      </w:numPr>
      <w:jc w:val="both"/>
      <w:outlineLvl w:val="3"/>
    </w:pPr>
    <w:rPr>
      <w:rFonts w:ascii="SL Dutch" w:hAnsi="SL Dutch"/>
      <w:i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4"/>
      </w:numPr>
      <w:jc w:val="both"/>
      <w:outlineLvl w:val="4"/>
    </w:pPr>
    <w:rPr>
      <w:i/>
      <w:u w:val="single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4"/>
      </w:numPr>
      <w:jc w:val="both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4"/>
      </w:numPr>
      <w:jc w:val="center"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numPr>
        <w:ilvl w:val="7"/>
        <w:numId w:val="14"/>
      </w:numPr>
      <w:spacing w:before="240" w:after="60"/>
      <w:jc w:val="both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4"/>
      </w:numPr>
      <w:outlineLvl w:val="8"/>
    </w:pPr>
    <w:rPr>
      <w:rFonts w:ascii="Times New Roman" w:hAnsi="Times New Roman"/>
      <w:i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pPr>
      <w:jc w:val="both"/>
    </w:pPr>
  </w:style>
  <w:style w:type="paragraph" w:styleId="BodyTextIndent2">
    <w:name w:val="Body Text Indent 2"/>
    <w:basedOn w:val="Normal"/>
    <w:semiHidden/>
    <w:pPr>
      <w:ind w:left="426"/>
      <w:jc w:val="both"/>
    </w:pPr>
    <w:rPr>
      <w:rFonts w:ascii="SL Dutch" w:hAnsi="SL Dutch"/>
    </w:rPr>
  </w:style>
  <w:style w:type="paragraph" w:styleId="BodyTextIndent3">
    <w:name w:val="Body Text Indent 3"/>
    <w:basedOn w:val="Normal"/>
    <w:semiHidden/>
    <w:pPr>
      <w:ind w:left="426" w:hanging="426"/>
      <w:jc w:val="both"/>
    </w:pPr>
    <w:rPr>
      <w:b/>
    </w:rPr>
  </w:style>
  <w:style w:type="paragraph" w:styleId="BodyText2">
    <w:name w:val="Body Text 2"/>
    <w:basedOn w:val="Normal"/>
    <w:semiHidden/>
    <w:pPr>
      <w:jc w:val="both"/>
    </w:pPr>
    <w:rPr>
      <w:u w:val="single"/>
    </w:rPr>
  </w:style>
  <w:style w:type="paragraph" w:styleId="BodyTextIndent">
    <w:name w:val="Body Text Indent"/>
    <w:basedOn w:val="Normal"/>
    <w:semiHidden/>
    <w:pPr>
      <w:ind w:left="567" w:hanging="567"/>
      <w:jc w:val="both"/>
    </w:pPr>
    <w:rPr>
      <w:b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link w:val="FooterChar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pozdrav">
    <w:name w:val="pozdrav"/>
    <w:basedOn w:val="Normal"/>
    <w:rPr>
      <w:rFonts w:ascii="SL Palatino-Normal" w:hAnsi="SL Palatino-Normal"/>
      <w:sz w:val="20"/>
      <w:lang w:val="en-GB"/>
    </w:rPr>
  </w:style>
  <w:style w:type="paragraph" w:styleId="BodyText3">
    <w:name w:val="Body Text 3"/>
    <w:basedOn w:val="Normal"/>
    <w:semiHidden/>
    <w:pPr>
      <w:tabs>
        <w:tab w:val="left" w:pos="284"/>
      </w:tabs>
    </w:pPr>
    <w:rPr>
      <w:rFonts w:ascii="Times New Roman" w:hAnsi="Times New Roman"/>
      <w:lang w:val="en-GB"/>
    </w:rPr>
  </w:style>
  <w:style w:type="paragraph" w:customStyle="1" w:styleId="Slog1">
    <w:name w:val="Slog1"/>
    <w:basedOn w:val="BodyText"/>
    <w:pPr>
      <w:spacing w:after="120"/>
    </w:pPr>
  </w:style>
  <w:style w:type="paragraph" w:customStyle="1" w:styleId="Odstavek2">
    <w:name w:val="Odstavek2"/>
    <w:basedOn w:val="Normal"/>
    <w:pPr>
      <w:spacing w:before="240"/>
      <w:jc w:val="both"/>
    </w:pPr>
    <w:rPr>
      <w:rFonts w:ascii="SL Dutch" w:hAnsi="SL Dutch"/>
      <w:lang w:val="en-US"/>
    </w:rPr>
  </w:style>
  <w:style w:type="paragraph" w:styleId="FootnoteText">
    <w:name w:val="footnote text"/>
    <w:basedOn w:val="Normal"/>
    <w:semiHidden/>
    <w:pPr>
      <w:jc w:val="both"/>
    </w:pPr>
    <w:rPr>
      <w:rFonts w:ascii="Times New Roman" w:hAnsi="Times New Roman"/>
      <w:sz w:val="16"/>
    </w:rPr>
  </w:style>
  <w:style w:type="paragraph" w:customStyle="1" w:styleId="imenaselja">
    <w:name w:val="ime naselja"/>
    <w:basedOn w:val="Normal"/>
    <w:next w:val="Normal"/>
    <w:pPr>
      <w:keepNext/>
      <w:numPr>
        <w:numId w:val="2"/>
      </w:numPr>
      <w:spacing w:before="180"/>
      <w:ind w:left="357" w:hanging="357"/>
      <w:jc w:val="both"/>
    </w:pPr>
    <w:rPr>
      <w:i/>
    </w:rPr>
  </w:style>
  <w:style w:type="paragraph" w:styleId="ListBullet">
    <w:name w:val="List Bullet"/>
    <w:basedOn w:val="Normal"/>
    <w:autoRedefine/>
    <w:semiHidden/>
    <w:pPr>
      <w:spacing w:before="60"/>
      <w:jc w:val="both"/>
    </w:pPr>
  </w:style>
  <w:style w:type="paragraph" w:styleId="TOC3">
    <w:name w:val="toc 3"/>
    <w:basedOn w:val="Normal"/>
    <w:next w:val="Normal"/>
    <w:autoRedefine/>
    <w:uiPriority w:val="39"/>
    <w:pPr>
      <w:ind w:left="480"/>
    </w:pPr>
    <w:rPr>
      <w:rFonts w:ascii="Calibri" w:hAnsi="Calibri" w:cs="Calibri"/>
      <w:sz w:val="20"/>
    </w:rPr>
  </w:style>
  <w:style w:type="paragraph" w:styleId="List">
    <w:name w:val="List"/>
    <w:basedOn w:val="Normal"/>
    <w:semiHidden/>
    <w:pPr>
      <w:ind w:left="360" w:hanging="360"/>
      <w:jc w:val="both"/>
    </w:p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jc w:val="both"/>
    </w:pPr>
  </w:style>
  <w:style w:type="paragraph" w:customStyle="1" w:styleId="Telobesedila-zamik21">
    <w:name w:val="Telo besedila - zamik 21"/>
    <w:basedOn w:val="Normal"/>
    <w:pPr>
      <w:tabs>
        <w:tab w:val="left" w:pos="426"/>
      </w:tabs>
      <w:ind w:left="420" w:hanging="420"/>
      <w:jc w:val="both"/>
    </w:pPr>
    <w:rPr>
      <w:rFonts w:ascii="Times New Roman" w:hAnsi="Times New Roman"/>
    </w:rPr>
  </w:style>
  <w:style w:type="paragraph" w:customStyle="1" w:styleId="Telobesedila21">
    <w:name w:val="Telo besedila 21"/>
    <w:basedOn w:val="Normal"/>
    <w:pPr>
      <w:ind w:right="-2"/>
      <w:jc w:val="both"/>
    </w:pPr>
    <w:rPr>
      <w:rFonts w:ascii="Times New Roman" w:hAnsi="Times New Roman"/>
    </w:rPr>
  </w:style>
  <w:style w:type="paragraph" w:customStyle="1" w:styleId="Telobesedila31">
    <w:name w:val="Telo besedila 31"/>
    <w:basedOn w:val="Normal"/>
    <w:pPr>
      <w:ind w:right="-2"/>
      <w:jc w:val="both"/>
    </w:pPr>
    <w:rPr>
      <w:rFonts w:ascii="Times New Roman" w:hAnsi="Times New Roman"/>
      <w:color w:val="000000"/>
    </w:r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styleId="Title">
    <w:name w:val="Title"/>
    <w:basedOn w:val="Normal"/>
    <w:qFormat/>
    <w:rsid w:val="000A6F45"/>
    <w:pPr>
      <w:jc w:val="center"/>
    </w:pPr>
    <w:rPr>
      <w:b/>
      <w:sz w:val="32"/>
    </w:rPr>
  </w:style>
  <w:style w:type="paragraph" w:styleId="Subtitle">
    <w:name w:val="Subtitle"/>
    <w:basedOn w:val="Normal"/>
    <w:qFormat/>
    <w:pPr>
      <w:jc w:val="center"/>
    </w:pPr>
    <w:rPr>
      <w:b/>
    </w:rPr>
  </w:style>
  <w:style w:type="paragraph" w:customStyle="1" w:styleId="natevanjealin">
    <w:name w:val="naštevanje_alin"/>
    <w:basedOn w:val="Normal"/>
    <w:pPr>
      <w:numPr>
        <w:numId w:val="1"/>
      </w:numPr>
      <w:spacing w:before="40" w:after="40"/>
      <w:ind w:left="357" w:hanging="357"/>
      <w:jc w:val="both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3D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nav">
    <w:name w:val="Odstavek nav"/>
    <w:basedOn w:val="Normal"/>
    <w:link w:val="OdstaveknavChar"/>
    <w:autoRedefine/>
    <w:qFormat/>
    <w:rsid w:val="00FE6167"/>
    <w:pPr>
      <w:spacing w:before="40" w:line="360" w:lineRule="auto"/>
      <w:jc w:val="both"/>
    </w:pPr>
    <w:rPr>
      <w:rFonts w:cs="Arial"/>
      <w:sz w:val="22"/>
      <w:szCs w:val="22"/>
    </w:rPr>
  </w:style>
  <w:style w:type="character" w:customStyle="1" w:styleId="OdstaveknavChar">
    <w:name w:val="Odstavek nav Char"/>
    <w:link w:val="Odstaveknav"/>
    <w:rsid w:val="00FE6167"/>
    <w:rPr>
      <w:rFonts w:cs="Arial"/>
      <w:sz w:val="22"/>
      <w:szCs w:val="22"/>
    </w:rPr>
  </w:style>
  <w:style w:type="paragraph" w:customStyle="1" w:styleId="Default">
    <w:name w:val="Default"/>
    <w:rsid w:val="006E6B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043F7"/>
    <w:pPr>
      <w:keepLines/>
      <w:spacing w:before="240" w:line="259" w:lineRule="auto"/>
      <w:outlineLvl w:val="9"/>
    </w:pPr>
    <w:rPr>
      <w:rFonts w:ascii="Calibri Light" w:hAnsi="Calibri Light"/>
      <w:b w:val="0"/>
      <w:color w:val="2F549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9043F7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79543F"/>
    <w:pPr>
      <w:tabs>
        <w:tab w:val="left" w:pos="480"/>
        <w:tab w:val="right" w:leader="dot" w:pos="8722"/>
      </w:tabs>
      <w:spacing w:before="120"/>
    </w:pPr>
    <w:rPr>
      <w:rFonts w:ascii="Calibri" w:hAnsi="Calibri" w:cs="Calibri"/>
      <w:b/>
      <w:bCs/>
      <w:i/>
      <w:iCs/>
      <w:szCs w:val="24"/>
    </w:rPr>
  </w:style>
  <w:style w:type="character" w:styleId="Hyperlink">
    <w:name w:val="Hyperlink"/>
    <w:uiPriority w:val="99"/>
    <w:unhideWhenUsed/>
    <w:rsid w:val="009043F7"/>
    <w:rPr>
      <w:color w:val="0563C1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C6528"/>
    <w:pPr>
      <w:ind w:left="72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0C6528"/>
    <w:pPr>
      <w:ind w:left="96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0C6528"/>
    <w:pPr>
      <w:ind w:left="120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0C6528"/>
    <w:pPr>
      <w:ind w:left="144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0C6528"/>
    <w:pPr>
      <w:ind w:left="16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0C6528"/>
    <w:pPr>
      <w:ind w:left="1920"/>
    </w:pPr>
    <w:rPr>
      <w:rFonts w:ascii="Calibri" w:hAnsi="Calibri" w:cs="Calibri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366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6685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D223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CD2F15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22601"/>
  </w:style>
  <w:style w:type="character" w:customStyle="1" w:styleId="HeaderChar">
    <w:name w:val="Header Char"/>
    <w:basedOn w:val="DefaultParagraphFont"/>
    <w:link w:val="Header"/>
    <w:uiPriority w:val="99"/>
    <w:rsid w:val="004C5928"/>
    <w:rPr>
      <w:rFonts w:ascii="Times New Roman" w:hAnsi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6074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779B"/>
    <w:rPr>
      <w:b/>
      <w:bCs/>
    </w:rPr>
  </w:style>
  <w:style w:type="paragraph" w:customStyle="1" w:styleId="PodnaslovRimski">
    <w:name w:val="Podnaslov (Rimski)"/>
    <w:basedOn w:val="Normal"/>
    <w:link w:val="PodnaslovRimskiZnak"/>
    <w:autoRedefine/>
    <w:qFormat/>
    <w:rsid w:val="001020A0"/>
    <w:pPr>
      <w:numPr>
        <w:numId w:val="20"/>
      </w:numPr>
      <w:pBdr>
        <w:bottom w:val="single" w:sz="4" w:space="1" w:color="auto"/>
      </w:pBdr>
      <w:spacing w:before="120" w:after="120"/>
      <w:ind w:left="646" w:hanging="360"/>
      <w:contextualSpacing/>
    </w:pPr>
    <w:rPr>
      <w:b/>
      <w:bCs/>
      <w:noProof/>
    </w:rPr>
  </w:style>
  <w:style w:type="character" w:customStyle="1" w:styleId="PodnaslovRimskiZnak">
    <w:name w:val="Podnaslov (Rimski) Znak"/>
    <w:basedOn w:val="DefaultParagraphFont"/>
    <w:link w:val="PodnaslovRimski"/>
    <w:rsid w:val="001020A0"/>
    <w:rPr>
      <w:b/>
      <w:bCs/>
      <w:noProof/>
      <w:sz w:val="24"/>
    </w:rPr>
  </w:style>
  <w:style w:type="character" w:customStyle="1" w:styleId="OdstaveknavZnak">
    <w:name w:val="Odstavek nav Znak"/>
    <w:rsid w:val="00E179E9"/>
    <w:rPr>
      <w:rFonts w:ascii="Arial Narrow" w:eastAsia="Times New Roman" w:hAnsi="Arial Narrow" w:cs="Times New Roman"/>
      <w:noProof/>
      <w:kern w:val="0"/>
      <w:sz w:val="24"/>
      <w:szCs w:val="24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79E9"/>
    <w:rPr>
      <w:sz w:val="24"/>
    </w:rPr>
  </w:style>
  <w:style w:type="character" w:customStyle="1" w:styleId="FooterChar">
    <w:name w:val="Footer Char"/>
    <w:basedOn w:val="DefaultParagraphFont"/>
    <w:link w:val="Footer"/>
    <w:semiHidden/>
    <w:rsid w:val="00E179E9"/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semiHidden/>
    <w:rsid w:val="00D24F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ezica.si/objava/1072799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masterplan.si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info@masterplan.si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_PC1\Documents\Officeove%20predloge%20po%20meri\MASTERPLAN_Gradivo_vzore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64B67A4E884D20944BB4AC974AA9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C2B68C-EB10-4E96-938B-580500FB1FE4}"/>
      </w:docPartPr>
      <w:docPartBody>
        <w:p w:rsidR="00873E59" w:rsidRDefault="001013FE">
          <w:pPr>
            <w:pStyle w:val="5964B67A4E884D20944BB4AC974AA90F"/>
          </w:pPr>
          <w:r w:rsidRPr="00D2366A">
            <w:rPr>
              <w:rStyle w:val="PlaceholderText"/>
            </w:rPr>
            <w:t>[Pripombe]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 Palatino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E59"/>
    <w:rsid w:val="00021262"/>
    <w:rsid w:val="00097463"/>
    <w:rsid w:val="000C60C6"/>
    <w:rsid w:val="001013FE"/>
    <w:rsid w:val="0015498C"/>
    <w:rsid w:val="00240FDE"/>
    <w:rsid w:val="00310A76"/>
    <w:rsid w:val="00321BA2"/>
    <w:rsid w:val="00341668"/>
    <w:rsid w:val="00351922"/>
    <w:rsid w:val="003F7367"/>
    <w:rsid w:val="00410994"/>
    <w:rsid w:val="004638ED"/>
    <w:rsid w:val="00491902"/>
    <w:rsid w:val="004C7908"/>
    <w:rsid w:val="005764FE"/>
    <w:rsid w:val="005A11C6"/>
    <w:rsid w:val="0063197D"/>
    <w:rsid w:val="00716340"/>
    <w:rsid w:val="00726976"/>
    <w:rsid w:val="0075220E"/>
    <w:rsid w:val="00873E59"/>
    <w:rsid w:val="008A7C6D"/>
    <w:rsid w:val="008E173C"/>
    <w:rsid w:val="009504F7"/>
    <w:rsid w:val="0096027E"/>
    <w:rsid w:val="009D4D70"/>
    <w:rsid w:val="00A17D05"/>
    <w:rsid w:val="00A22718"/>
    <w:rsid w:val="00AA5962"/>
    <w:rsid w:val="00AB79A7"/>
    <w:rsid w:val="00B00CBA"/>
    <w:rsid w:val="00B22D7D"/>
    <w:rsid w:val="00B26DEA"/>
    <w:rsid w:val="00B51076"/>
    <w:rsid w:val="00BA4427"/>
    <w:rsid w:val="00C0408D"/>
    <w:rsid w:val="00C97121"/>
    <w:rsid w:val="00D96560"/>
    <w:rsid w:val="00E0359F"/>
    <w:rsid w:val="00E619B4"/>
    <w:rsid w:val="00E9039B"/>
    <w:rsid w:val="00EC254D"/>
    <w:rsid w:val="00EF4039"/>
    <w:rsid w:val="00F05F52"/>
    <w:rsid w:val="00F16E18"/>
    <w:rsid w:val="00F27C7D"/>
    <w:rsid w:val="00F63457"/>
    <w:rsid w:val="00F7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254D"/>
    <w:rPr>
      <w:color w:val="808080"/>
    </w:rPr>
  </w:style>
  <w:style w:type="paragraph" w:customStyle="1" w:styleId="5964B67A4E884D20944BB4AC974AA90F">
    <w:name w:val="5964B67A4E884D20944BB4AC974AA9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Mesec 223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CC5566-783A-42B2-BA4F-32D1A0D2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MASTERPLAN_Gradivo_vzorec</Template>
  <TotalTime>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ELABORAT LOKACIJSKE PREVERITVE ZA DOLOČITEV OBSEGA STAVBNEGA ZEMLJIŠČA V DELU EUP HC03</vt:lpstr>
      <vt:lpstr>ELABORAT LOKACIJSKE PREVERITVE ZA OMOGOČANJE ZAČASNE RABE ZA DEL OBMOČJA Z OZNAKO EUP SP 06</vt:lpstr>
    </vt:vector>
  </TitlesOfParts>
  <Manager>Peter CAFUTA, univ. dipl. inž. geod.</Manager>
  <Company>ZUM</Company>
  <LinksUpToDate>false</LinksUpToDate>
  <CharactersWithSpaces>5025</CharactersWithSpaces>
  <SharedDoc>false</SharedDoc>
  <HLinks>
    <vt:vector size="96" baseType="variant">
      <vt:variant>
        <vt:i4>1638448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_Toc123639130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_Toc123639129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_Toc123639128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_Toc123639127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_Toc123639126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_Toc123639125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_Toc123639124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_Toc123639123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_Toc123639122</vt:lpwstr>
      </vt:variant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_Toc123639121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_Toc123639120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_Toc123639119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_Toc123639118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_Toc123639117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_Toc123639116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_Toc123639115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ELABORAT LOKACIJSKE PREVERITVE ZA DOLOČITEV OBSEGA STAVBNEGA ZEMLJIŠČA V DELU EUP HC03</dc:title>
  <dc:subject>STROKOVNE PODLAGE ZA OPREDELITEV NOVEGA METIJSKO – GOZDARSKEGA CENTRA FRAM</dc:subject>
  <dc:creator>Peter</dc:creator>
  <cp:keywords/>
  <dc:description>POROČILO O SODELOVANJU Z JAVNOSTJO</dc:description>
  <cp:lastModifiedBy>Darja Horvat</cp:lastModifiedBy>
  <cp:revision>5</cp:revision>
  <cp:lastPrinted>2025-01-10T18:58:00Z</cp:lastPrinted>
  <dcterms:created xsi:type="dcterms:W3CDTF">2026-05-08T17:14:00Z</dcterms:created>
  <dcterms:modified xsi:type="dcterms:W3CDTF">2026-06-12T07:39:00Z</dcterms:modified>
</cp:coreProperties>
</file>